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7DC5EB13"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897A72" w:rsidRPr="00897A72">
        <w:rPr>
          <w:rFonts w:cs="Arial"/>
          <w:b/>
          <w:sz w:val="24"/>
          <w:szCs w:val="24"/>
        </w:rPr>
        <w:t>R4-2401479</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F2EA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DF2EA3"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30769E" w:rsidR="00F86651" w:rsidRDefault="00B5761E" w:rsidP="0086324A">
            <w:pPr>
              <w:pStyle w:val="CRCoverPage"/>
              <w:spacing w:after="0"/>
              <w:ind w:left="100"/>
              <w:rPr>
                <w:noProof/>
              </w:rPr>
            </w:pPr>
            <w:r w:rsidRPr="00B5761E">
              <w:rPr>
                <w:noProof/>
              </w:rPr>
              <w:t>draft CR 38.101-1 for adding PC</w:t>
            </w:r>
            <w:r w:rsidR="00B400AF">
              <w:rPr>
                <w:noProof/>
              </w:rPr>
              <w:t>1.5</w:t>
            </w:r>
            <w:r w:rsidRPr="00B5761E">
              <w:rPr>
                <w:noProof/>
              </w:rPr>
              <w:t xml:space="preserve"> UL to </w:t>
            </w:r>
            <w:r w:rsidR="00B400AF">
              <w:rPr>
                <w:noProof/>
              </w:rPr>
              <w:t>3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BEC9783"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r>
              <w:rPr>
                <w:noProof/>
              </w:rPr>
              <w:t xml:space="preserve">, </w:t>
            </w:r>
            <w:r w:rsidR="00A71488">
              <w:rPr>
                <w:noProof/>
              </w:rPr>
              <w:t>TELUS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7A9BB11" w:rsidR="0040052F" w:rsidRPr="009639CA" w:rsidRDefault="009639CA" w:rsidP="00D3653E">
            <w:pPr>
              <w:pStyle w:val="CRCoverPage"/>
              <w:spacing w:after="0"/>
              <w:ind w:left="100"/>
              <w:rPr>
                <w:noProof/>
                <w:highlight w:val="yellow"/>
                <w:lang w:val="en-US"/>
              </w:rPr>
            </w:pPr>
            <w:r w:rsidRPr="00036508">
              <w:rPr>
                <w:rFonts w:cs="Arial"/>
                <w:sz w:val="18"/>
                <w:szCs w:val="18"/>
              </w:rPr>
              <w:t>HPUE_FR1_TDD_NR_CADC_SUL_R18</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274BBCD" w:rsidR="002523B7" w:rsidRDefault="002E331A" w:rsidP="002523B7">
            <w:pPr>
              <w:pStyle w:val="CRCoverPage"/>
              <w:spacing w:after="0"/>
              <w:ind w:left="100"/>
              <w:rPr>
                <w:noProof/>
              </w:rPr>
            </w:pPr>
            <w:r>
              <w:rPr>
                <w:noProof/>
              </w:rPr>
              <w:t xml:space="preserve">Adding new </w:t>
            </w:r>
            <w:r w:rsidR="00267A78">
              <w:rPr>
                <w:noProof/>
              </w:rPr>
              <w:t xml:space="preserve">PC1.5 </w:t>
            </w:r>
            <w:r w:rsidR="002D6C45">
              <w:rPr>
                <w:noProof/>
              </w:rPr>
              <w:t xml:space="preserve">UL </w:t>
            </w:r>
            <w:r w:rsidR="00267A78">
              <w:rPr>
                <w:noProof/>
              </w:rPr>
              <w:t>to 3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23738" w14:textId="7687E2D7" w:rsidR="002523B7" w:rsidRDefault="00C30AED" w:rsidP="002523B7">
            <w:pPr>
              <w:pStyle w:val="CRCoverPage"/>
              <w:spacing w:after="0"/>
              <w:ind w:left="100"/>
              <w:rPr>
                <w:lang w:val="en-US"/>
              </w:rPr>
            </w:pPr>
            <w:r w:rsidRPr="00B06444">
              <w:rPr>
                <w:lang w:val="en-US"/>
              </w:rPr>
              <w:t>Adding PC</w:t>
            </w:r>
            <w:r w:rsidR="00267A78">
              <w:rPr>
                <w:lang w:val="en-US"/>
              </w:rPr>
              <w:t>1.5</w:t>
            </w:r>
            <w:r w:rsidRPr="00B06444">
              <w:rPr>
                <w:lang w:val="en-US"/>
              </w:rPr>
              <w:t xml:space="preserve"> UL to </w:t>
            </w:r>
            <w:r w:rsidR="00E206CD" w:rsidRPr="00E206CD">
              <w:rPr>
                <w:lang w:val="en-US"/>
              </w:rPr>
              <w:t>CA_n14A-n30A-n77A</w:t>
            </w:r>
          </w:p>
          <w:p w14:paraId="6525B578" w14:textId="22D99486" w:rsidR="002A0A2F" w:rsidRPr="002A756A" w:rsidRDefault="00E206CD" w:rsidP="00850636">
            <w:pPr>
              <w:pStyle w:val="CRCoverPage"/>
              <w:spacing w:after="0"/>
              <w:ind w:left="284"/>
              <w:rPr>
                <w:sz w:val="18"/>
                <w:szCs w:val="18"/>
                <w:lang w:val="en-US"/>
              </w:rPr>
            </w:pPr>
            <w:r>
              <w:rPr>
                <w:sz w:val="18"/>
                <w:szCs w:val="18"/>
                <w:lang w:val="en-US"/>
              </w:rPr>
              <w:t xml:space="preserve">PC1.5 already investigated and added for </w:t>
            </w:r>
            <w:r w:rsidR="003B3A4D">
              <w:rPr>
                <w:sz w:val="18"/>
                <w:szCs w:val="18"/>
                <w:lang w:val="en-US"/>
              </w:rPr>
              <w:t xml:space="preserve">fallbacks </w:t>
            </w:r>
            <w:r w:rsidR="003B3A4D" w:rsidRPr="003B3A4D">
              <w:rPr>
                <w:sz w:val="18"/>
                <w:szCs w:val="18"/>
                <w:lang w:val="en-US"/>
              </w:rPr>
              <w:t>CA_n14A -n77A and CA_ n30A-n77A</w:t>
            </w:r>
          </w:p>
          <w:p w14:paraId="56C31FA1" w14:textId="77777777" w:rsidR="002A0A2F" w:rsidRDefault="002A0A2F" w:rsidP="002523B7">
            <w:pPr>
              <w:pStyle w:val="CRCoverPage"/>
              <w:spacing w:after="0"/>
              <w:ind w:left="100"/>
              <w:rPr>
                <w:noProof/>
              </w:rPr>
            </w:pPr>
          </w:p>
          <w:p w14:paraId="36BF9BBE" w14:textId="4D2A3A5B" w:rsidR="003B3A4D" w:rsidRDefault="003B3A4D" w:rsidP="003B3A4D">
            <w:pPr>
              <w:pStyle w:val="CRCoverPage"/>
              <w:spacing w:after="0"/>
              <w:ind w:left="100"/>
              <w:rPr>
                <w:lang w:val="en-US"/>
              </w:rPr>
            </w:pPr>
            <w:r w:rsidRPr="00B06444">
              <w:rPr>
                <w:lang w:val="en-US"/>
              </w:rPr>
              <w:t>Adding PC</w:t>
            </w:r>
            <w:r>
              <w:rPr>
                <w:lang w:val="en-US"/>
              </w:rPr>
              <w:t>1.5</w:t>
            </w:r>
            <w:r w:rsidRPr="00B06444">
              <w:rPr>
                <w:lang w:val="en-US"/>
              </w:rPr>
              <w:t xml:space="preserve"> UL to </w:t>
            </w:r>
            <w:r w:rsidR="007868CF" w:rsidRPr="007868CF">
              <w:rPr>
                <w:lang w:val="en-US"/>
              </w:rPr>
              <w:t>CA_n14A-n66A-n77A</w:t>
            </w:r>
            <w:r w:rsidR="007868CF">
              <w:rPr>
                <w:lang w:val="en-US"/>
              </w:rPr>
              <w:t xml:space="preserve"> and </w:t>
            </w:r>
            <w:r w:rsidR="007868CF" w:rsidRPr="007868CF">
              <w:rPr>
                <w:lang w:val="en-US"/>
              </w:rPr>
              <w:t>CA_n14A-n66(2A)-n77A</w:t>
            </w:r>
          </w:p>
          <w:p w14:paraId="6FC69FE9" w14:textId="77803301" w:rsidR="003B3A4D" w:rsidRPr="002A756A" w:rsidRDefault="003B3A4D" w:rsidP="003B3A4D">
            <w:pPr>
              <w:pStyle w:val="CRCoverPage"/>
              <w:spacing w:after="0"/>
              <w:ind w:left="284"/>
              <w:rPr>
                <w:sz w:val="18"/>
                <w:szCs w:val="18"/>
                <w:lang w:val="en-US"/>
              </w:rPr>
            </w:pPr>
            <w:r>
              <w:rPr>
                <w:sz w:val="18"/>
                <w:szCs w:val="18"/>
                <w:lang w:val="en-US"/>
              </w:rPr>
              <w:t xml:space="preserve">PC1.5 already investigated and added for fallbacks </w:t>
            </w:r>
            <w:r w:rsidRPr="003B3A4D">
              <w:rPr>
                <w:sz w:val="18"/>
                <w:szCs w:val="18"/>
                <w:lang w:val="en-US"/>
              </w:rPr>
              <w:t>CA_n14A -n77A and CA_ n</w:t>
            </w:r>
            <w:r w:rsidR="005E552E">
              <w:rPr>
                <w:sz w:val="18"/>
                <w:szCs w:val="18"/>
                <w:lang w:val="en-US"/>
              </w:rPr>
              <w:t>66</w:t>
            </w:r>
            <w:r w:rsidRPr="003B3A4D">
              <w:rPr>
                <w:sz w:val="18"/>
                <w:szCs w:val="18"/>
                <w:lang w:val="en-US"/>
              </w:rPr>
              <w:t>A-n77A</w:t>
            </w:r>
          </w:p>
          <w:p w14:paraId="31F1B052" w14:textId="77777777" w:rsidR="003B3A4D" w:rsidRDefault="003B3A4D" w:rsidP="003B3A4D">
            <w:pPr>
              <w:pStyle w:val="CRCoverPage"/>
              <w:spacing w:after="0"/>
              <w:ind w:left="100"/>
              <w:rPr>
                <w:noProof/>
              </w:rPr>
            </w:pPr>
          </w:p>
          <w:p w14:paraId="7DF14F08" w14:textId="3292A91E" w:rsidR="003B3A4D" w:rsidRDefault="003B3A4D" w:rsidP="003B3A4D">
            <w:pPr>
              <w:pStyle w:val="CRCoverPage"/>
              <w:spacing w:after="0"/>
              <w:ind w:left="100"/>
              <w:rPr>
                <w:lang w:val="en-US"/>
              </w:rPr>
            </w:pPr>
            <w:r w:rsidRPr="00B06444">
              <w:rPr>
                <w:lang w:val="en-US"/>
              </w:rPr>
              <w:t>Adding PC</w:t>
            </w:r>
            <w:r>
              <w:rPr>
                <w:lang w:val="en-US"/>
              </w:rPr>
              <w:t>1.5</w:t>
            </w:r>
            <w:r w:rsidRPr="00B06444">
              <w:rPr>
                <w:lang w:val="en-US"/>
              </w:rPr>
              <w:t xml:space="preserve"> UL to </w:t>
            </w:r>
            <w:r w:rsidR="007868CF" w:rsidRPr="007868CF">
              <w:rPr>
                <w:lang w:val="en-US"/>
              </w:rPr>
              <w:t>CA_n29A-n30A-n77A</w:t>
            </w:r>
          </w:p>
          <w:p w14:paraId="2D71E2D1" w14:textId="0198C4C3" w:rsidR="003B3A4D" w:rsidRPr="002A756A" w:rsidRDefault="003B3A4D" w:rsidP="003B3A4D">
            <w:pPr>
              <w:pStyle w:val="CRCoverPage"/>
              <w:spacing w:after="0"/>
              <w:ind w:left="284"/>
              <w:rPr>
                <w:sz w:val="18"/>
                <w:szCs w:val="18"/>
                <w:lang w:val="en-US"/>
              </w:rPr>
            </w:pPr>
            <w:r>
              <w:rPr>
                <w:sz w:val="18"/>
                <w:szCs w:val="18"/>
                <w:lang w:val="en-US"/>
              </w:rPr>
              <w:t xml:space="preserve">PC1.5 already investigated and added for fallbacks </w:t>
            </w:r>
            <w:r w:rsidRPr="003B3A4D">
              <w:rPr>
                <w:sz w:val="18"/>
                <w:szCs w:val="18"/>
                <w:lang w:val="en-US"/>
              </w:rPr>
              <w:t>CA_n</w:t>
            </w:r>
            <w:r w:rsidR="005E552E">
              <w:rPr>
                <w:sz w:val="18"/>
                <w:szCs w:val="18"/>
                <w:lang w:val="en-US"/>
              </w:rPr>
              <w:t>29</w:t>
            </w:r>
            <w:r w:rsidRPr="003B3A4D">
              <w:rPr>
                <w:sz w:val="18"/>
                <w:szCs w:val="18"/>
                <w:lang w:val="en-US"/>
              </w:rPr>
              <w:t>A -n77A and CA_ n30A-n77A</w:t>
            </w:r>
          </w:p>
          <w:p w14:paraId="05172E8A" w14:textId="77777777" w:rsidR="003B3A4D" w:rsidRPr="004444D8" w:rsidRDefault="003B3A4D" w:rsidP="003B3A4D">
            <w:pPr>
              <w:pStyle w:val="CRCoverPage"/>
              <w:spacing w:after="0"/>
              <w:ind w:left="100"/>
              <w:rPr>
                <w:noProof/>
                <w:lang w:val="en-US"/>
              </w:rPr>
            </w:pPr>
          </w:p>
          <w:p w14:paraId="0A91ACD3" w14:textId="0DD0C96B" w:rsidR="003B3A4D" w:rsidRDefault="003B3A4D" w:rsidP="003B3A4D">
            <w:pPr>
              <w:pStyle w:val="CRCoverPage"/>
              <w:spacing w:after="0"/>
              <w:ind w:left="100"/>
              <w:rPr>
                <w:lang w:val="en-US"/>
              </w:rPr>
            </w:pPr>
            <w:r w:rsidRPr="00B06444">
              <w:rPr>
                <w:lang w:val="en-US"/>
              </w:rPr>
              <w:t>Adding PC</w:t>
            </w:r>
            <w:r>
              <w:rPr>
                <w:lang w:val="en-US"/>
              </w:rPr>
              <w:t>1.5</w:t>
            </w:r>
            <w:r w:rsidRPr="00B06444">
              <w:rPr>
                <w:lang w:val="en-US"/>
              </w:rPr>
              <w:t xml:space="preserve"> UL to </w:t>
            </w:r>
            <w:r w:rsidR="005E552E" w:rsidRPr="005E552E">
              <w:rPr>
                <w:lang w:val="en-US"/>
              </w:rPr>
              <w:t>CA_n29A-n66A-n77A</w:t>
            </w:r>
            <w:r w:rsidR="005E552E">
              <w:rPr>
                <w:lang w:val="en-US"/>
              </w:rPr>
              <w:t xml:space="preserve"> and </w:t>
            </w:r>
            <w:r w:rsidR="005E552E" w:rsidRPr="005E552E">
              <w:rPr>
                <w:lang w:val="en-US"/>
              </w:rPr>
              <w:t>CA_n29A-n66(2A)-n77A</w:t>
            </w:r>
          </w:p>
          <w:p w14:paraId="1473CFEB" w14:textId="65FC714D" w:rsidR="00DA6373" w:rsidRPr="00B06444" w:rsidRDefault="003B3A4D" w:rsidP="004444D8">
            <w:pPr>
              <w:pStyle w:val="CRCoverPage"/>
              <w:spacing w:after="0"/>
              <w:ind w:left="284"/>
              <w:rPr>
                <w:noProof/>
              </w:rPr>
            </w:pPr>
            <w:r>
              <w:rPr>
                <w:sz w:val="18"/>
                <w:szCs w:val="18"/>
                <w:lang w:val="en-US"/>
              </w:rPr>
              <w:t xml:space="preserve">PC1.5 already investigated and added for fallbacks </w:t>
            </w:r>
            <w:r w:rsidRPr="003B3A4D">
              <w:rPr>
                <w:sz w:val="18"/>
                <w:szCs w:val="18"/>
                <w:lang w:val="en-US"/>
              </w:rPr>
              <w:t>CA_n</w:t>
            </w:r>
            <w:r w:rsidR="004444D8">
              <w:rPr>
                <w:sz w:val="18"/>
                <w:szCs w:val="18"/>
                <w:lang w:val="en-US"/>
              </w:rPr>
              <w:t>29</w:t>
            </w:r>
            <w:r w:rsidRPr="003B3A4D">
              <w:rPr>
                <w:sz w:val="18"/>
                <w:szCs w:val="18"/>
                <w:lang w:val="en-US"/>
              </w:rPr>
              <w:t>A -n77A and CA_ n</w:t>
            </w:r>
            <w:r w:rsidR="004444D8">
              <w:rPr>
                <w:sz w:val="18"/>
                <w:szCs w:val="18"/>
                <w:lang w:val="en-US"/>
              </w:rPr>
              <w:t>66</w:t>
            </w:r>
            <w:r w:rsidRPr="003B3A4D">
              <w:rPr>
                <w:sz w:val="18"/>
                <w:szCs w:val="18"/>
                <w:lang w:val="en-US"/>
              </w:rPr>
              <w:t>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F2E2982" w:rsidR="00002C96" w:rsidRDefault="00C55CC1" w:rsidP="00002C96">
            <w:pPr>
              <w:pStyle w:val="CRCoverPage"/>
              <w:spacing w:after="0"/>
              <w:ind w:left="100"/>
              <w:rPr>
                <w:noProof/>
              </w:rPr>
            </w:pPr>
            <w:r>
              <w:rPr>
                <w:noProof/>
              </w:rPr>
              <w:t xml:space="preserve">HPUE </w:t>
            </w:r>
            <w:r w:rsidR="00164FF5">
              <w:rPr>
                <w:noProof/>
              </w:rPr>
              <w:t>UL c</w:t>
            </w:r>
            <w:r w:rsidR="00CC3110">
              <w:rPr>
                <w:noProof/>
              </w:rPr>
              <w:t>onfiguration</w:t>
            </w:r>
            <w:r w:rsidR="006A3031">
              <w:rPr>
                <w:noProof/>
              </w:rPr>
              <w:t>s</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FE16D7D" w14:textId="77777777" w:rsidR="00E060BF" w:rsidRDefault="00E060BF" w:rsidP="00E060BF">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E060BF" w:rsidRPr="00480423" w14:paraId="515AE165" w14:textId="77777777" w:rsidTr="005A0D4C">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363236F1" w14:textId="77777777" w:rsidR="00E060BF" w:rsidRPr="00480423" w:rsidRDefault="00E060BF" w:rsidP="00AF6673">
            <w:pPr>
              <w:pStyle w:val="TAH"/>
              <w:rPr>
                <w:rFonts w:ascii="Calibri" w:hAnsi="Calibri"/>
                <w:sz w:val="21"/>
                <w:lang w:val="en-US" w:eastAsia="zh-CN"/>
              </w:rPr>
            </w:pPr>
            <w:r w:rsidRPr="008523D2">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F728FFF" w14:textId="77777777" w:rsidR="00E060BF" w:rsidRPr="008523D2" w:rsidRDefault="00E060BF" w:rsidP="00AF6673">
            <w:pPr>
              <w:pStyle w:val="TAH"/>
              <w:rPr>
                <w:lang w:val="en-US" w:eastAsia="zh-CN"/>
              </w:rPr>
            </w:pPr>
            <w:r w:rsidRPr="008523D2">
              <w:rPr>
                <w:lang w:val="en-US" w:eastAsia="zh-CN"/>
              </w:rPr>
              <w:t>Uplink CA configuration</w:t>
            </w:r>
          </w:p>
          <w:p w14:paraId="290AF850" w14:textId="77777777" w:rsidR="00E060BF" w:rsidRPr="00480423" w:rsidRDefault="00E060BF" w:rsidP="00AF6673">
            <w:pPr>
              <w:pStyle w:val="TAH"/>
              <w:rPr>
                <w:rFonts w:ascii="Calibri" w:hAnsi="Calibri"/>
                <w:sz w:val="21"/>
                <w:szCs w:val="18"/>
                <w:lang w:val="en-US" w:eastAsia="zh-CN"/>
              </w:rPr>
            </w:pPr>
            <w:r w:rsidRPr="008523D2">
              <w:rPr>
                <w:lang w:val="en-US" w:eastAsia="zh-CN"/>
              </w:rPr>
              <w:t>or single uplink carrier</w:t>
            </w:r>
            <w:r w:rsidRPr="008523D2">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24E4E444" w14:textId="77777777" w:rsidR="00E060BF" w:rsidRPr="00480423" w:rsidRDefault="00E060BF" w:rsidP="00AF6673">
            <w:pPr>
              <w:pStyle w:val="TAH"/>
              <w:rPr>
                <w:rFonts w:ascii="Calibri" w:hAnsi="Calibri"/>
                <w:sz w:val="21"/>
                <w:szCs w:val="18"/>
                <w:lang w:val="en-US" w:eastAsia="zh-CN"/>
              </w:rPr>
            </w:pPr>
            <w:r w:rsidRPr="008523D2">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7C15B7F3" w14:textId="77777777" w:rsidR="00E060BF" w:rsidRPr="00480423" w:rsidRDefault="00E060BF" w:rsidP="00AF6673">
            <w:pPr>
              <w:pStyle w:val="TAH"/>
              <w:rPr>
                <w:rFonts w:cs="Arial"/>
                <w:color w:val="000000"/>
                <w:szCs w:val="18"/>
                <w:lang w:val="en-US" w:eastAsia="zh-CN" w:bidi="ar"/>
              </w:rPr>
            </w:pPr>
            <w:r w:rsidRPr="008523D2">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83EEEC5" w14:textId="77777777" w:rsidR="00E060BF" w:rsidRPr="00480423" w:rsidRDefault="00E060BF" w:rsidP="00AF6673">
            <w:pPr>
              <w:pStyle w:val="TAH"/>
              <w:rPr>
                <w:rFonts w:ascii="Calibri" w:hAnsi="Calibri"/>
                <w:sz w:val="21"/>
                <w:lang w:val="en-US" w:eastAsia="zh-CN"/>
              </w:rPr>
            </w:pPr>
            <w:r w:rsidRPr="008523D2">
              <w:rPr>
                <w:lang w:val="en-US" w:eastAsia="zh-CN"/>
              </w:rPr>
              <w:t>Bandwidth combination set</w:t>
            </w:r>
          </w:p>
        </w:tc>
      </w:tr>
      <w:tr w:rsidR="00E060BF" w:rsidRPr="00480423" w14:paraId="3F725A7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85B3C3" w14:textId="77777777" w:rsidR="00E060BF" w:rsidRPr="00480423" w:rsidRDefault="00E060BF" w:rsidP="00AF6673">
            <w:pPr>
              <w:pStyle w:val="TAC"/>
              <w:rPr>
                <w:rFonts w:eastAsiaTheme="minorEastAsia"/>
                <w:lang w:val="en-US"/>
              </w:rPr>
            </w:pPr>
            <w:r w:rsidRPr="00480423">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724E120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3816C7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CA_n1A-n5A</w:t>
            </w:r>
          </w:p>
          <w:p w14:paraId="5CDFFBA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17C5B75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1678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0ADAA2"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454937B5" w14:textId="77777777" w:rsidTr="005A0D4C">
        <w:trPr>
          <w:trHeight w:val="29"/>
        </w:trPr>
        <w:tc>
          <w:tcPr>
            <w:tcW w:w="3066" w:type="dxa"/>
            <w:tcBorders>
              <w:top w:val="nil"/>
              <w:left w:val="single" w:sz="4" w:space="0" w:color="auto"/>
              <w:bottom w:val="nil"/>
              <w:right w:val="single" w:sz="4" w:space="0" w:color="auto"/>
            </w:tcBorders>
            <w:vAlign w:val="center"/>
          </w:tcPr>
          <w:p w14:paraId="2106148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4E2B7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E6B6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6869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C5B8A4" w14:textId="77777777" w:rsidR="00E060BF" w:rsidRPr="00480423" w:rsidRDefault="00E060BF" w:rsidP="00AF6673">
            <w:pPr>
              <w:pStyle w:val="TAC"/>
              <w:rPr>
                <w:rFonts w:eastAsiaTheme="minorEastAsia"/>
                <w:lang w:val="en-US" w:eastAsia="zh-CN"/>
              </w:rPr>
            </w:pPr>
          </w:p>
        </w:tc>
      </w:tr>
      <w:tr w:rsidR="00E060BF" w:rsidRPr="00480423" w14:paraId="512363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EAE33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21B5AE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7AD99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FA13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9CBF92F" w14:textId="77777777" w:rsidR="00E060BF" w:rsidRPr="00480423" w:rsidRDefault="00E060BF" w:rsidP="00AF6673">
            <w:pPr>
              <w:pStyle w:val="TAC"/>
              <w:rPr>
                <w:rFonts w:eastAsiaTheme="minorEastAsia"/>
                <w:lang w:val="en-US" w:eastAsia="zh-CN"/>
              </w:rPr>
            </w:pPr>
          </w:p>
        </w:tc>
      </w:tr>
      <w:tr w:rsidR="00E060BF" w:rsidRPr="00480423" w14:paraId="702FAF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AA4741"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007C6FB8" w14:textId="77777777" w:rsidR="00E060BF" w:rsidRPr="00650DB4" w:rsidRDefault="00E060BF" w:rsidP="00AF6673">
            <w:pPr>
              <w:pStyle w:val="TAC"/>
              <w:rPr>
                <w:rFonts w:eastAsiaTheme="minorEastAsia" w:cs="Arial"/>
                <w:szCs w:val="18"/>
                <w:lang w:val="en-US"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650DB4">
              <w:rPr>
                <w:rFonts w:eastAsiaTheme="minorEastAsia" w:cs="Arial"/>
                <w:szCs w:val="18"/>
                <w:lang w:val="en-US" w:eastAsia="ja-JP"/>
              </w:rPr>
              <w:t>A-n</w:t>
            </w:r>
            <w:r w:rsidRPr="00480423">
              <w:rPr>
                <w:rFonts w:eastAsiaTheme="minorEastAsia" w:cs="Arial"/>
                <w:szCs w:val="18"/>
                <w:lang w:val="es-US" w:eastAsia="zh-CN"/>
              </w:rPr>
              <w:t>3</w:t>
            </w:r>
            <w:r w:rsidRPr="00650DB4">
              <w:rPr>
                <w:rFonts w:eastAsiaTheme="minorEastAsia" w:cs="Arial"/>
                <w:szCs w:val="18"/>
                <w:lang w:val="en-US" w:eastAsia="ja-JP"/>
              </w:rPr>
              <w:t>A</w:t>
            </w:r>
          </w:p>
          <w:p w14:paraId="40D696EC" w14:textId="77777777" w:rsidR="00E060BF" w:rsidRPr="00650DB4" w:rsidRDefault="00E060BF" w:rsidP="00AF6673">
            <w:pPr>
              <w:pStyle w:val="TAC"/>
              <w:rPr>
                <w:rFonts w:eastAsiaTheme="minorEastAsia" w:cs="Arial"/>
                <w:szCs w:val="18"/>
                <w:lang w:val="en-US" w:eastAsia="ja-JP"/>
              </w:rPr>
            </w:pPr>
            <w:r w:rsidRPr="00650DB4">
              <w:rPr>
                <w:rFonts w:eastAsiaTheme="minorEastAsia" w:cs="Arial"/>
                <w:szCs w:val="18"/>
                <w:lang w:val="en-US" w:eastAsia="ja-JP"/>
              </w:rPr>
              <w:t>CA_n1A-n7A</w:t>
            </w:r>
          </w:p>
          <w:p w14:paraId="0368B49B"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62E54738"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EA0FE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71D6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532702" w14:textId="77777777" w:rsidTr="005A0D4C">
        <w:trPr>
          <w:trHeight w:val="29"/>
        </w:trPr>
        <w:tc>
          <w:tcPr>
            <w:tcW w:w="3066" w:type="dxa"/>
            <w:tcBorders>
              <w:top w:val="nil"/>
              <w:left w:val="single" w:sz="4" w:space="0" w:color="auto"/>
              <w:bottom w:val="nil"/>
              <w:right w:val="single" w:sz="4" w:space="0" w:color="auto"/>
            </w:tcBorders>
            <w:vAlign w:val="center"/>
          </w:tcPr>
          <w:p w14:paraId="707D53D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064E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F3C8EE"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7045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02ECBF3" w14:textId="77777777" w:rsidR="00E060BF" w:rsidRPr="00480423" w:rsidRDefault="00E060BF" w:rsidP="00AF6673">
            <w:pPr>
              <w:pStyle w:val="TAC"/>
              <w:rPr>
                <w:rFonts w:eastAsiaTheme="minorEastAsia"/>
                <w:lang w:val="en-US" w:eastAsia="zh-CN"/>
              </w:rPr>
            </w:pPr>
          </w:p>
        </w:tc>
      </w:tr>
      <w:tr w:rsidR="00E060BF" w:rsidRPr="00480423" w14:paraId="27ACC5FA" w14:textId="77777777" w:rsidTr="005A0D4C">
        <w:trPr>
          <w:trHeight w:val="29"/>
        </w:trPr>
        <w:tc>
          <w:tcPr>
            <w:tcW w:w="3066" w:type="dxa"/>
            <w:tcBorders>
              <w:top w:val="nil"/>
              <w:left w:val="single" w:sz="4" w:space="0" w:color="auto"/>
              <w:bottom w:val="nil"/>
              <w:right w:val="single" w:sz="4" w:space="0" w:color="auto"/>
            </w:tcBorders>
            <w:vAlign w:val="center"/>
          </w:tcPr>
          <w:p w14:paraId="670C49C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7706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4CA018"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A6865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177CBEB4" w14:textId="77777777" w:rsidR="00E060BF" w:rsidRPr="00480423" w:rsidRDefault="00E060BF" w:rsidP="00AF6673">
            <w:pPr>
              <w:pStyle w:val="TAC"/>
              <w:rPr>
                <w:rFonts w:eastAsiaTheme="minorEastAsia"/>
                <w:lang w:val="en-US" w:eastAsia="zh-CN"/>
              </w:rPr>
            </w:pPr>
          </w:p>
        </w:tc>
      </w:tr>
      <w:tr w:rsidR="00E060BF" w:rsidRPr="00480423" w14:paraId="4C064750" w14:textId="77777777" w:rsidTr="005A0D4C">
        <w:trPr>
          <w:trHeight w:val="29"/>
        </w:trPr>
        <w:tc>
          <w:tcPr>
            <w:tcW w:w="3066" w:type="dxa"/>
            <w:tcBorders>
              <w:top w:val="nil"/>
              <w:left w:val="single" w:sz="4" w:space="0" w:color="auto"/>
              <w:bottom w:val="nil"/>
              <w:right w:val="single" w:sz="4" w:space="0" w:color="auto"/>
            </w:tcBorders>
            <w:vAlign w:val="center"/>
          </w:tcPr>
          <w:p w14:paraId="2A33BF5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405D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80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402F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5939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C01DA5C" w14:textId="77777777" w:rsidTr="005A0D4C">
        <w:trPr>
          <w:trHeight w:val="29"/>
        </w:trPr>
        <w:tc>
          <w:tcPr>
            <w:tcW w:w="3066" w:type="dxa"/>
            <w:tcBorders>
              <w:top w:val="nil"/>
              <w:left w:val="single" w:sz="4" w:space="0" w:color="auto"/>
              <w:bottom w:val="nil"/>
              <w:right w:val="single" w:sz="4" w:space="0" w:color="auto"/>
            </w:tcBorders>
            <w:vAlign w:val="center"/>
          </w:tcPr>
          <w:p w14:paraId="27EA9B0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4978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A028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370A8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9BE737" w14:textId="77777777" w:rsidR="00E060BF" w:rsidRPr="00480423" w:rsidRDefault="00E060BF" w:rsidP="00AF6673">
            <w:pPr>
              <w:pStyle w:val="TAC"/>
              <w:rPr>
                <w:rFonts w:eastAsiaTheme="minorEastAsia"/>
                <w:lang w:val="en-US" w:eastAsia="zh-CN"/>
              </w:rPr>
            </w:pPr>
          </w:p>
        </w:tc>
      </w:tr>
      <w:tr w:rsidR="00E060BF" w:rsidRPr="00480423" w14:paraId="2C46D7A0" w14:textId="77777777" w:rsidTr="005A0D4C">
        <w:trPr>
          <w:trHeight w:val="29"/>
        </w:trPr>
        <w:tc>
          <w:tcPr>
            <w:tcW w:w="3066" w:type="dxa"/>
            <w:tcBorders>
              <w:top w:val="nil"/>
              <w:left w:val="single" w:sz="4" w:space="0" w:color="auto"/>
              <w:bottom w:val="nil"/>
              <w:right w:val="single" w:sz="4" w:space="0" w:color="auto"/>
            </w:tcBorders>
            <w:vAlign w:val="center"/>
          </w:tcPr>
          <w:p w14:paraId="2E22E0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16E9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928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98FD2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D33EE39" w14:textId="77777777" w:rsidR="00E060BF" w:rsidRPr="00480423" w:rsidRDefault="00E060BF" w:rsidP="00AF6673">
            <w:pPr>
              <w:pStyle w:val="TAC"/>
              <w:rPr>
                <w:rFonts w:eastAsiaTheme="minorEastAsia"/>
                <w:lang w:val="en-US" w:eastAsia="zh-CN"/>
              </w:rPr>
            </w:pPr>
          </w:p>
        </w:tc>
      </w:tr>
      <w:tr w:rsidR="00E060BF" w:rsidRPr="00480423" w14:paraId="6AE2D9F7" w14:textId="77777777" w:rsidTr="005A0D4C">
        <w:trPr>
          <w:trHeight w:val="29"/>
        </w:trPr>
        <w:tc>
          <w:tcPr>
            <w:tcW w:w="3066" w:type="dxa"/>
            <w:tcBorders>
              <w:top w:val="nil"/>
              <w:left w:val="single" w:sz="4" w:space="0" w:color="auto"/>
              <w:bottom w:val="nil"/>
              <w:right w:val="single" w:sz="4" w:space="0" w:color="auto"/>
            </w:tcBorders>
            <w:vAlign w:val="center"/>
          </w:tcPr>
          <w:p w14:paraId="34CAE3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895F0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10A8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1A3F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06E74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2</w:t>
            </w:r>
          </w:p>
        </w:tc>
      </w:tr>
      <w:tr w:rsidR="00E060BF" w:rsidRPr="00480423" w14:paraId="39E7D441" w14:textId="77777777" w:rsidTr="005A0D4C">
        <w:trPr>
          <w:trHeight w:val="29"/>
        </w:trPr>
        <w:tc>
          <w:tcPr>
            <w:tcW w:w="3066" w:type="dxa"/>
            <w:tcBorders>
              <w:top w:val="nil"/>
              <w:left w:val="single" w:sz="4" w:space="0" w:color="auto"/>
              <w:bottom w:val="nil"/>
              <w:right w:val="single" w:sz="4" w:space="0" w:color="auto"/>
            </w:tcBorders>
            <w:vAlign w:val="center"/>
          </w:tcPr>
          <w:p w14:paraId="1BD0D6D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CE9E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979E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A6D4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3254B1" w14:textId="77777777" w:rsidR="00E060BF" w:rsidRPr="00480423" w:rsidRDefault="00E060BF" w:rsidP="00AF6673">
            <w:pPr>
              <w:pStyle w:val="TAC"/>
              <w:rPr>
                <w:rFonts w:eastAsiaTheme="minorEastAsia"/>
                <w:lang w:val="en-US" w:eastAsia="zh-CN"/>
              </w:rPr>
            </w:pPr>
          </w:p>
        </w:tc>
      </w:tr>
      <w:tr w:rsidR="00E060BF" w:rsidRPr="00480423" w14:paraId="065A6F05" w14:textId="77777777" w:rsidTr="005A0D4C">
        <w:trPr>
          <w:trHeight w:val="29"/>
        </w:trPr>
        <w:tc>
          <w:tcPr>
            <w:tcW w:w="3066" w:type="dxa"/>
            <w:tcBorders>
              <w:top w:val="nil"/>
              <w:left w:val="single" w:sz="4" w:space="0" w:color="auto"/>
              <w:bottom w:val="nil"/>
              <w:right w:val="single" w:sz="4" w:space="0" w:color="auto"/>
            </w:tcBorders>
            <w:vAlign w:val="center"/>
          </w:tcPr>
          <w:p w14:paraId="0DC6A62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E190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A65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BDB1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45D322C" w14:textId="77777777" w:rsidR="00E060BF" w:rsidRPr="00480423" w:rsidRDefault="00E060BF" w:rsidP="00AF6673">
            <w:pPr>
              <w:pStyle w:val="TAC"/>
              <w:rPr>
                <w:rFonts w:eastAsiaTheme="minorEastAsia"/>
                <w:lang w:val="en-US" w:eastAsia="zh-CN"/>
              </w:rPr>
            </w:pPr>
          </w:p>
        </w:tc>
      </w:tr>
      <w:tr w:rsidR="00E060BF" w:rsidRPr="00480423" w14:paraId="01259FC7" w14:textId="77777777" w:rsidTr="005A0D4C">
        <w:trPr>
          <w:trHeight w:val="29"/>
        </w:trPr>
        <w:tc>
          <w:tcPr>
            <w:tcW w:w="3066" w:type="dxa"/>
            <w:tcBorders>
              <w:top w:val="nil"/>
              <w:left w:val="single" w:sz="4" w:space="0" w:color="auto"/>
              <w:bottom w:val="nil"/>
              <w:right w:val="single" w:sz="4" w:space="0" w:color="auto"/>
            </w:tcBorders>
            <w:vAlign w:val="center"/>
          </w:tcPr>
          <w:p w14:paraId="5661CCA9"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0F551EE"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54C57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52854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736ECC2" w14:textId="77777777" w:rsidR="00E060BF" w:rsidRPr="00480423" w:rsidRDefault="00E060BF" w:rsidP="00AF6673">
            <w:pPr>
              <w:pStyle w:val="TAC"/>
              <w:rPr>
                <w:rFonts w:eastAsiaTheme="minorEastAsia"/>
                <w:lang w:val="en-US" w:eastAsia="zh-CN"/>
              </w:rPr>
            </w:pPr>
            <w:r w:rsidRPr="00480423">
              <w:rPr>
                <w:rFonts w:eastAsiaTheme="minorEastAsia"/>
              </w:rPr>
              <w:t>4 and 5</w:t>
            </w:r>
          </w:p>
        </w:tc>
      </w:tr>
      <w:tr w:rsidR="00E060BF" w:rsidRPr="00480423" w14:paraId="4A5D3D9B" w14:textId="77777777" w:rsidTr="005A0D4C">
        <w:trPr>
          <w:trHeight w:val="29"/>
        </w:trPr>
        <w:tc>
          <w:tcPr>
            <w:tcW w:w="3066" w:type="dxa"/>
            <w:tcBorders>
              <w:top w:val="nil"/>
              <w:left w:val="single" w:sz="4" w:space="0" w:color="auto"/>
              <w:bottom w:val="nil"/>
              <w:right w:val="single" w:sz="4" w:space="0" w:color="auto"/>
            </w:tcBorders>
            <w:vAlign w:val="center"/>
          </w:tcPr>
          <w:p w14:paraId="1B6F4BD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BD59F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30219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F84A3E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E90F6E9" w14:textId="77777777" w:rsidR="00E060BF" w:rsidRPr="00480423" w:rsidRDefault="00E060BF" w:rsidP="00AF6673">
            <w:pPr>
              <w:pStyle w:val="TAC"/>
              <w:rPr>
                <w:rFonts w:eastAsiaTheme="minorEastAsia"/>
                <w:lang w:val="en-US" w:eastAsia="zh-CN"/>
              </w:rPr>
            </w:pPr>
          </w:p>
        </w:tc>
      </w:tr>
      <w:tr w:rsidR="00E060BF" w:rsidRPr="00480423" w14:paraId="291A212D" w14:textId="77777777" w:rsidTr="005A0D4C">
        <w:trPr>
          <w:trHeight w:val="29"/>
        </w:trPr>
        <w:tc>
          <w:tcPr>
            <w:tcW w:w="3066" w:type="dxa"/>
            <w:tcBorders>
              <w:top w:val="nil"/>
              <w:left w:val="single" w:sz="4" w:space="0" w:color="auto"/>
              <w:bottom w:val="nil"/>
              <w:right w:val="single" w:sz="4" w:space="0" w:color="auto"/>
            </w:tcBorders>
            <w:vAlign w:val="center"/>
          </w:tcPr>
          <w:p w14:paraId="761151F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82C88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39B5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F7A35B6"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E6B654D" w14:textId="77777777" w:rsidR="00E060BF" w:rsidRPr="00480423" w:rsidRDefault="00E060BF" w:rsidP="00AF6673">
            <w:pPr>
              <w:pStyle w:val="TAC"/>
              <w:rPr>
                <w:rFonts w:eastAsiaTheme="minorEastAsia"/>
                <w:lang w:val="en-US" w:eastAsia="zh-CN"/>
              </w:rPr>
            </w:pPr>
          </w:p>
        </w:tc>
      </w:tr>
      <w:tr w:rsidR="00E060BF" w:rsidRPr="00480423" w14:paraId="44B7EA1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778B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073EB4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91D5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A9CC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1319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A5501A" w14:textId="77777777" w:rsidTr="005A0D4C">
        <w:trPr>
          <w:trHeight w:val="29"/>
        </w:trPr>
        <w:tc>
          <w:tcPr>
            <w:tcW w:w="3066" w:type="dxa"/>
            <w:tcBorders>
              <w:top w:val="nil"/>
              <w:left w:val="single" w:sz="4" w:space="0" w:color="auto"/>
              <w:bottom w:val="nil"/>
              <w:right w:val="single" w:sz="4" w:space="0" w:color="auto"/>
            </w:tcBorders>
            <w:vAlign w:val="center"/>
          </w:tcPr>
          <w:p w14:paraId="5E9D66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77E1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D18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5079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3A5331AB" w14:textId="77777777" w:rsidR="00E060BF" w:rsidRPr="00480423" w:rsidRDefault="00E060BF" w:rsidP="00AF6673">
            <w:pPr>
              <w:pStyle w:val="TAC"/>
              <w:rPr>
                <w:rFonts w:eastAsiaTheme="minorEastAsia"/>
                <w:lang w:val="en-US" w:eastAsia="zh-CN"/>
              </w:rPr>
            </w:pPr>
          </w:p>
        </w:tc>
      </w:tr>
      <w:tr w:rsidR="00E060BF" w:rsidRPr="00480423" w14:paraId="08E32336" w14:textId="77777777" w:rsidTr="005A0D4C">
        <w:trPr>
          <w:trHeight w:val="29"/>
        </w:trPr>
        <w:tc>
          <w:tcPr>
            <w:tcW w:w="3066" w:type="dxa"/>
            <w:tcBorders>
              <w:top w:val="nil"/>
              <w:left w:val="single" w:sz="4" w:space="0" w:color="auto"/>
              <w:bottom w:val="nil"/>
              <w:right w:val="single" w:sz="4" w:space="0" w:color="auto"/>
            </w:tcBorders>
            <w:vAlign w:val="center"/>
          </w:tcPr>
          <w:p w14:paraId="74FECD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558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807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39BA8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4AB47B18" w14:textId="77777777" w:rsidR="00E060BF" w:rsidRPr="00480423" w:rsidRDefault="00E060BF" w:rsidP="00AF6673">
            <w:pPr>
              <w:pStyle w:val="TAC"/>
              <w:rPr>
                <w:rFonts w:eastAsiaTheme="minorEastAsia"/>
                <w:lang w:val="en-US" w:eastAsia="zh-CN"/>
              </w:rPr>
            </w:pPr>
          </w:p>
        </w:tc>
      </w:tr>
      <w:tr w:rsidR="00E060BF" w:rsidRPr="00480423" w14:paraId="693B31F5" w14:textId="77777777" w:rsidTr="005A0D4C">
        <w:trPr>
          <w:trHeight w:val="29"/>
        </w:trPr>
        <w:tc>
          <w:tcPr>
            <w:tcW w:w="3066" w:type="dxa"/>
            <w:tcBorders>
              <w:top w:val="nil"/>
              <w:left w:val="single" w:sz="4" w:space="0" w:color="auto"/>
              <w:bottom w:val="nil"/>
              <w:right w:val="single" w:sz="4" w:space="0" w:color="auto"/>
            </w:tcBorders>
            <w:vAlign w:val="center"/>
          </w:tcPr>
          <w:p w14:paraId="0CCA79C8"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EAE92BF"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CA_n1A-n3A</w:t>
            </w:r>
          </w:p>
          <w:p w14:paraId="1A407FDB"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CA_n1A-n7A</w:t>
            </w:r>
          </w:p>
          <w:p w14:paraId="3775BF90"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CA_n3A-n7A</w:t>
            </w:r>
          </w:p>
          <w:p w14:paraId="3B42CA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59029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C5EB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E646E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1</w:t>
            </w:r>
          </w:p>
        </w:tc>
      </w:tr>
      <w:tr w:rsidR="00E060BF" w:rsidRPr="00480423" w14:paraId="387A7546" w14:textId="77777777" w:rsidTr="005A0D4C">
        <w:trPr>
          <w:trHeight w:val="29"/>
        </w:trPr>
        <w:tc>
          <w:tcPr>
            <w:tcW w:w="3066" w:type="dxa"/>
            <w:tcBorders>
              <w:top w:val="nil"/>
              <w:left w:val="single" w:sz="4" w:space="0" w:color="auto"/>
              <w:bottom w:val="nil"/>
              <w:right w:val="single" w:sz="4" w:space="0" w:color="auto"/>
            </w:tcBorders>
            <w:vAlign w:val="center"/>
          </w:tcPr>
          <w:p w14:paraId="1EF871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2BD70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3E69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12865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B8ED76" w14:textId="77777777" w:rsidR="00E060BF" w:rsidRPr="00480423" w:rsidRDefault="00E060BF" w:rsidP="00AF6673">
            <w:pPr>
              <w:pStyle w:val="TAC"/>
              <w:rPr>
                <w:rFonts w:eastAsiaTheme="minorEastAsia"/>
                <w:lang w:val="en-US" w:eastAsia="zh-CN"/>
              </w:rPr>
            </w:pPr>
          </w:p>
        </w:tc>
      </w:tr>
      <w:tr w:rsidR="00E060BF" w:rsidRPr="00480423" w14:paraId="656E313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F1D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FDB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103E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0F44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5ECC79EC" w14:textId="77777777" w:rsidR="00E060BF" w:rsidRPr="00480423" w:rsidRDefault="00E060BF" w:rsidP="00AF6673">
            <w:pPr>
              <w:pStyle w:val="TAC"/>
              <w:rPr>
                <w:rFonts w:eastAsiaTheme="minorEastAsia"/>
                <w:lang w:val="en-US" w:eastAsia="zh-CN"/>
              </w:rPr>
            </w:pPr>
          </w:p>
        </w:tc>
      </w:tr>
      <w:tr w:rsidR="00E060BF" w:rsidRPr="00480423" w14:paraId="33325C2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30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25F8B88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CB5F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0A00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4C5614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6E06B5B" w14:textId="77777777" w:rsidTr="005A0D4C">
        <w:trPr>
          <w:trHeight w:val="29"/>
        </w:trPr>
        <w:tc>
          <w:tcPr>
            <w:tcW w:w="3066" w:type="dxa"/>
            <w:tcBorders>
              <w:top w:val="nil"/>
              <w:left w:val="single" w:sz="4" w:space="0" w:color="auto"/>
              <w:bottom w:val="nil"/>
              <w:right w:val="single" w:sz="4" w:space="0" w:color="auto"/>
            </w:tcBorders>
            <w:vAlign w:val="center"/>
          </w:tcPr>
          <w:p w14:paraId="2E072A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FDF4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EE2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5ED8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73AE758C" w14:textId="77777777" w:rsidR="00E060BF" w:rsidRPr="00480423" w:rsidRDefault="00E060BF" w:rsidP="00AF6673">
            <w:pPr>
              <w:pStyle w:val="TAC"/>
              <w:rPr>
                <w:rFonts w:eastAsiaTheme="minorEastAsia"/>
                <w:lang w:val="en-US" w:eastAsia="zh-CN"/>
              </w:rPr>
            </w:pPr>
          </w:p>
        </w:tc>
      </w:tr>
      <w:tr w:rsidR="00E060BF" w:rsidRPr="00480423" w14:paraId="39C8C3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8340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4787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324A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686C7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81647AE" w14:textId="77777777" w:rsidR="00E060BF" w:rsidRPr="00480423" w:rsidRDefault="00E060BF" w:rsidP="00AF6673">
            <w:pPr>
              <w:pStyle w:val="TAC"/>
              <w:rPr>
                <w:rFonts w:eastAsiaTheme="minorEastAsia"/>
                <w:lang w:val="en-US" w:eastAsia="zh-CN"/>
              </w:rPr>
            </w:pPr>
          </w:p>
        </w:tc>
      </w:tr>
      <w:tr w:rsidR="00E060BF" w:rsidRPr="00480423" w14:paraId="7D6805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FBA8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028A1D9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9D4A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3ED5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5D7F72E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FB3ABD5" w14:textId="77777777" w:rsidTr="005A0D4C">
        <w:trPr>
          <w:trHeight w:val="29"/>
        </w:trPr>
        <w:tc>
          <w:tcPr>
            <w:tcW w:w="3066" w:type="dxa"/>
            <w:tcBorders>
              <w:top w:val="nil"/>
              <w:left w:val="single" w:sz="4" w:space="0" w:color="auto"/>
              <w:bottom w:val="nil"/>
              <w:right w:val="single" w:sz="4" w:space="0" w:color="auto"/>
            </w:tcBorders>
            <w:vAlign w:val="center"/>
          </w:tcPr>
          <w:p w14:paraId="1A9964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244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3D3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5296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775269D9" w14:textId="77777777" w:rsidR="00E060BF" w:rsidRPr="00480423" w:rsidRDefault="00E060BF" w:rsidP="00AF6673">
            <w:pPr>
              <w:pStyle w:val="TAC"/>
              <w:rPr>
                <w:rFonts w:eastAsiaTheme="minorEastAsia"/>
                <w:lang w:val="en-US" w:eastAsia="zh-CN"/>
              </w:rPr>
            </w:pPr>
          </w:p>
        </w:tc>
      </w:tr>
      <w:tr w:rsidR="00E060BF" w:rsidRPr="00480423" w14:paraId="238B39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D3E9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C180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F84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6C40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2E41876" w14:textId="77777777" w:rsidR="00E060BF" w:rsidRPr="00480423" w:rsidRDefault="00E060BF" w:rsidP="00AF6673">
            <w:pPr>
              <w:pStyle w:val="TAC"/>
              <w:rPr>
                <w:rFonts w:eastAsiaTheme="minorEastAsia"/>
                <w:lang w:val="en-US" w:eastAsia="zh-CN"/>
              </w:rPr>
            </w:pPr>
          </w:p>
        </w:tc>
      </w:tr>
      <w:tr w:rsidR="00E060BF" w:rsidRPr="00480423" w14:paraId="6C845B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32DD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4D66842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E8C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BEB8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BAB7A6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B7D74EF" w14:textId="77777777" w:rsidTr="005A0D4C">
        <w:trPr>
          <w:trHeight w:val="29"/>
        </w:trPr>
        <w:tc>
          <w:tcPr>
            <w:tcW w:w="3066" w:type="dxa"/>
            <w:tcBorders>
              <w:top w:val="nil"/>
              <w:left w:val="single" w:sz="4" w:space="0" w:color="auto"/>
              <w:bottom w:val="nil"/>
              <w:right w:val="single" w:sz="4" w:space="0" w:color="auto"/>
            </w:tcBorders>
            <w:vAlign w:val="center"/>
          </w:tcPr>
          <w:p w14:paraId="2CAF59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FD538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AAB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103E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1D2F5285" w14:textId="77777777" w:rsidR="00E060BF" w:rsidRPr="00480423" w:rsidRDefault="00E060BF" w:rsidP="00AF6673">
            <w:pPr>
              <w:pStyle w:val="TAC"/>
              <w:rPr>
                <w:rFonts w:eastAsiaTheme="minorEastAsia"/>
                <w:lang w:val="en-US" w:eastAsia="zh-CN"/>
              </w:rPr>
            </w:pPr>
          </w:p>
        </w:tc>
      </w:tr>
      <w:tr w:rsidR="00E060BF" w:rsidRPr="00480423" w14:paraId="4F0211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BCC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E684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62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9E9F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5B57B686" w14:textId="77777777" w:rsidR="00E060BF" w:rsidRPr="00480423" w:rsidRDefault="00E060BF" w:rsidP="00AF6673">
            <w:pPr>
              <w:pStyle w:val="TAC"/>
              <w:rPr>
                <w:rFonts w:eastAsiaTheme="minorEastAsia"/>
                <w:lang w:val="en-US" w:eastAsia="zh-CN"/>
              </w:rPr>
            </w:pPr>
          </w:p>
        </w:tc>
      </w:tr>
      <w:tr w:rsidR="00E060BF" w:rsidRPr="00480423" w14:paraId="28243C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7612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55B75A6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14F0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669C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279C0979"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20D52BE" w14:textId="77777777" w:rsidTr="005A0D4C">
        <w:trPr>
          <w:trHeight w:val="29"/>
        </w:trPr>
        <w:tc>
          <w:tcPr>
            <w:tcW w:w="3066" w:type="dxa"/>
            <w:tcBorders>
              <w:top w:val="nil"/>
              <w:left w:val="single" w:sz="4" w:space="0" w:color="auto"/>
              <w:bottom w:val="nil"/>
              <w:right w:val="single" w:sz="4" w:space="0" w:color="auto"/>
            </w:tcBorders>
            <w:vAlign w:val="center"/>
          </w:tcPr>
          <w:p w14:paraId="11274B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ECD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6C3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2BF7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CCBD092" w14:textId="77777777" w:rsidR="00E060BF" w:rsidRPr="00480423" w:rsidRDefault="00E060BF" w:rsidP="00AF6673">
            <w:pPr>
              <w:pStyle w:val="TAC"/>
              <w:rPr>
                <w:rFonts w:eastAsiaTheme="minorEastAsia"/>
                <w:lang w:val="en-US" w:eastAsia="zh-CN"/>
              </w:rPr>
            </w:pPr>
          </w:p>
        </w:tc>
      </w:tr>
      <w:tr w:rsidR="00E060BF" w:rsidRPr="00480423" w14:paraId="50FECF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2C3D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4CE3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23F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2DB7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1D344AF" w14:textId="77777777" w:rsidR="00E060BF" w:rsidRPr="00480423" w:rsidRDefault="00E060BF" w:rsidP="00AF6673">
            <w:pPr>
              <w:pStyle w:val="TAC"/>
              <w:rPr>
                <w:rFonts w:eastAsiaTheme="minorEastAsia"/>
                <w:lang w:val="en-US" w:eastAsia="zh-CN"/>
              </w:rPr>
            </w:pPr>
          </w:p>
        </w:tc>
      </w:tr>
      <w:tr w:rsidR="00E060BF" w:rsidRPr="00480423" w14:paraId="4A46F5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76F0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1FFF94B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F971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7B4BC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1B16870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CD8EDD1" w14:textId="77777777" w:rsidTr="005A0D4C">
        <w:trPr>
          <w:trHeight w:val="29"/>
        </w:trPr>
        <w:tc>
          <w:tcPr>
            <w:tcW w:w="3066" w:type="dxa"/>
            <w:tcBorders>
              <w:top w:val="nil"/>
              <w:left w:val="single" w:sz="4" w:space="0" w:color="auto"/>
              <w:bottom w:val="nil"/>
              <w:right w:val="single" w:sz="4" w:space="0" w:color="auto"/>
            </w:tcBorders>
            <w:vAlign w:val="center"/>
          </w:tcPr>
          <w:p w14:paraId="1F50A6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5D4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80FE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AF70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5C7DB015" w14:textId="77777777" w:rsidR="00E060BF" w:rsidRPr="00480423" w:rsidRDefault="00E060BF" w:rsidP="00AF6673">
            <w:pPr>
              <w:pStyle w:val="TAC"/>
              <w:rPr>
                <w:rFonts w:eastAsiaTheme="minorEastAsia"/>
                <w:lang w:val="en-US" w:eastAsia="zh-CN"/>
              </w:rPr>
            </w:pPr>
          </w:p>
        </w:tc>
      </w:tr>
      <w:tr w:rsidR="00E060BF" w:rsidRPr="00480423" w14:paraId="51B03B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2863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F10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D8C4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F695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4D9C6E6" w14:textId="77777777" w:rsidR="00E060BF" w:rsidRPr="00480423" w:rsidRDefault="00E060BF" w:rsidP="00AF6673">
            <w:pPr>
              <w:pStyle w:val="TAC"/>
              <w:rPr>
                <w:rFonts w:eastAsiaTheme="minorEastAsia"/>
                <w:lang w:val="en-US" w:eastAsia="zh-CN"/>
              </w:rPr>
            </w:pPr>
          </w:p>
        </w:tc>
      </w:tr>
      <w:tr w:rsidR="00E060BF" w:rsidRPr="00480423" w14:paraId="66EC2FAD" w14:textId="77777777" w:rsidTr="005A0D4C">
        <w:trPr>
          <w:trHeight w:val="29"/>
        </w:trPr>
        <w:tc>
          <w:tcPr>
            <w:tcW w:w="3066" w:type="dxa"/>
            <w:tcBorders>
              <w:top w:val="single" w:sz="4" w:space="0" w:color="auto"/>
              <w:left w:val="single" w:sz="4" w:space="0" w:color="auto"/>
              <w:bottom w:val="nil"/>
              <w:right w:val="single" w:sz="4" w:space="0" w:color="auto"/>
            </w:tcBorders>
          </w:tcPr>
          <w:p w14:paraId="70E19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1A848E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w:t>
            </w:r>
          </w:p>
          <w:p w14:paraId="6A4B75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6BEF25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506F1E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1F011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AC916"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910E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0B980DA" w14:textId="77777777" w:rsidTr="005A0D4C">
        <w:trPr>
          <w:trHeight w:val="29"/>
        </w:trPr>
        <w:tc>
          <w:tcPr>
            <w:tcW w:w="3066" w:type="dxa"/>
            <w:tcBorders>
              <w:top w:val="nil"/>
              <w:left w:val="single" w:sz="4" w:space="0" w:color="auto"/>
              <w:bottom w:val="nil"/>
              <w:right w:val="single" w:sz="4" w:space="0" w:color="auto"/>
            </w:tcBorders>
            <w:vAlign w:val="center"/>
          </w:tcPr>
          <w:p w14:paraId="0DEDFF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525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8A3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4CF1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8E412FF" w14:textId="77777777" w:rsidR="00E060BF" w:rsidRPr="00480423" w:rsidRDefault="00E060BF" w:rsidP="00AF6673">
            <w:pPr>
              <w:pStyle w:val="TAC"/>
              <w:rPr>
                <w:rFonts w:eastAsiaTheme="minorEastAsia"/>
                <w:lang w:val="en-US" w:eastAsia="zh-CN"/>
              </w:rPr>
            </w:pPr>
          </w:p>
        </w:tc>
      </w:tr>
      <w:tr w:rsidR="00E060BF" w:rsidRPr="00480423" w14:paraId="371F89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0F8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8F72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76A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62CA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36F02DF3" w14:textId="77777777" w:rsidR="00E060BF" w:rsidRPr="00480423" w:rsidRDefault="00E060BF" w:rsidP="00AF6673">
            <w:pPr>
              <w:pStyle w:val="TAC"/>
              <w:rPr>
                <w:rFonts w:eastAsiaTheme="minorEastAsia"/>
                <w:lang w:val="en-US" w:eastAsia="zh-CN"/>
              </w:rPr>
            </w:pPr>
          </w:p>
        </w:tc>
      </w:tr>
      <w:tr w:rsidR="00E060BF" w:rsidRPr="00480423" w14:paraId="58C197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E47B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0B6ADC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9207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3C8C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F172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4109F6B" w14:textId="77777777" w:rsidTr="005A0D4C">
        <w:trPr>
          <w:trHeight w:val="29"/>
        </w:trPr>
        <w:tc>
          <w:tcPr>
            <w:tcW w:w="3066" w:type="dxa"/>
            <w:tcBorders>
              <w:top w:val="nil"/>
              <w:left w:val="single" w:sz="4" w:space="0" w:color="auto"/>
              <w:bottom w:val="nil"/>
              <w:right w:val="single" w:sz="4" w:space="0" w:color="auto"/>
            </w:tcBorders>
            <w:vAlign w:val="center"/>
          </w:tcPr>
          <w:p w14:paraId="15D9FF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1EE9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6FE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9A6C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44206EE" w14:textId="77777777" w:rsidR="00E060BF" w:rsidRPr="00480423" w:rsidRDefault="00E060BF" w:rsidP="00AF6673">
            <w:pPr>
              <w:pStyle w:val="TAC"/>
              <w:rPr>
                <w:rFonts w:eastAsiaTheme="minorEastAsia"/>
                <w:lang w:val="en-US" w:eastAsia="zh-CN"/>
              </w:rPr>
            </w:pPr>
          </w:p>
        </w:tc>
      </w:tr>
      <w:tr w:rsidR="00E060BF" w:rsidRPr="00480423" w14:paraId="2B332B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C0A6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B627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4EC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B81B9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AB41FC2" w14:textId="77777777" w:rsidR="00E060BF" w:rsidRPr="00480423" w:rsidRDefault="00E060BF" w:rsidP="00AF6673">
            <w:pPr>
              <w:pStyle w:val="TAC"/>
              <w:rPr>
                <w:rFonts w:eastAsiaTheme="minorEastAsia"/>
                <w:lang w:val="en-US" w:eastAsia="zh-CN"/>
              </w:rPr>
            </w:pPr>
          </w:p>
        </w:tc>
      </w:tr>
      <w:tr w:rsidR="00E060BF" w:rsidRPr="00480423" w14:paraId="36FE99B0" w14:textId="77777777" w:rsidTr="005A0D4C">
        <w:trPr>
          <w:trHeight w:val="29"/>
        </w:trPr>
        <w:tc>
          <w:tcPr>
            <w:tcW w:w="3066" w:type="dxa"/>
            <w:tcBorders>
              <w:top w:val="single" w:sz="4" w:space="0" w:color="auto"/>
              <w:left w:val="single" w:sz="4" w:space="0" w:color="auto"/>
              <w:bottom w:val="nil"/>
              <w:right w:val="single" w:sz="4" w:space="0" w:color="auto"/>
            </w:tcBorders>
          </w:tcPr>
          <w:p w14:paraId="650A0F57"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4DFB5698" w14:textId="77777777" w:rsidR="00E060BF" w:rsidRPr="008523D2" w:rsidRDefault="00E060BF" w:rsidP="00AF6673">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3E35E4D4" w14:textId="77777777" w:rsidR="00E060BF" w:rsidRPr="008523D2" w:rsidRDefault="00E060BF" w:rsidP="00AF6673">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34986A2A" w14:textId="77777777" w:rsidR="00E060BF" w:rsidRPr="00480423" w:rsidRDefault="00E060BF" w:rsidP="00AF6673">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562D9C3B"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CF6E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66CF3A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F3F2F3" w14:textId="77777777" w:rsidTr="005A0D4C">
        <w:trPr>
          <w:trHeight w:val="29"/>
        </w:trPr>
        <w:tc>
          <w:tcPr>
            <w:tcW w:w="3066" w:type="dxa"/>
            <w:tcBorders>
              <w:top w:val="nil"/>
              <w:left w:val="single" w:sz="4" w:space="0" w:color="auto"/>
              <w:bottom w:val="nil"/>
              <w:right w:val="single" w:sz="4" w:space="0" w:color="auto"/>
            </w:tcBorders>
          </w:tcPr>
          <w:p w14:paraId="605ACC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6681D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348D34B" w14:textId="77777777" w:rsidR="00E060BF" w:rsidRPr="00480423" w:rsidRDefault="00E060BF" w:rsidP="00AF6673">
            <w:pPr>
              <w:pStyle w:val="TAC"/>
              <w:rPr>
                <w:rFonts w:eastAsiaTheme="minorEastAsia"/>
                <w:lang w:val="en-US" w:eastAsia="zh-CN"/>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DEA7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77D0CA75" w14:textId="77777777" w:rsidR="00E060BF" w:rsidRPr="00480423" w:rsidRDefault="00E060BF" w:rsidP="00AF6673">
            <w:pPr>
              <w:pStyle w:val="TAC"/>
              <w:rPr>
                <w:rFonts w:eastAsiaTheme="minorEastAsia"/>
                <w:lang w:val="en-US" w:eastAsia="zh-CN"/>
              </w:rPr>
            </w:pPr>
          </w:p>
        </w:tc>
      </w:tr>
      <w:tr w:rsidR="00E060BF" w:rsidRPr="00480423" w14:paraId="50B1D7D1" w14:textId="77777777" w:rsidTr="005A0D4C">
        <w:trPr>
          <w:trHeight w:val="29"/>
        </w:trPr>
        <w:tc>
          <w:tcPr>
            <w:tcW w:w="3066" w:type="dxa"/>
            <w:tcBorders>
              <w:top w:val="nil"/>
              <w:left w:val="single" w:sz="4" w:space="0" w:color="auto"/>
              <w:bottom w:val="single" w:sz="4" w:space="0" w:color="auto"/>
              <w:right w:val="single" w:sz="4" w:space="0" w:color="auto"/>
            </w:tcBorders>
          </w:tcPr>
          <w:p w14:paraId="6CBC25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8EED5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8E1954"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F6E9A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3120C1A6" w14:textId="77777777" w:rsidR="00E060BF" w:rsidRPr="00480423" w:rsidRDefault="00E060BF" w:rsidP="00AF6673">
            <w:pPr>
              <w:pStyle w:val="TAC"/>
              <w:rPr>
                <w:rFonts w:eastAsiaTheme="minorEastAsia"/>
                <w:lang w:val="en-US" w:eastAsia="zh-CN"/>
              </w:rPr>
            </w:pPr>
          </w:p>
        </w:tc>
      </w:tr>
      <w:tr w:rsidR="00E060BF" w:rsidRPr="00480423" w14:paraId="21F2DC40" w14:textId="77777777" w:rsidTr="005A0D4C">
        <w:trPr>
          <w:trHeight w:val="29"/>
        </w:trPr>
        <w:tc>
          <w:tcPr>
            <w:tcW w:w="3066" w:type="dxa"/>
            <w:tcBorders>
              <w:top w:val="nil"/>
              <w:left w:val="single" w:sz="4" w:space="0" w:color="auto"/>
              <w:bottom w:val="nil"/>
              <w:right w:val="single" w:sz="4" w:space="0" w:color="auto"/>
            </w:tcBorders>
          </w:tcPr>
          <w:p w14:paraId="51B156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1B6182F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06E92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DC69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BDA8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28F636" w14:textId="77777777" w:rsidTr="005A0D4C">
        <w:trPr>
          <w:trHeight w:val="29"/>
        </w:trPr>
        <w:tc>
          <w:tcPr>
            <w:tcW w:w="3066" w:type="dxa"/>
            <w:tcBorders>
              <w:top w:val="nil"/>
              <w:left w:val="single" w:sz="4" w:space="0" w:color="auto"/>
              <w:bottom w:val="nil"/>
              <w:right w:val="single" w:sz="4" w:space="0" w:color="auto"/>
            </w:tcBorders>
            <w:vAlign w:val="center"/>
          </w:tcPr>
          <w:p w14:paraId="7CF852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B5E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38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92C9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5838768D" w14:textId="77777777" w:rsidR="00E060BF" w:rsidRPr="00480423" w:rsidRDefault="00E060BF" w:rsidP="00AF6673">
            <w:pPr>
              <w:pStyle w:val="TAC"/>
              <w:rPr>
                <w:rFonts w:eastAsiaTheme="minorEastAsia"/>
                <w:lang w:val="en-US" w:eastAsia="zh-CN"/>
              </w:rPr>
            </w:pPr>
          </w:p>
        </w:tc>
      </w:tr>
      <w:tr w:rsidR="00E060BF" w:rsidRPr="00480423" w14:paraId="5077AF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7A3A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6B1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3D7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66A3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3D86A6C" w14:textId="77777777" w:rsidR="00E060BF" w:rsidRPr="00480423" w:rsidRDefault="00E060BF" w:rsidP="00AF6673">
            <w:pPr>
              <w:pStyle w:val="TAC"/>
              <w:rPr>
                <w:rFonts w:eastAsiaTheme="minorEastAsia"/>
                <w:lang w:val="en-US" w:eastAsia="zh-CN"/>
              </w:rPr>
            </w:pPr>
          </w:p>
        </w:tc>
      </w:tr>
      <w:tr w:rsidR="00E060BF" w:rsidRPr="00480423" w14:paraId="12DBDA33" w14:textId="77777777" w:rsidTr="005A0D4C">
        <w:trPr>
          <w:trHeight w:val="29"/>
        </w:trPr>
        <w:tc>
          <w:tcPr>
            <w:tcW w:w="3066" w:type="dxa"/>
            <w:tcBorders>
              <w:top w:val="nil"/>
              <w:left w:val="single" w:sz="4" w:space="0" w:color="auto"/>
              <w:bottom w:val="nil"/>
              <w:right w:val="single" w:sz="4" w:space="0" w:color="auto"/>
            </w:tcBorders>
            <w:vAlign w:val="center"/>
          </w:tcPr>
          <w:p w14:paraId="1A88AB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104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3698" w14:textId="77777777" w:rsidR="00E060BF" w:rsidRPr="00480423" w:rsidRDefault="00E060BF" w:rsidP="00AF6673">
            <w:pPr>
              <w:pStyle w:val="TAC"/>
              <w:rPr>
                <w:rFonts w:eastAsiaTheme="minorEastAsia"/>
                <w:lang w:val="en-US" w:eastAsia="zh-CN"/>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E34E45"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73E7A04"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B2AA7AA" w14:textId="77777777" w:rsidTr="005A0D4C">
        <w:trPr>
          <w:trHeight w:val="29"/>
        </w:trPr>
        <w:tc>
          <w:tcPr>
            <w:tcW w:w="3066" w:type="dxa"/>
            <w:tcBorders>
              <w:top w:val="nil"/>
              <w:left w:val="single" w:sz="4" w:space="0" w:color="auto"/>
              <w:bottom w:val="nil"/>
              <w:right w:val="single" w:sz="4" w:space="0" w:color="auto"/>
            </w:tcBorders>
            <w:vAlign w:val="center"/>
          </w:tcPr>
          <w:p w14:paraId="174E9B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D3B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716A4" w14:textId="77777777" w:rsidR="00E060BF" w:rsidRPr="00480423" w:rsidRDefault="00E060BF" w:rsidP="00AF6673">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4C45E2"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3219A56" w14:textId="77777777" w:rsidR="00E060BF" w:rsidRPr="00480423" w:rsidRDefault="00E060BF" w:rsidP="00AF6673">
            <w:pPr>
              <w:pStyle w:val="TAC"/>
              <w:rPr>
                <w:rFonts w:eastAsiaTheme="minorEastAsia"/>
                <w:lang w:val="en-US" w:eastAsia="zh-CN"/>
              </w:rPr>
            </w:pPr>
          </w:p>
        </w:tc>
      </w:tr>
      <w:tr w:rsidR="00E060BF" w:rsidRPr="00480423" w14:paraId="3692A0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6F0E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7D0AA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DC71C" w14:textId="77777777" w:rsidR="00E060BF" w:rsidRPr="00480423" w:rsidRDefault="00E060BF" w:rsidP="00AF6673">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09C6A7F"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BAE3E24" w14:textId="77777777" w:rsidR="00E060BF" w:rsidRPr="00480423" w:rsidRDefault="00E060BF" w:rsidP="00AF6673">
            <w:pPr>
              <w:pStyle w:val="TAC"/>
              <w:rPr>
                <w:rFonts w:eastAsiaTheme="minorEastAsia"/>
                <w:lang w:val="en-US" w:eastAsia="zh-CN"/>
              </w:rPr>
            </w:pPr>
          </w:p>
        </w:tc>
      </w:tr>
      <w:tr w:rsidR="00E060BF" w:rsidRPr="00480423" w14:paraId="2D45E0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2FC6E1" w14:textId="77777777" w:rsidR="00E060BF" w:rsidRPr="00480423" w:rsidRDefault="00E060BF" w:rsidP="00AF6673">
            <w:pPr>
              <w:pStyle w:val="TAC"/>
              <w:rPr>
                <w:rFonts w:eastAsiaTheme="minorEastAsia"/>
                <w:lang w:val="en-US" w:eastAsia="zh-CN"/>
              </w:rPr>
            </w:pPr>
            <w:r w:rsidRPr="00480423">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6DED853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4C1BB8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E8B01F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15D6B892"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738517"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FC5AB36"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3682155" w14:textId="77777777" w:rsidTr="005A0D4C">
        <w:trPr>
          <w:trHeight w:val="29"/>
        </w:trPr>
        <w:tc>
          <w:tcPr>
            <w:tcW w:w="3066" w:type="dxa"/>
            <w:tcBorders>
              <w:top w:val="nil"/>
              <w:left w:val="single" w:sz="4" w:space="0" w:color="auto"/>
              <w:bottom w:val="nil"/>
              <w:right w:val="single" w:sz="4" w:space="0" w:color="auto"/>
            </w:tcBorders>
            <w:vAlign w:val="center"/>
          </w:tcPr>
          <w:p w14:paraId="6CC83C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CF3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61498"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70F3AC"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F40C8E8" w14:textId="77777777" w:rsidR="00E060BF" w:rsidRPr="00480423" w:rsidRDefault="00E060BF" w:rsidP="00AF6673">
            <w:pPr>
              <w:pStyle w:val="TAC"/>
              <w:rPr>
                <w:rFonts w:eastAsiaTheme="minorEastAsia"/>
                <w:lang w:val="en-US" w:eastAsia="zh-CN"/>
              </w:rPr>
            </w:pPr>
          </w:p>
        </w:tc>
      </w:tr>
      <w:tr w:rsidR="00E060BF" w:rsidRPr="00480423" w14:paraId="498FEF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D384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8C65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DFEA6"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8EF4E7"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4563084" w14:textId="77777777" w:rsidR="00E060BF" w:rsidRPr="00480423" w:rsidRDefault="00E060BF" w:rsidP="00AF6673">
            <w:pPr>
              <w:pStyle w:val="TAC"/>
              <w:rPr>
                <w:rFonts w:eastAsiaTheme="minorEastAsia"/>
                <w:lang w:val="en-US" w:eastAsia="zh-CN"/>
              </w:rPr>
            </w:pPr>
          </w:p>
        </w:tc>
      </w:tr>
      <w:tr w:rsidR="00E060BF" w:rsidRPr="00480423" w14:paraId="3E4F5217" w14:textId="77777777" w:rsidTr="005A0D4C">
        <w:trPr>
          <w:trHeight w:val="29"/>
        </w:trPr>
        <w:tc>
          <w:tcPr>
            <w:tcW w:w="3066" w:type="dxa"/>
            <w:tcBorders>
              <w:top w:val="single" w:sz="4" w:space="0" w:color="auto"/>
              <w:left w:val="single" w:sz="4" w:space="0" w:color="auto"/>
              <w:bottom w:val="nil"/>
              <w:right w:val="single" w:sz="4" w:space="0" w:color="auto"/>
            </w:tcBorders>
          </w:tcPr>
          <w:p w14:paraId="31DD25E9" w14:textId="77777777" w:rsidR="00E060BF" w:rsidRPr="00480423" w:rsidRDefault="00E060BF" w:rsidP="00AF6673">
            <w:pPr>
              <w:pStyle w:val="TAC"/>
              <w:rPr>
                <w:rFonts w:eastAsiaTheme="minorEastAsia"/>
                <w:lang w:val="en-US" w:eastAsia="zh-CN"/>
              </w:rPr>
            </w:pPr>
            <w:r w:rsidRPr="00480423">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0C041E8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15150F4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63F884B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00748FA"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876E05"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0948F6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945C76A" w14:textId="77777777" w:rsidTr="005A0D4C">
        <w:trPr>
          <w:trHeight w:val="29"/>
        </w:trPr>
        <w:tc>
          <w:tcPr>
            <w:tcW w:w="3066" w:type="dxa"/>
            <w:tcBorders>
              <w:top w:val="nil"/>
              <w:left w:val="single" w:sz="4" w:space="0" w:color="auto"/>
              <w:bottom w:val="nil"/>
              <w:right w:val="single" w:sz="4" w:space="0" w:color="auto"/>
            </w:tcBorders>
          </w:tcPr>
          <w:p w14:paraId="040D22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259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7A8C0"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618AD1"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60174F30" w14:textId="77777777" w:rsidR="00E060BF" w:rsidRPr="00480423" w:rsidRDefault="00E060BF" w:rsidP="00AF6673">
            <w:pPr>
              <w:pStyle w:val="TAC"/>
              <w:rPr>
                <w:rFonts w:eastAsiaTheme="minorEastAsia"/>
                <w:lang w:val="en-US" w:eastAsia="zh-CN"/>
              </w:rPr>
            </w:pPr>
          </w:p>
        </w:tc>
      </w:tr>
      <w:tr w:rsidR="00E060BF" w:rsidRPr="00480423" w14:paraId="219293C1" w14:textId="77777777" w:rsidTr="005A0D4C">
        <w:trPr>
          <w:trHeight w:val="29"/>
        </w:trPr>
        <w:tc>
          <w:tcPr>
            <w:tcW w:w="3066" w:type="dxa"/>
            <w:tcBorders>
              <w:top w:val="nil"/>
              <w:left w:val="single" w:sz="4" w:space="0" w:color="auto"/>
              <w:bottom w:val="single" w:sz="4" w:space="0" w:color="auto"/>
              <w:right w:val="single" w:sz="4" w:space="0" w:color="auto"/>
            </w:tcBorders>
          </w:tcPr>
          <w:p w14:paraId="05002B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98D4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4A3B9"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D9DAD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6ACE323" w14:textId="77777777" w:rsidR="00E060BF" w:rsidRPr="00480423" w:rsidRDefault="00E060BF" w:rsidP="00AF6673">
            <w:pPr>
              <w:pStyle w:val="TAC"/>
              <w:rPr>
                <w:rFonts w:eastAsiaTheme="minorEastAsia"/>
                <w:lang w:val="en-US" w:eastAsia="zh-CN"/>
              </w:rPr>
            </w:pPr>
          </w:p>
        </w:tc>
      </w:tr>
      <w:tr w:rsidR="00E060BF" w:rsidRPr="00480423" w14:paraId="7F93F52F" w14:textId="77777777" w:rsidTr="005A0D4C">
        <w:trPr>
          <w:trHeight w:val="29"/>
        </w:trPr>
        <w:tc>
          <w:tcPr>
            <w:tcW w:w="3066" w:type="dxa"/>
            <w:tcBorders>
              <w:top w:val="single" w:sz="4" w:space="0" w:color="auto"/>
              <w:left w:val="single" w:sz="4" w:space="0" w:color="auto"/>
              <w:bottom w:val="nil"/>
              <w:right w:val="single" w:sz="4" w:space="0" w:color="auto"/>
            </w:tcBorders>
          </w:tcPr>
          <w:p w14:paraId="0F3B0505" w14:textId="77777777" w:rsidR="00E060BF" w:rsidRPr="00480423" w:rsidRDefault="00E060BF" w:rsidP="00AF6673">
            <w:pPr>
              <w:pStyle w:val="TAC"/>
              <w:rPr>
                <w:rFonts w:eastAsiaTheme="minorEastAsia"/>
                <w:lang w:val="en-US" w:eastAsia="zh-CN"/>
              </w:rPr>
            </w:pPr>
            <w:r w:rsidRPr="00480423">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663C43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30EC84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7CACC04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A59C63B"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1675EA"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5B6597D"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4AE7F0C" w14:textId="77777777" w:rsidTr="005A0D4C">
        <w:trPr>
          <w:trHeight w:val="29"/>
        </w:trPr>
        <w:tc>
          <w:tcPr>
            <w:tcW w:w="3066" w:type="dxa"/>
            <w:tcBorders>
              <w:top w:val="nil"/>
              <w:left w:val="single" w:sz="4" w:space="0" w:color="auto"/>
              <w:bottom w:val="nil"/>
              <w:right w:val="single" w:sz="4" w:space="0" w:color="auto"/>
            </w:tcBorders>
          </w:tcPr>
          <w:p w14:paraId="6A3218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11D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8C74"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1120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24FA98" w14:textId="77777777" w:rsidR="00E060BF" w:rsidRPr="00480423" w:rsidRDefault="00E060BF" w:rsidP="00AF6673">
            <w:pPr>
              <w:pStyle w:val="TAC"/>
              <w:rPr>
                <w:rFonts w:eastAsiaTheme="minorEastAsia"/>
                <w:lang w:val="en-US" w:eastAsia="zh-CN"/>
              </w:rPr>
            </w:pPr>
          </w:p>
        </w:tc>
      </w:tr>
      <w:tr w:rsidR="00E060BF" w:rsidRPr="00480423" w14:paraId="361B8D6D" w14:textId="77777777" w:rsidTr="005A0D4C">
        <w:trPr>
          <w:trHeight w:val="29"/>
        </w:trPr>
        <w:tc>
          <w:tcPr>
            <w:tcW w:w="3066" w:type="dxa"/>
            <w:tcBorders>
              <w:top w:val="nil"/>
              <w:left w:val="single" w:sz="4" w:space="0" w:color="auto"/>
              <w:bottom w:val="single" w:sz="4" w:space="0" w:color="auto"/>
              <w:right w:val="single" w:sz="4" w:space="0" w:color="auto"/>
            </w:tcBorders>
          </w:tcPr>
          <w:p w14:paraId="254CC3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F225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85356"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F1E1F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02774EED" w14:textId="77777777" w:rsidR="00E060BF" w:rsidRPr="00480423" w:rsidRDefault="00E060BF" w:rsidP="00AF6673">
            <w:pPr>
              <w:pStyle w:val="TAC"/>
              <w:rPr>
                <w:rFonts w:eastAsiaTheme="minorEastAsia"/>
                <w:lang w:val="en-US" w:eastAsia="zh-CN"/>
              </w:rPr>
            </w:pPr>
          </w:p>
        </w:tc>
      </w:tr>
      <w:tr w:rsidR="00E060BF" w:rsidRPr="00480423" w14:paraId="231679B3" w14:textId="77777777" w:rsidTr="005A0D4C">
        <w:trPr>
          <w:trHeight w:val="29"/>
        </w:trPr>
        <w:tc>
          <w:tcPr>
            <w:tcW w:w="3066" w:type="dxa"/>
            <w:tcBorders>
              <w:top w:val="single" w:sz="4" w:space="0" w:color="auto"/>
              <w:left w:val="single" w:sz="4" w:space="0" w:color="auto"/>
              <w:bottom w:val="nil"/>
              <w:right w:val="single" w:sz="4" w:space="0" w:color="auto"/>
            </w:tcBorders>
          </w:tcPr>
          <w:p w14:paraId="5A0D5255" w14:textId="77777777" w:rsidR="00E060BF" w:rsidRPr="00480423" w:rsidRDefault="00E060BF" w:rsidP="00AF6673">
            <w:pPr>
              <w:pStyle w:val="TAC"/>
              <w:rPr>
                <w:rFonts w:eastAsiaTheme="minorEastAsia"/>
                <w:lang w:val="en-US" w:eastAsia="zh-CN"/>
              </w:rPr>
            </w:pPr>
            <w:r w:rsidRPr="00480423">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4C1C7F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7C54AF5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7D8566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2177A288"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A31194"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E609E5"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6DA74CF3" w14:textId="77777777" w:rsidTr="005A0D4C">
        <w:trPr>
          <w:trHeight w:val="29"/>
        </w:trPr>
        <w:tc>
          <w:tcPr>
            <w:tcW w:w="3066" w:type="dxa"/>
            <w:tcBorders>
              <w:top w:val="nil"/>
              <w:left w:val="single" w:sz="4" w:space="0" w:color="auto"/>
              <w:bottom w:val="nil"/>
              <w:right w:val="single" w:sz="4" w:space="0" w:color="auto"/>
            </w:tcBorders>
          </w:tcPr>
          <w:p w14:paraId="304783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B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015E9"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C583D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C5F4357" w14:textId="77777777" w:rsidR="00E060BF" w:rsidRPr="00480423" w:rsidRDefault="00E060BF" w:rsidP="00AF6673">
            <w:pPr>
              <w:pStyle w:val="TAC"/>
              <w:rPr>
                <w:rFonts w:eastAsiaTheme="minorEastAsia"/>
                <w:lang w:val="en-US" w:eastAsia="zh-CN"/>
              </w:rPr>
            </w:pPr>
          </w:p>
        </w:tc>
      </w:tr>
      <w:tr w:rsidR="00E060BF" w:rsidRPr="00480423" w14:paraId="4E5120B6" w14:textId="77777777" w:rsidTr="005A0D4C">
        <w:trPr>
          <w:trHeight w:val="29"/>
        </w:trPr>
        <w:tc>
          <w:tcPr>
            <w:tcW w:w="3066" w:type="dxa"/>
            <w:tcBorders>
              <w:top w:val="nil"/>
              <w:left w:val="single" w:sz="4" w:space="0" w:color="auto"/>
              <w:bottom w:val="single" w:sz="4" w:space="0" w:color="auto"/>
              <w:right w:val="single" w:sz="4" w:space="0" w:color="auto"/>
            </w:tcBorders>
          </w:tcPr>
          <w:p w14:paraId="463FF9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4B85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18590"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FADBA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6CD5560" w14:textId="77777777" w:rsidR="00E060BF" w:rsidRPr="00480423" w:rsidRDefault="00E060BF" w:rsidP="00AF6673">
            <w:pPr>
              <w:pStyle w:val="TAC"/>
              <w:rPr>
                <w:rFonts w:eastAsiaTheme="minorEastAsia"/>
                <w:lang w:val="en-US" w:eastAsia="zh-CN"/>
              </w:rPr>
            </w:pPr>
          </w:p>
        </w:tc>
      </w:tr>
      <w:tr w:rsidR="00E060BF" w:rsidRPr="00480423" w14:paraId="3934A57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60C1FB"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FFE882F"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BB5049"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03D8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A34F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9844A3" w14:textId="77777777" w:rsidTr="005A0D4C">
        <w:trPr>
          <w:trHeight w:val="29"/>
        </w:trPr>
        <w:tc>
          <w:tcPr>
            <w:tcW w:w="3066" w:type="dxa"/>
            <w:tcBorders>
              <w:top w:val="nil"/>
              <w:left w:val="single" w:sz="4" w:space="0" w:color="auto"/>
              <w:bottom w:val="nil"/>
              <w:right w:val="single" w:sz="4" w:space="0" w:color="auto"/>
            </w:tcBorders>
            <w:vAlign w:val="center"/>
          </w:tcPr>
          <w:p w14:paraId="33BBDB1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D098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C1275"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0CC6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B367E4D" w14:textId="77777777" w:rsidR="00E060BF" w:rsidRPr="00480423" w:rsidRDefault="00E060BF" w:rsidP="00AF6673">
            <w:pPr>
              <w:pStyle w:val="TAC"/>
              <w:rPr>
                <w:rFonts w:eastAsiaTheme="minorEastAsia"/>
                <w:lang w:val="en-US" w:eastAsia="zh-CN"/>
              </w:rPr>
            </w:pPr>
          </w:p>
        </w:tc>
      </w:tr>
      <w:tr w:rsidR="00E060BF" w:rsidRPr="00480423" w14:paraId="29386109" w14:textId="77777777" w:rsidTr="005A0D4C">
        <w:trPr>
          <w:trHeight w:val="29"/>
        </w:trPr>
        <w:tc>
          <w:tcPr>
            <w:tcW w:w="3066" w:type="dxa"/>
            <w:tcBorders>
              <w:top w:val="nil"/>
              <w:left w:val="single" w:sz="4" w:space="0" w:color="auto"/>
              <w:bottom w:val="nil"/>
              <w:right w:val="single" w:sz="4" w:space="0" w:color="auto"/>
            </w:tcBorders>
            <w:vAlign w:val="center"/>
          </w:tcPr>
          <w:p w14:paraId="008DF40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D6E5E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F1F25"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9AAB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7FA99EA7" w14:textId="77777777" w:rsidR="00E060BF" w:rsidRPr="00480423" w:rsidRDefault="00E060BF" w:rsidP="00AF6673">
            <w:pPr>
              <w:pStyle w:val="TAC"/>
              <w:rPr>
                <w:rFonts w:eastAsiaTheme="minorEastAsia"/>
                <w:lang w:val="en-US" w:eastAsia="zh-CN"/>
              </w:rPr>
            </w:pPr>
          </w:p>
        </w:tc>
      </w:tr>
      <w:tr w:rsidR="00E060BF" w:rsidRPr="00480423" w14:paraId="12A43D8A" w14:textId="77777777" w:rsidTr="005A0D4C">
        <w:trPr>
          <w:trHeight w:val="29"/>
        </w:trPr>
        <w:tc>
          <w:tcPr>
            <w:tcW w:w="3066" w:type="dxa"/>
            <w:tcBorders>
              <w:top w:val="nil"/>
              <w:left w:val="single" w:sz="4" w:space="0" w:color="auto"/>
              <w:bottom w:val="nil"/>
              <w:right w:val="single" w:sz="4" w:space="0" w:color="auto"/>
            </w:tcBorders>
            <w:vAlign w:val="center"/>
          </w:tcPr>
          <w:p w14:paraId="72EF4D30"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171301C" w14:textId="77777777" w:rsidR="00E060BF" w:rsidRPr="00650DB4" w:rsidRDefault="00E060BF" w:rsidP="00AF6673">
            <w:pPr>
              <w:pStyle w:val="TAC"/>
              <w:rPr>
                <w:rFonts w:eastAsiaTheme="minorEastAsia"/>
                <w:szCs w:val="18"/>
                <w:lang w:val="en-US"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650DB4">
              <w:rPr>
                <w:rFonts w:eastAsiaTheme="minorEastAsia"/>
                <w:szCs w:val="18"/>
                <w:lang w:val="en-US" w:eastAsia="ja-JP"/>
              </w:rPr>
              <w:t>A-n</w:t>
            </w:r>
            <w:r w:rsidRPr="00480423">
              <w:rPr>
                <w:rFonts w:eastAsiaTheme="minorEastAsia"/>
                <w:szCs w:val="18"/>
                <w:lang w:val="es-US" w:eastAsia="zh-CN"/>
              </w:rPr>
              <w:t>3</w:t>
            </w:r>
            <w:r w:rsidRPr="00650DB4">
              <w:rPr>
                <w:rFonts w:eastAsiaTheme="minorEastAsia"/>
                <w:szCs w:val="18"/>
                <w:lang w:val="en-US" w:eastAsia="ja-JP"/>
              </w:rPr>
              <w:t>A</w:t>
            </w:r>
          </w:p>
          <w:p w14:paraId="4E4F7DCF" w14:textId="77777777" w:rsidR="00E060BF" w:rsidRPr="00650DB4" w:rsidRDefault="00E060BF" w:rsidP="00AF6673">
            <w:pPr>
              <w:pStyle w:val="TAC"/>
              <w:rPr>
                <w:rFonts w:eastAsiaTheme="minorEastAsia"/>
                <w:szCs w:val="18"/>
                <w:lang w:val="en-US" w:eastAsia="ja-JP"/>
              </w:rPr>
            </w:pPr>
            <w:r w:rsidRPr="00650DB4">
              <w:rPr>
                <w:rFonts w:eastAsiaTheme="minorEastAsia"/>
                <w:szCs w:val="18"/>
                <w:lang w:val="en-US" w:eastAsia="ja-JP"/>
              </w:rPr>
              <w:t>CA_n1A-n28A</w:t>
            </w:r>
          </w:p>
          <w:p w14:paraId="5A9A4DA8" w14:textId="77777777" w:rsidR="00E060BF" w:rsidRPr="00480423" w:rsidRDefault="00E060BF" w:rsidP="00AF6673">
            <w:pPr>
              <w:pStyle w:val="TAC"/>
              <w:rPr>
                <w:rFonts w:eastAsiaTheme="minorEastAsia"/>
                <w:lang w:val="en-US"/>
              </w:rPr>
            </w:pPr>
            <w:r w:rsidRPr="00480423">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6CA20F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3D84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11F3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1</w:t>
            </w:r>
          </w:p>
        </w:tc>
      </w:tr>
      <w:tr w:rsidR="00E060BF" w:rsidRPr="00480423" w14:paraId="7113EE36" w14:textId="77777777" w:rsidTr="005A0D4C">
        <w:trPr>
          <w:trHeight w:val="29"/>
        </w:trPr>
        <w:tc>
          <w:tcPr>
            <w:tcW w:w="3066" w:type="dxa"/>
            <w:tcBorders>
              <w:top w:val="nil"/>
              <w:left w:val="single" w:sz="4" w:space="0" w:color="auto"/>
              <w:bottom w:val="nil"/>
              <w:right w:val="single" w:sz="4" w:space="0" w:color="auto"/>
            </w:tcBorders>
            <w:vAlign w:val="center"/>
          </w:tcPr>
          <w:p w14:paraId="41D998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B83C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F7A9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2475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CE07F3" w14:textId="77777777" w:rsidR="00E060BF" w:rsidRPr="00480423" w:rsidRDefault="00E060BF" w:rsidP="00AF6673">
            <w:pPr>
              <w:pStyle w:val="TAC"/>
              <w:rPr>
                <w:rFonts w:eastAsiaTheme="minorEastAsia"/>
                <w:lang w:val="en-US" w:eastAsia="zh-CN"/>
              </w:rPr>
            </w:pPr>
          </w:p>
        </w:tc>
      </w:tr>
      <w:tr w:rsidR="00E060BF" w:rsidRPr="00480423" w14:paraId="6C69393C" w14:textId="77777777" w:rsidTr="005A0D4C">
        <w:trPr>
          <w:trHeight w:val="29"/>
        </w:trPr>
        <w:tc>
          <w:tcPr>
            <w:tcW w:w="3066" w:type="dxa"/>
            <w:tcBorders>
              <w:top w:val="nil"/>
              <w:left w:val="single" w:sz="4" w:space="0" w:color="auto"/>
              <w:bottom w:val="nil"/>
              <w:right w:val="single" w:sz="4" w:space="0" w:color="auto"/>
            </w:tcBorders>
            <w:vAlign w:val="center"/>
          </w:tcPr>
          <w:p w14:paraId="24A6797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8DA63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E4E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81437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0510FA" w14:textId="77777777" w:rsidR="00E060BF" w:rsidRPr="00480423" w:rsidRDefault="00E060BF" w:rsidP="00AF6673">
            <w:pPr>
              <w:pStyle w:val="TAC"/>
              <w:rPr>
                <w:rFonts w:eastAsiaTheme="minorEastAsia"/>
                <w:lang w:val="en-US" w:eastAsia="zh-CN"/>
              </w:rPr>
            </w:pPr>
          </w:p>
        </w:tc>
      </w:tr>
      <w:tr w:rsidR="00E060BF" w:rsidRPr="00480423" w14:paraId="10456A27" w14:textId="77777777" w:rsidTr="005A0D4C">
        <w:trPr>
          <w:trHeight w:val="29"/>
        </w:trPr>
        <w:tc>
          <w:tcPr>
            <w:tcW w:w="3066" w:type="dxa"/>
            <w:tcBorders>
              <w:top w:val="nil"/>
              <w:left w:val="single" w:sz="4" w:space="0" w:color="auto"/>
              <w:bottom w:val="nil"/>
              <w:right w:val="single" w:sz="4" w:space="0" w:color="auto"/>
            </w:tcBorders>
            <w:vAlign w:val="center"/>
          </w:tcPr>
          <w:p w14:paraId="1BC59A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AA2D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66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8CBC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27A72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2</w:t>
            </w:r>
          </w:p>
        </w:tc>
      </w:tr>
      <w:tr w:rsidR="00E060BF" w:rsidRPr="00480423" w14:paraId="3343E840" w14:textId="77777777" w:rsidTr="005A0D4C">
        <w:trPr>
          <w:trHeight w:val="29"/>
        </w:trPr>
        <w:tc>
          <w:tcPr>
            <w:tcW w:w="3066" w:type="dxa"/>
            <w:tcBorders>
              <w:top w:val="nil"/>
              <w:left w:val="single" w:sz="4" w:space="0" w:color="auto"/>
              <w:bottom w:val="nil"/>
              <w:right w:val="single" w:sz="4" w:space="0" w:color="auto"/>
            </w:tcBorders>
            <w:vAlign w:val="center"/>
          </w:tcPr>
          <w:p w14:paraId="520616D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A7D4B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97F4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9DF0C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2A4FCB" w14:textId="77777777" w:rsidR="00E060BF" w:rsidRPr="00480423" w:rsidRDefault="00E060BF" w:rsidP="00AF6673">
            <w:pPr>
              <w:pStyle w:val="TAC"/>
              <w:rPr>
                <w:rFonts w:eastAsiaTheme="minorEastAsia"/>
                <w:lang w:val="en-US" w:eastAsia="zh-CN"/>
              </w:rPr>
            </w:pPr>
          </w:p>
        </w:tc>
      </w:tr>
      <w:tr w:rsidR="00E060BF" w:rsidRPr="00480423" w14:paraId="45B28D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31C05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AD4C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BFA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9F34B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2B64645" w14:textId="77777777" w:rsidR="00E060BF" w:rsidRPr="00480423" w:rsidRDefault="00E060BF" w:rsidP="00AF6673">
            <w:pPr>
              <w:pStyle w:val="TAC"/>
              <w:rPr>
                <w:rFonts w:eastAsiaTheme="minorEastAsia"/>
                <w:lang w:val="en-US" w:eastAsia="zh-CN"/>
              </w:rPr>
            </w:pPr>
          </w:p>
        </w:tc>
      </w:tr>
      <w:tr w:rsidR="00E060BF" w:rsidRPr="00480423" w14:paraId="22DEDE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E09A79" w14:textId="77777777" w:rsidR="00E060BF" w:rsidRPr="00480423" w:rsidRDefault="00E060BF" w:rsidP="00AF6673">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2712" w:type="dxa"/>
            <w:tcBorders>
              <w:top w:val="single" w:sz="4" w:space="0" w:color="auto"/>
              <w:left w:val="single" w:sz="4" w:space="0" w:color="auto"/>
              <w:bottom w:val="nil"/>
              <w:right w:val="single" w:sz="4" w:space="0" w:color="auto"/>
            </w:tcBorders>
            <w:vAlign w:val="center"/>
          </w:tcPr>
          <w:p w14:paraId="5C92FAD5" w14:textId="77777777" w:rsidR="00E060BF" w:rsidRPr="0030243A" w:rsidRDefault="00E060BF" w:rsidP="00AF6673">
            <w:pPr>
              <w:pStyle w:val="TAC"/>
              <w:rPr>
                <w:szCs w:val="18"/>
                <w:lang w:val="en-US" w:eastAsia="zh-CN"/>
              </w:rPr>
            </w:pPr>
            <w:r w:rsidRPr="0030243A">
              <w:rPr>
                <w:szCs w:val="18"/>
                <w:lang w:val="en-US" w:eastAsia="zh-CN"/>
              </w:rPr>
              <w:t>CA_n1A-n3A</w:t>
            </w:r>
          </w:p>
          <w:p w14:paraId="0DADA65B" w14:textId="77777777" w:rsidR="00E060BF" w:rsidRPr="0030243A" w:rsidRDefault="00E060BF" w:rsidP="00AF6673">
            <w:pPr>
              <w:pStyle w:val="TAC"/>
              <w:rPr>
                <w:szCs w:val="18"/>
                <w:lang w:val="en-US" w:eastAsia="zh-CN"/>
              </w:rPr>
            </w:pPr>
            <w:r w:rsidRPr="0030243A">
              <w:rPr>
                <w:szCs w:val="18"/>
                <w:lang w:val="en-US" w:eastAsia="zh-CN"/>
              </w:rPr>
              <w:t>CA_n1A-n28A</w:t>
            </w:r>
          </w:p>
          <w:p w14:paraId="59D3B6E4" w14:textId="77777777" w:rsidR="00E060BF" w:rsidRPr="00480423" w:rsidRDefault="00E060BF" w:rsidP="00AF6673">
            <w:pPr>
              <w:pStyle w:val="TAC"/>
              <w:rPr>
                <w:rFonts w:eastAsiaTheme="minorEastAsia"/>
                <w:szCs w:val="18"/>
                <w:lang w:val="en-US" w:eastAsia="zh-CN"/>
              </w:rPr>
            </w:pPr>
            <w:r w:rsidRPr="0030243A">
              <w:rPr>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2A1C2DC2" w14:textId="77777777" w:rsidR="00E060BF" w:rsidRPr="00480423" w:rsidRDefault="00E060BF" w:rsidP="00AF6673">
            <w:pPr>
              <w:pStyle w:val="TAC"/>
              <w:rPr>
                <w:rFonts w:eastAsiaTheme="minorEastAsia"/>
                <w:szCs w:val="18"/>
                <w:lang w:val="en-US" w:eastAsia="zh-CN"/>
              </w:rPr>
            </w:pPr>
            <w:r w:rsidRPr="00C30686">
              <w:rPr>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1438A8"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CE3BF5" w14:textId="77777777" w:rsidR="00E060BF" w:rsidRPr="00480423" w:rsidRDefault="00E060BF" w:rsidP="00AF6673">
            <w:pPr>
              <w:pStyle w:val="TAC"/>
              <w:rPr>
                <w:rFonts w:eastAsiaTheme="minorEastAsia"/>
                <w:szCs w:val="18"/>
                <w:lang w:val="en-US" w:eastAsia="zh-CN"/>
              </w:rPr>
            </w:pPr>
            <w:r w:rsidRPr="00C30686">
              <w:rPr>
                <w:rFonts w:hint="eastAsia"/>
                <w:szCs w:val="18"/>
                <w:lang w:val="en-US" w:eastAsia="zh-CN"/>
              </w:rPr>
              <w:t>0</w:t>
            </w:r>
          </w:p>
        </w:tc>
      </w:tr>
      <w:tr w:rsidR="00E060BF" w:rsidRPr="00480423" w14:paraId="3E1C0088" w14:textId="77777777" w:rsidTr="005A0D4C">
        <w:trPr>
          <w:trHeight w:val="29"/>
        </w:trPr>
        <w:tc>
          <w:tcPr>
            <w:tcW w:w="3066" w:type="dxa"/>
            <w:tcBorders>
              <w:top w:val="nil"/>
              <w:left w:val="single" w:sz="4" w:space="0" w:color="auto"/>
              <w:bottom w:val="nil"/>
              <w:right w:val="single" w:sz="4" w:space="0" w:color="auto"/>
            </w:tcBorders>
            <w:vAlign w:val="center"/>
          </w:tcPr>
          <w:p w14:paraId="5B1BEBE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9364F7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371CF" w14:textId="77777777" w:rsidR="00E060BF" w:rsidRPr="00480423" w:rsidRDefault="00E060BF" w:rsidP="00AF6673">
            <w:pPr>
              <w:pStyle w:val="TAC"/>
              <w:rPr>
                <w:rFonts w:eastAsiaTheme="minorEastAsia"/>
                <w:szCs w:val="18"/>
                <w:lang w:val="en-US" w:eastAsia="zh-CN"/>
              </w:rPr>
            </w:pPr>
            <w:r w:rsidRPr="00C30686">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81C30E"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F24B40B" w14:textId="77777777" w:rsidR="00E060BF" w:rsidRPr="00480423" w:rsidRDefault="00E060BF" w:rsidP="00AF6673">
            <w:pPr>
              <w:pStyle w:val="TAC"/>
              <w:rPr>
                <w:rFonts w:eastAsiaTheme="minorEastAsia"/>
                <w:szCs w:val="18"/>
                <w:lang w:val="en-US" w:eastAsia="zh-CN"/>
              </w:rPr>
            </w:pPr>
          </w:p>
        </w:tc>
      </w:tr>
      <w:tr w:rsidR="00E060BF" w:rsidRPr="00480423" w14:paraId="00B029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4D490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F799C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2B038" w14:textId="77777777" w:rsidR="00E060BF" w:rsidRPr="00480423" w:rsidRDefault="00E060BF" w:rsidP="00AF6673">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74BF4123"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832D206" w14:textId="77777777" w:rsidR="00E060BF" w:rsidRPr="00480423" w:rsidRDefault="00E060BF" w:rsidP="00AF6673">
            <w:pPr>
              <w:pStyle w:val="TAC"/>
              <w:rPr>
                <w:rFonts w:eastAsiaTheme="minorEastAsia"/>
                <w:szCs w:val="18"/>
                <w:lang w:val="en-US" w:eastAsia="zh-CN"/>
              </w:rPr>
            </w:pPr>
          </w:p>
        </w:tc>
      </w:tr>
      <w:tr w:rsidR="00E060BF" w:rsidRPr="00480423" w14:paraId="523B4AC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28FDB1"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1C992E52" w14:textId="77777777" w:rsidR="00E060BF" w:rsidRPr="00480423" w:rsidRDefault="00E060BF" w:rsidP="00AF6673">
            <w:pPr>
              <w:pStyle w:val="TAC"/>
              <w:rPr>
                <w:szCs w:val="18"/>
                <w:lang w:val="en-US" w:eastAsia="zh-CN"/>
              </w:rPr>
            </w:pPr>
            <w:r w:rsidRPr="00480423">
              <w:rPr>
                <w:rFonts w:eastAsiaTheme="minorEastAsia"/>
                <w:szCs w:val="18"/>
                <w:lang w:val="en-US" w:eastAsia="zh-CN"/>
              </w:rPr>
              <w:t>-</w:t>
            </w:r>
          </w:p>
          <w:p w14:paraId="3B92B5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4B9E6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09A69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48FDB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47FE5561" w14:textId="77777777" w:rsidTr="005A0D4C">
        <w:trPr>
          <w:trHeight w:val="29"/>
        </w:trPr>
        <w:tc>
          <w:tcPr>
            <w:tcW w:w="3066" w:type="dxa"/>
            <w:tcBorders>
              <w:top w:val="nil"/>
              <w:left w:val="single" w:sz="4" w:space="0" w:color="auto"/>
              <w:bottom w:val="nil"/>
              <w:right w:val="single" w:sz="4" w:space="0" w:color="auto"/>
            </w:tcBorders>
            <w:vAlign w:val="center"/>
          </w:tcPr>
          <w:p w14:paraId="47B0655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52DC66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203B0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8623F5"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01E5DB9" w14:textId="77777777" w:rsidR="00E060BF" w:rsidRPr="00480423" w:rsidRDefault="00E060BF" w:rsidP="00AF6673">
            <w:pPr>
              <w:pStyle w:val="TAC"/>
              <w:rPr>
                <w:rFonts w:eastAsiaTheme="minorEastAsia"/>
                <w:szCs w:val="18"/>
                <w:lang w:val="en-US" w:eastAsia="zh-CN"/>
              </w:rPr>
            </w:pPr>
          </w:p>
        </w:tc>
      </w:tr>
      <w:tr w:rsidR="00E060BF" w:rsidRPr="00480423" w14:paraId="34E9F41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E358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8F8DE0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6A85C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79B7FA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37D31BD" w14:textId="77777777" w:rsidR="00E060BF" w:rsidRPr="00480423" w:rsidRDefault="00E060BF" w:rsidP="00AF6673">
            <w:pPr>
              <w:pStyle w:val="TAC"/>
              <w:rPr>
                <w:rFonts w:eastAsiaTheme="minorEastAsia"/>
                <w:szCs w:val="18"/>
                <w:lang w:val="en-US" w:eastAsia="zh-CN"/>
              </w:rPr>
            </w:pPr>
          </w:p>
        </w:tc>
      </w:tr>
      <w:tr w:rsidR="00E060BF" w:rsidRPr="00480423" w14:paraId="730E5A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467E7D"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416F2A3F"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B48C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7EEDA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56F1F3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33328E5E" w14:textId="77777777" w:rsidTr="005A0D4C">
        <w:trPr>
          <w:trHeight w:val="29"/>
        </w:trPr>
        <w:tc>
          <w:tcPr>
            <w:tcW w:w="3066" w:type="dxa"/>
            <w:tcBorders>
              <w:top w:val="nil"/>
              <w:left w:val="single" w:sz="4" w:space="0" w:color="auto"/>
              <w:bottom w:val="nil"/>
              <w:right w:val="single" w:sz="4" w:space="0" w:color="auto"/>
            </w:tcBorders>
            <w:vAlign w:val="center"/>
          </w:tcPr>
          <w:p w14:paraId="08B7827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140C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FA5F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FE17E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3FE79B03" w14:textId="77777777" w:rsidR="00E060BF" w:rsidRPr="00480423" w:rsidRDefault="00E060BF" w:rsidP="00AF6673">
            <w:pPr>
              <w:pStyle w:val="TAC"/>
              <w:rPr>
                <w:rFonts w:eastAsiaTheme="minorEastAsia"/>
                <w:szCs w:val="18"/>
                <w:lang w:val="en-US" w:eastAsia="zh-CN"/>
              </w:rPr>
            </w:pPr>
          </w:p>
        </w:tc>
      </w:tr>
      <w:tr w:rsidR="00E060BF" w:rsidRPr="00480423" w14:paraId="6F6FC68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C828B"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78D28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1828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6A183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2FCA47" w14:textId="77777777" w:rsidR="00E060BF" w:rsidRPr="00480423" w:rsidRDefault="00E060BF" w:rsidP="00AF6673">
            <w:pPr>
              <w:pStyle w:val="TAC"/>
              <w:rPr>
                <w:rFonts w:eastAsiaTheme="minorEastAsia"/>
                <w:szCs w:val="18"/>
                <w:lang w:val="en-US" w:eastAsia="zh-CN"/>
              </w:rPr>
            </w:pPr>
          </w:p>
        </w:tc>
      </w:tr>
      <w:tr w:rsidR="00E060BF" w:rsidRPr="00480423" w14:paraId="3116E2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2026D9"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227F2BC6"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3BF15B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B0A53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7BFB88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5DEBB54F" w14:textId="77777777" w:rsidTr="005A0D4C">
        <w:trPr>
          <w:trHeight w:val="29"/>
        </w:trPr>
        <w:tc>
          <w:tcPr>
            <w:tcW w:w="3066" w:type="dxa"/>
            <w:tcBorders>
              <w:top w:val="nil"/>
              <w:left w:val="single" w:sz="4" w:space="0" w:color="auto"/>
              <w:bottom w:val="nil"/>
              <w:right w:val="single" w:sz="4" w:space="0" w:color="auto"/>
            </w:tcBorders>
            <w:vAlign w:val="center"/>
          </w:tcPr>
          <w:p w14:paraId="56037D5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EED23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BD07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28370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2D3AEF5" w14:textId="77777777" w:rsidR="00E060BF" w:rsidRPr="00480423" w:rsidRDefault="00E060BF" w:rsidP="00AF6673">
            <w:pPr>
              <w:pStyle w:val="TAC"/>
              <w:rPr>
                <w:rFonts w:eastAsiaTheme="minorEastAsia"/>
                <w:szCs w:val="18"/>
                <w:lang w:val="en-US" w:eastAsia="zh-CN"/>
              </w:rPr>
            </w:pPr>
          </w:p>
        </w:tc>
      </w:tr>
      <w:tr w:rsidR="00E060BF" w:rsidRPr="00480423" w14:paraId="333622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77C67"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C8C5A0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678E5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2CDB0D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806429C" w14:textId="77777777" w:rsidR="00E060BF" w:rsidRPr="00480423" w:rsidRDefault="00E060BF" w:rsidP="00AF6673">
            <w:pPr>
              <w:pStyle w:val="TAC"/>
              <w:rPr>
                <w:rFonts w:eastAsiaTheme="minorEastAsia"/>
                <w:szCs w:val="18"/>
                <w:lang w:val="en-US" w:eastAsia="zh-CN"/>
              </w:rPr>
            </w:pPr>
          </w:p>
        </w:tc>
      </w:tr>
      <w:tr w:rsidR="00E060BF" w:rsidRPr="00480423" w14:paraId="639931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E8B586"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088B451"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7A4AB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91064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BABA9A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6E789766" w14:textId="77777777" w:rsidTr="005A0D4C">
        <w:trPr>
          <w:trHeight w:val="29"/>
        </w:trPr>
        <w:tc>
          <w:tcPr>
            <w:tcW w:w="3066" w:type="dxa"/>
            <w:tcBorders>
              <w:top w:val="nil"/>
              <w:left w:val="single" w:sz="4" w:space="0" w:color="auto"/>
              <w:bottom w:val="nil"/>
              <w:right w:val="single" w:sz="4" w:space="0" w:color="auto"/>
            </w:tcBorders>
            <w:vAlign w:val="center"/>
          </w:tcPr>
          <w:p w14:paraId="06F9E76E"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C3028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6D47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9084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043B354E" w14:textId="77777777" w:rsidR="00E060BF" w:rsidRPr="00480423" w:rsidRDefault="00E060BF" w:rsidP="00AF6673">
            <w:pPr>
              <w:pStyle w:val="TAC"/>
              <w:rPr>
                <w:rFonts w:eastAsiaTheme="minorEastAsia"/>
                <w:szCs w:val="18"/>
                <w:lang w:val="en-US" w:eastAsia="zh-CN"/>
              </w:rPr>
            </w:pPr>
          </w:p>
        </w:tc>
      </w:tr>
      <w:tr w:rsidR="00E060BF" w:rsidRPr="00480423" w14:paraId="52B29C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55086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02F79D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61BF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8F25F5A"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540D184" w14:textId="77777777" w:rsidR="00E060BF" w:rsidRPr="00480423" w:rsidRDefault="00E060BF" w:rsidP="00AF6673">
            <w:pPr>
              <w:pStyle w:val="TAC"/>
              <w:rPr>
                <w:rFonts w:eastAsiaTheme="minorEastAsia"/>
                <w:szCs w:val="18"/>
                <w:lang w:val="en-US" w:eastAsia="zh-CN"/>
              </w:rPr>
            </w:pPr>
          </w:p>
        </w:tc>
      </w:tr>
      <w:tr w:rsidR="00E060BF" w:rsidRPr="00480423" w14:paraId="19BC48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223C37"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216CDD74"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786BF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D24E0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5091D78"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4845449A" w14:textId="77777777" w:rsidTr="005A0D4C">
        <w:trPr>
          <w:trHeight w:val="29"/>
        </w:trPr>
        <w:tc>
          <w:tcPr>
            <w:tcW w:w="3066" w:type="dxa"/>
            <w:tcBorders>
              <w:top w:val="nil"/>
              <w:left w:val="single" w:sz="4" w:space="0" w:color="auto"/>
              <w:bottom w:val="nil"/>
              <w:right w:val="single" w:sz="4" w:space="0" w:color="auto"/>
            </w:tcBorders>
            <w:vAlign w:val="center"/>
          </w:tcPr>
          <w:p w14:paraId="6743BF3D"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0C84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44915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89C60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717FA0B5" w14:textId="77777777" w:rsidR="00E060BF" w:rsidRPr="00480423" w:rsidRDefault="00E060BF" w:rsidP="00AF6673">
            <w:pPr>
              <w:pStyle w:val="TAC"/>
              <w:rPr>
                <w:rFonts w:eastAsiaTheme="minorEastAsia"/>
                <w:szCs w:val="18"/>
                <w:lang w:val="en-US" w:eastAsia="zh-CN"/>
              </w:rPr>
            </w:pPr>
          </w:p>
        </w:tc>
      </w:tr>
      <w:tr w:rsidR="00E060BF" w:rsidRPr="00480423" w14:paraId="0C4323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65A3B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472A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2FB9D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CF991C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D5B2263" w14:textId="77777777" w:rsidR="00E060BF" w:rsidRPr="00480423" w:rsidRDefault="00E060BF" w:rsidP="00AF6673">
            <w:pPr>
              <w:pStyle w:val="TAC"/>
              <w:rPr>
                <w:rFonts w:eastAsiaTheme="minorEastAsia"/>
                <w:szCs w:val="18"/>
                <w:lang w:val="en-US" w:eastAsia="zh-CN"/>
              </w:rPr>
            </w:pPr>
          </w:p>
        </w:tc>
      </w:tr>
      <w:tr w:rsidR="00E060BF" w:rsidRPr="00480423" w14:paraId="755352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BBA8E5"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684B09E5"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C7729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83702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C737B6F"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42A9CB2D" w14:textId="77777777" w:rsidTr="005A0D4C">
        <w:trPr>
          <w:trHeight w:val="29"/>
        </w:trPr>
        <w:tc>
          <w:tcPr>
            <w:tcW w:w="3066" w:type="dxa"/>
            <w:tcBorders>
              <w:top w:val="nil"/>
              <w:left w:val="single" w:sz="4" w:space="0" w:color="auto"/>
              <w:bottom w:val="nil"/>
              <w:right w:val="single" w:sz="4" w:space="0" w:color="auto"/>
            </w:tcBorders>
            <w:vAlign w:val="center"/>
          </w:tcPr>
          <w:p w14:paraId="189977B9"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292B91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D298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275EE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6C70E90F" w14:textId="77777777" w:rsidR="00E060BF" w:rsidRPr="00480423" w:rsidRDefault="00E060BF" w:rsidP="00AF6673">
            <w:pPr>
              <w:pStyle w:val="TAC"/>
              <w:rPr>
                <w:rFonts w:eastAsiaTheme="minorEastAsia"/>
                <w:szCs w:val="18"/>
                <w:lang w:val="en-US" w:eastAsia="zh-CN"/>
              </w:rPr>
            </w:pPr>
          </w:p>
        </w:tc>
      </w:tr>
      <w:tr w:rsidR="00E060BF" w:rsidRPr="00480423" w14:paraId="698557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E4586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11F9C0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B20FD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1572C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7E14E4B" w14:textId="77777777" w:rsidR="00E060BF" w:rsidRPr="00480423" w:rsidRDefault="00E060BF" w:rsidP="00AF6673">
            <w:pPr>
              <w:pStyle w:val="TAC"/>
              <w:rPr>
                <w:rFonts w:eastAsiaTheme="minorEastAsia"/>
                <w:szCs w:val="18"/>
                <w:lang w:val="en-US" w:eastAsia="zh-CN"/>
              </w:rPr>
            </w:pPr>
          </w:p>
        </w:tc>
      </w:tr>
      <w:tr w:rsidR="00E060BF" w:rsidRPr="00480423" w14:paraId="44ADD9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B0C9F" w14:textId="77777777" w:rsidR="00E060BF" w:rsidRPr="00480423" w:rsidRDefault="00E060BF" w:rsidP="00AF6673">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4D00A47"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0C270975"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0A281C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055A8D70" w14:textId="77777777" w:rsidR="00E060BF" w:rsidRPr="00480423" w:rsidRDefault="00E060BF" w:rsidP="00AF6673">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F0ADBE"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5464AB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C0A0602" w14:textId="77777777" w:rsidTr="005A0D4C">
        <w:trPr>
          <w:trHeight w:val="29"/>
        </w:trPr>
        <w:tc>
          <w:tcPr>
            <w:tcW w:w="3066" w:type="dxa"/>
            <w:tcBorders>
              <w:top w:val="nil"/>
              <w:left w:val="single" w:sz="4" w:space="0" w:color="auto"/>
              <w:bottom w:val="nil"/>
              <w:right w:val="single" w:sz="4" w:space="0" w:color="auto"/>
            </w:tcBorders>
            <w:vAlign w:val="center"/>
          </w:tcPr>
          <w:p w14:paraId="5C87713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0F3C5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AF55B"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FF3616E"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06ED6360" w14:textId="77777777" w:rsidR="00E060BF" w:rsidRPr="00480423" w:rsidRDefault="00E060BF" w:rsidP="00AF6673">
            <w:pPr>
              <w:pStyle w:val="TAC"/>
              <w:rPr>
                <w:rFonts w:eastAsiaTheme="minorEastAsia"/>
                <w:lang w:val="en-US" w:eastAsia="zh-CN"/>
              </w:rPr>
            </w:pPr>
          </w:p>
        </w:tc>
      </w:tr>
      <w:tr w:rsidR="00E060BF" w:rsidRPr="00480423" w14:paraId="5D7AC6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5540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6C5F1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51A7C" w14:textId="77777777" w:rsidR="00E060BF" w:rsidRPr="00480423" w:rsidRDefault="00E060BF" w:rsidP="00AF6673">
            <w:pPr>
              <w:pStyle w:val="TAC"/>
              <w:rPr>
                <w:rFonts w:eastAsia="Yu Mincho"/>
                <w:lang w:val="en-US"/>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E95F90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7ECC92" w14:textId="77777777" w:rsidR="00E060BF" w:rsidRPr="00480423" w:rsidRDefault="00E060BF" w:rsidP="00AF6673">
            <w:pPr>
              <w:pStyle w:val="TAC"/>
              <w:rPr>
                <w:rFonts w:eastAsiaTheme="minorEastAsia"/>
                <w:lang w:val="en-US" w:eastAsia="zh-CN"/>
              </w:rPr>
            </w:pPr>
          </w:p>
        </w:tc>
      </w:tr>
      <w:tr w:rsidR="00E060BF" w:rsidRPr="00480423" w14:paraId="7F0DF2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284337" w14:textId="77777777" w:rsidR="00E060BF" w:rsidRPr="00480423" w:rsidRDefault="00E060BF" w:rsidP="00AF6673">
            <w:pPr>
              <w:pStyle w:val="TAC"/>
              <w:rPr>
                <w:rFonts w:eastAsia="Yu Mincho"/>
                <w:lang w:val="en-US"/>
              </w:rPr>
            </w:pPr>
            <w:r w:rsidRPr="00480423">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05A77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03CEDA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w:t>
            </w:r>
          </w:p>
          <w:p w14:paraId="319D63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7DEDEE6B" w14:textId="77777777" w:rsidR="00E060BF" w:rsidRPr="00480423" w:rsidRDefault="00E060BF" w:rsidP="00AF6673">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E0730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A9028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D381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BEDC03" w14:textId="77777777" w:rsidTr="005A0D4C">
        <w:trPr>
          <w:trHeight w:val="29"/>
        </w:trPr>
        <w:tc>
          <w:tcPr>
            <w:tcW w:w="3066" w:type="dxa"/>
            <w:tcBorders>
              <w:top w:val="nil"/>
              <w:left w:val="single" w:sz="4" w:space="0" w:color="auto"/>
              <w:bottom w:val="nil"/>
              <w:right w:val="single" w:sz="4" w:space="0" w:color="auto"/>
            </w:tcBorders>
            <w:vAlign w:val="center"/>
          </w:tcPr>
          <w:p w14:paraId="550DE03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5F28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9D8E0C"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5F36A8"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FC08BC5" w14:textId="77777777" w:rsidR="00E060BF" w:rsidRPr="00480423" w:rsidRDefault="00E060BF" w:rsidP="00AF6673">
            <w:pPr>
              <w:pStyle w:val="TAC"/>
              <w:rPr>
                <w:rFonts w:eastAsiaTheme="minorEastAsia"/>
                <w:lang w:val="en-US" w:eastAsia="zh-CN"/>
              </w:rPr>
            </w:pPr>
          </w:p>
        </w:tc>
      </w:tr>
      <w:tr w:rsidR="00E060BF" w:rsidRPr="00480423" w14:paraId="249B3B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0B1198"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AEB807"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6CD24" w14:textId="77777777" w:rsidR="00E060BF" w:rsidRPr="00480423" w:rsidRDefault="00E060BF" w:rsidP="00AF6673">
            <w:pPr>
              <w:pStyle w:val="TAC"/>
              <w:rPr>
                <w:rFonts w:eastAsia="Yu Mincho"/>
                <w:lang w:val="en-US"/>
              </w:rPr>
            </w:pPr>
            <w:r w:rsidRPr="00480423">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88CDC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274BDE48" w14:textId="77777777" w:rsidR="00E060BF" w:rsidRPr="00480423" w:rsidRDefault="00E060BF" w:rsidP="00AF6673">
            <w:pPr>
              <w:pStyle w:val="TAC"/>
              <w:rPr>
                <w:rFonts w:eastAsiaTheme="minorEastAsia"/>
                <w:lang w:val="en-US" w:eastAsia="zh-CN"/>
              </w:rPr>
            </w:pPr>
          </w:p>
        </w:tc>
      </w:tr>
      <w:tr w:rsidR="00E060BF" w:rsidRPr="00480423" w14:paraId="4453A4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4AA623" w14:textId="77777777" w:rsidR="00E060BF" w:rsidRPr="00480423" w:rsidRDefault="00E060BF" w:rsidP="00AF6673">
            <w:pPr>
              <w:pStyle w:val="TAC"/>
              <w:rPr>
                <w:rFonts w:eastAsia="Yu Mincho"/>
                <w:lang w:val="en-US"/>
              </w:rPr>
            </w:pPr>
            <w:r w:rsidRPr="00480423">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34D47E15" w14:textId="77777777" w:rsidR="00E060BF" w:rsidRPr="00480423" w:rsidRDefault="00E060BF" w:rsidP="00AF6673">
            <w:pPr>
              <w:pStyle w:val="TAC"/>
              <w:rPr>
                <w:rFonts w:eastAsia="Yu Mincho"/>
                <w:lang w:val="en-US"/>
              </w:rPr>
            </w:pPr>
            <w:r w:rsidRPr="00480423">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56F5BEB9" w14:textId="77777777" w:rsidR="00E060BF" w:rsidRPr="00480423" w:rsidRDefault="00E060BF" w:rsidP="00AF6673">
            <w:pPr>
              <w:pStyle w:val="TAC"/>
              <w:rPr>
                <w:rFonts w:eastAsia="Yu Mincho"/>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A2A9E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75CF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0DA35F" w14:textId="77777777" w:rsidTr="005A0D4C">
        <w:trPr>
          <w:trHeight w:val="29"/>
        </w:trPr>
        <w:tc>
          <w:tcPr>
            <w:tcW w:w="3066" w:type="dxa"/>
            <w:tcBorders>
              <w:top w:val="nil"/>
              <w:left w:val="single" w:sz="4" w:space="0" w:color="auto"/>
              <w:bottom w:val="nil"/>
              <w:right w:val="single" w:sz="4" w:space="0" w:color="auto"/>
            </w:tcBorders>
            <w:vAlign w:val="center"/>
          </w:tcPr>
          <w:p w14:paraId="57E2169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78A1F4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28DE16D9" w14:textId="77777777" w:rsidR="00E060BF" w:rsidRPr="00480423" w:rsidRDefault="00E060BF" w:rsidP="00AF6673">
            <w:pPr>
              <w:pStyle w:val="TAC"/>
              <w:rPr>
                <w:rFonts w:eastAsia="Yu Mincho"/>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1F3D9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288A19D4" w14:textId="77777777" w:rsidR="00E060BF" w:rsidRPr="00480423" w:rsidRDefault="00E060BF" w:rsidP="00AF6673">
            <w:pPr>
              <w:pStyle w:val="TAC"/>
              <w:rPr>
                <w:rFonts w:eastAsiaTheme="minorEastAsia"/>
                <w:lang w:val="en-US" w:eastAsia="zh-CN"/>
              </w:rPr>
            </w:pPr>
          </w:p>
        </w:tc>
      </w:tr>
      <w:tr w:rsidR="00E060BF" w:rsidRPr="00480423" w14:paraId="4B3D66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4146B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E4172E0"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FE0EA44" w14:textId="77777777" w:rsidR="00E060BF" w:rsidRPr="00480423" w:rsidRDefault="00E060BF" w:rsidP="00AF6673">
            <w:pPr>
              <w:pStyle w:val="TAC"/>
              <w:rPr>
                <w:rFonts w:eastAsia="Yu Mincho"/>
                <w:lang w:val="en-US"/>
              </w:rPr>
            </w:pPr>
            <w:r w:rsidRPr="00480423">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2882C50"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4D18CB55" w14:textId="77777777" w:rsidR="00E060BF" w:rsidRPr="00480423" w:rsidRDefault="00E060BF" w:rsidP="00AF6673">
            <w:pPr>
              <w:pStyle w:val="TAC"/>
              <w:rPr>
                <w:rFonts w:eastAsiaTheme="minorEastAsia"/>
                <w:lang w:val="en-US" w:eastAsia="zh-CN"/>
              </w:rPr>
            </w:pPr>
          </w:p>
        </w:tc>
      </w:tr>
      <w:tr w:rsidR="00E060BF" w:rsidRPr="00480423" w14:paraId="2B5F8A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7E84B" w14:textId="77777777" w:rsidR="00E060BF" w:rsidRPr="00480423" w:rsidRDefault="00E060BF" w:rsidP="00AF6673">
            <w:pPr>
              <w:pStyle w:val="TAC"/>
              <w:rPr>
                <w:rFonts w:eastAsia="Yu Mincho"/>
                <w:lang w:val="en-US"/>
              </w:rPr>
            </w:pPr>
            <w:r w:rsidRPr="00480423">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17B72DA3" w14:textId="77777777" w:rsidR="00E060BF" w:rsidRPr="00480423" w:rsidRDefault="00E060BF" w:rsidP="00AF6673">
            <w:pPr>
              <w:pStyle w:val="TAC"/>
              <w:rPr>
                <w:rFonts w:eastAsia="Yu Mincho"/>
                <w:lang w:val="en-US"/>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5E7604"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E2734F"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56E8133" w14:textId="77777777" w:rsidR="00E060BF" w:rsidRPr="00480423" w:rsidRDefault="00E060BF" w:rsidP="00AF6673">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E060BF" w:rsidRPr="00480423" w14:paraId="0D2FF7CB" w14:textId="77777777" w:rsidTr="005A0D4C">
        <w:trPr>
          <w:trHeight w:val="29"/>
        </w:trPr>
        <w:tc>
          <w:tcPr>
            <w:tcW w:w="3066" w:type="dxa"/>
            <w:tcBorders>
              <w:top w:val="nil"/>
              <w:left w:val="single" w:sz="4" w:space="0" w:color="auto"/>
              <w:bottom w:val="nil"/>
              <w:right w:val="single" w:sz="4" w:space="0" w:color="auto"/>
            </w:tcBorders>
            <w:vAlign w:val="center"/>
          </w:tcPr>
          <w:p w14:paraId="0B42A63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6EEAB5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2F5CDA"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D09FEE5"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3848005" w14:textId="77777777" w:rsidR="00E060BF" w:rsidRPr="00480423" w:rsidRDefault="00E060BF" w:rsidP="00AF6673">
            <w:pPr>
              <w:pStyle w:val="TAC"/>
              <w:rPr>
                <w:rFonts w:eastAsiaTheme="minorEastAsia"/>
                <w:lang w:val="en-US" w:eastAsia="zh-CN"/>
              </w:rPr>
            </w:pPr>
          </w:p>
        </w:tc>
      </w:tr>
      <w:tr w:rsidR="00E060BF" w:rsidRPr="00480423" w14:paraId="6E02C3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41CE2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B8EC33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3603B"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3EF9611"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95CF3D4" w14:textId="77777777" w:rsidR="00E060BF" w:rsidRPr="00480423" w:rsidRDefault="00E060BF" w:rsidP="00AF6673">
            <w:pPr>
              <w:pStyle w:val="TAC"/>
              <w:rPr>
                <w:rFonts w:eastAsiaTheme="minorEastAsia"/>
                <w:lang w:val="en-US" w:eastAsia="zh-CN"/>
              </w:rPr>
            </w:pPr>
          </w:p>
        </w:tc>
      </w:tr>
      <w:tr w:rsidR="00E060BF" w:rsidRPr="00480423" w14:paraId="08F698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1FCEF1" w14:textId="77777777" w:rsidR="00E060BF" w:rsidRPr="00480423" w:rsidRDefault="00E060BF" w:rsidP="00AF6673">
            <w:pPr>
              <w:pStyle w:val="TAC"/>
              <w:rPr>
                <w:rFonts w:eastAsia="Yu Mincho"/>
                <w:lang w:val="en-US"/>
              </w:rPr>
            </w:pPr>
            <w:r w:rsidRPr="008523D2">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0E52EA77" w14:textId="77777777" w:rsidR="00E060BF" w:rsidRPr="008523D2" w:rsidRDefault="00E060BF" w:rsidP="00AF6673">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DF994E6" w14:textId="77777777" w:rsidR="00E060BF" w:rsidRPr="008523D2" w:rsidRDefault="00E060BF" w:rsidP="00AF6673">
            <w:pPr>
              <w:pStyle w:val="TAC"/>
              <w:rPr>
                <w:lang w:val="en-US" w:eastAsia="zh-CN"/>
              </w:rPr>
            </w:pPr>
            <w:r w:rsidRPr="008523D2">
              <w:rPr>
                <w:lang w:val="en-US" w:eastAsia="zh-CN"/>
              </w:rPr>
              <w:t>CA_n1A-n3A</w:t>
            </w:r>
          </w:p>
          <w:p w14:paraId="0AD201D7" w14:textId="77777777" w:rsidR="00E060BF" w:rsidRPr="008523D2" w:rsidRDefault="00E060BF" w:rsidP="00AF6673">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359D571E" w14:textId="77777777" w:rsidR="00E060BF" w:rsidRPr="00480423" w:rsidRDefault="00E060BF" w:rsidP="00AF6673">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23F4B5"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6FC9A7" w14:textId="77777777" w:rsidR="00E060BF" w:rsidRPr="00480423" w:rsidRDefault="00E060BF" w:rsidP="00AF6673">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97D5ED"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2FC308F5" w14:textId="77777777" w:rsidTr="005A0D4C">
        <w:trPr>
          <w:trHeight w:val="29"/>
        </w:trPr>
        <w:tc>
          <w:tcPr>
            <w:tcW w:w="3066" w:type="dxa"/>
            <w:tcBorders>
              <w:top w:val="nil"/>
              <w:left w:val="single" w:sz="4" w:space="0" w:color="auto"/>
              <w:bottom w:val="nil"/>
              <w:right w:val="single" w:sz="4" w:space="0" w:color="auto"/>
            </w:tcBorders>
            <w:vAlign w:val="center"/>
          </w:tcPr>
          <w:p w14:paraId="7750B0A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D971CF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3EFF14"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CC89E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21D2D1B0" w14:textId="77777777" w:rsidR="00E060BF" w:rsidRPr="00480423" w:rsidRDefault="00E060BF" w:rsidP="00AF6673">
            <w:pPr>
              <w:pStyle w:val="TAC"/>
              <w:rPr>
                <w:rFonts w:eastAsiaTheme="minorEastAsia"/>
                <w:lang w:val="en-US" w:eastAsia="zh-CN"/>
              </w:rPr>
            </w:pPr>
          </w:p>
        </w:tc>
      </w:tr>
      <w:tr w:rsidR="00E060BF" w:rsidRPr="00480423" w14:paraId="4483C435" w14:textId="77777777" w:rsidTr="005A0D4C">
        <w:trPr>
          <w:trHeight w:val="29"/>
        </w:trPr>
        <w:tc>
          <w:tcPr>
            <w:tcW w:w="3066" w:type="dxa"/>
            <w:tcBorders>
              <w:top w:val="nil"/>
              <w:left w:val="single" w:sz="4" w:space="0" w:color="auto"/>
              <w:bottom w:val="nil"/>
              <w:right w:val="single" w:sz="4" w:space="0" w:color="auto"/>
            </w:tcBorders>
            <w:vAlign w:val="center"/>
          </w:tcPr>
          <w:p w14:paraId="683B656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AF49A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A8C4C9"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92334E" w14:textId="77777777" w:rsidR="00E060BF" w:rsidRPr="00480423" w:rsidRDefault="00E060BF" w:rsidP="00AF6673">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8C6FA79" w14:textId="77777777" w:rsidR="00E060BF" w:rsidRPr="00480423" w:rsidRDefault="00E060BF" w:rsidP="00AF6673">
            <w:pPr>
              <w:pStyle w:val="TAC"/>
              <w:rPr>
                <w:rFonts w:eastAsiaTheme="minorEastAsia"/>
                <w:lang w:val="en-US" w:eastAsia="zh-CN"/>
              </w:rPr>
            </w:pPr>
          </w:p>
        </w:tc>
      </w:tr>
      <w:tr w:rsidR="00E060BF" w:rsidRPr="00480423" w14:paraId="6483CD65" w14:textId="77777777" w:rsidTr="005A0D4C">
        <w:trPr>
          <w:trHeight w:val="29"/>
        </w:trPr>
        <w:tc>
          <w:tcPr>
            <w:tcW w:w="3066" w:type="dxa"/>
            <w:tcBorders>
              <w:top w:val="nil"/>
              <w:left w:val="single" w:sz="4" w:space="0" w:color="auto"/>
              <w:bottom w:val="nil"/>
              <w:right w:val="single" w:sz="4" w:space="0" w:color="auto"/>
            </w:tcBorders>
            <w:vAlign w:val="center"/>
          </w:tcPr>
          <w:p w14:paraId="0E0AED5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3FCC0A"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8386A2"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D0B70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009D6D8" w14:textId="77777777" w:rsidR="00E060BF" w:rsidRPr="00480423" w:rsidRDefault="00E060BF" w:rsidP="00AF6673">
            <w:pPr>
              <w:pStyle w:val="TAC"/>
              <w:rPr>
                <w:rFonts w:eastAsiaTheme="minorEastAsia"/>
                <w:lang w:val="en-US" w:eastAsia="zh-CN"/>
              </w:rPr>
            </w:pPr>
            <w:r w:rsidRPr="008523D2">
              <w:rPr>
                <w:rFonts w:hint="eastAsia"/>
                <w:lang w:val="en-US" w:eastAsia="zh-CN"/>
              </w:rPr>
              <w:t>1</w:t>
            </w:r>
          </w:p>
        </w:tc>
      </w:tr>
      <w:tr w:rsidR="00E060BF" w:rsidRPr="00480423" w14:paraId="1D9F71A1" w14:textId="77777777" w:rsidTr="005A0D4C">
        <w:trPr>
          <w:trHeight w:val="29"/>
        </w:trPr>
        <w:tc>
          <w:tcPr>
            <w:tcW w:w="3066" w:type="dxa"/>
            <w:tcBorders>
              <w:top w:val="nil"/>
              <w:left w:val="single" w:sz="4" w:space="0" w:color="auto"/>
              <w:bottom w:val="nil"/>
              <w:right w:val="single" w:sz="4" w:space="0" w:color="auto"/>
            </w:tcBorders>
            <w:vAlign w:val="center"/>
          </w:tcPr>
          <w:p w14:paraId="2F6B8CF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0C6B99"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8B470"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7ED6B8"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004D39" w14:textId="77777777" w:rsidR="00E060BF" w:rsidRPr="00480423" w:rsidRDefault="00E060BF" w:rsidP="00AF6673">
            <w:pPr>
              <w:pStyle w:val="TAC"/>
              <w:rPr>
                <w:rFonts w:eastAsiaTheme="minorEastAsia"/>
                <w:lang w:val="en-US" w:eastAsia="zh-CN"/>
              </w:rPr>
            </w:pPr>
          </w:p>
        </w:tc>
      </w:tr>
      <w:tr w:rsidR="00E060BF" w:rsidRPr="00480423" w14:paraId="0FDA1477" w14:textId="77777777" w:rsidTr="005A0D4C">
        <w:trPr>
          <w:trHeight w:val="29"/>
        </w:trPr>
        <w:tc>
          <w:tcPr>
            <w:tcW w:w="3066" w:type="dxa"/>
            <w:tcBorders>
              <w:top w:val="nil"/>
              <w:left w:val="single" w:sz="4" w:space="0" w:color="auto"/>
              <w:bottom w:val="nil"/>
              <w:right w:val="single" w:sz="4" w:space="0" w:color="auto"/>
            </w:tcBorders>
            <w:vAlign w:val="center"/>
          </w:tcPr>
          <w:p w14:paraId="08D6F2E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930367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A765AE"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F478E2" w14:textId="77777777" w:rsidR="00E060BF" w:rsidRPr="00480423" w:rsidRDefault="00E060BF" w:rsidP="00AF6673">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ECE6A8A" w14:textId="77777777" w:rsidR="00E060BF" w:rsidRPr="00480423" w:rsidRDefault="00E060BF" w:rsidP="00AF6673">
            <w:pPr>
              <w:pStyle w:val="TAC"/>
              <w:rPr>
                <w:rFonts w:eastAsiaTheme="minorEastAsia"/>
                <w:lang w:val="en-US" w:eastAsia="zh-CN"/>
              </w:rPr>
            </w:pPr>
          </w:p>
        </w:tc>
      </w:tr>
      <w:tr w:rsidR="00E060BF" w:rsidRPr="00480423" w14:paraId="49EE6756" w14:textId="77777777" w:rsidTr="005A0D4C">
        <w:trPr>
          <w:trHeight w:val="29"/>
        </w:trPr>
        <w:tc>
          <w:tcPr>
            <w:tcW w:w="3066" w:type="dxa"/>
            <w:tcBorders>
              <w:top w:val="nil"/>
              <w:left w:val="single" w:sz="4" w:space="0" w:color="auto"/>
              <w:bottom w:val="nil"/>
              <w:right w:val="single" w:sz="4" w:space="0" w:color="auto"/>
            </w:tcBorders>
            <w:vAlign w:val="center"/>
          </w:tcPr>
          <w:p w14:paraId="3C4FD50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DAC1F1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0D1DA"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EF69A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B4A36D" w14:textId="77777777" w:rsidR="00E060BF" w:rsidRPr="00480423" w:rsidRDefault="00E060BF" w:rsidP="00AF6673">
            <w:pPr>
              <w:pStyle w:val="TAC"/>
              <w:rPr>
                <w:rFonts w:eastAsiaTheme="minorEastAsia"/>
                <w:lang w:val="en-US" w:eastAsia="zh-CN"/>
              </w:rPr>
            </w:pPr>
            <w:r w:rsidRPr="008523D2">
              <w:rPr>
                <w:rFonts w:eastAsia="Yu Mincho"/>
                <w:lang w:val="en-US"/>
              </w:rPr>
              <w:t>2</w:t>
            </w:r>
          </w:p>
        </w:tc>
      </w:tr>
      <w:tr w:rsidR="00E060BF" w:rsidRPr="00480423" w14:paraId="547F0B09" w14:textId="77777777" w:rsidTr="005A0D4C">
        <w:trPr>
          <w:trHeight w:val="29"/>
        </w:trPr>
        <w:tc>
          <w:tcPr>
            <w:tcW w:w="3066" w:type="dxa"/>
            <w:tcBorders>
              <w:top w:val="nil"/>
              <w:left w:val="single" w:sz="4" w:space="0" w:color="auto"/>
              <w:bottom w:val="nil"/>
              <w:right w:val="single" w:sz="4" w:space="0" w:color="auto"/>
            </w:tcBorders>
            <w:vAlign w:val="center"/>
          </w:tcPr>
          <w:p w14:paraId="59FF26C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C80A180"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07E38"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B71890"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57362D91" w14:textId="77777777" w:rsidR="00E060BF" w:rsidRPr="00480423" w:rsidRDefault="00E060BF" w:rsidP="00AF6673">
            <w:pPr>
              <w:pStyle w:val="TAC"/>
              <w:rPr>
                <w:rFonts w:eastAsiaTheme="minorEastAsia"/>
                <w:lang w:val="en-US" w:eastAsia="zh-CN"/>
              </w:rPr>
            </w:pPr>
          </w:p>
        </w:tc>
      </w:tr>
      <w:tr w:rsidR="00E060BF" w:rsidRPr="00480423" w14:paraId="10B736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D73FA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B2766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66F12"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8FCAD9" w14:textId="77777777" w:rsidR="00E060BF" w:rsidRPr="00480423" w:rsidRDefault="00E060BF" w:rsidP="00AF6673">
            <w:pPr>
              <w:pStyle w:val="TAC"/>
              <w:rPr>
                <w:rFonts w:eastAsiaTheme="minorEastAsia" w:cs="Arial"/>
                <w:color w:val="000000"/>
                <w:szCs w:val="18"/>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65C159" w14:textId="77777777" w:rsidR="00E060BF" w:rsidRPr="00480423" w:rsidRDefault="00E060BF" w:rsidP="00AF6673">
            <w:pPr>
              <w:pStyle w:val="TAC"/>
              <w:rPr>
                <w:rFonts w:eastAsiaTheme="minorEastAsia"/>
                <w:lang w:val="en-US" w:eastAsia="zh-CN"/>
              </w:rPr>
            </w:pPr>
          </w:p>
        </w:tc>
      </w:tr>
      <w:tr w:rsidR="00E060BF" w:rsidRPr="00480423" w14:paraId="3530B6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C588EF" w14:textId="77777777" w:rsidR="00E060BF" w:rsidRPr="00480423" w:rsidRDefault="00E060BF" w:rsidP="00AF6673">
            <w:pPr>
              <w:pStyle w:val="TAC"/>
              <w:rPr>
                <w:rFonts w:eastAsia="Yu Mincho"/>
                <w:lang w:val="en-US"/>
              </w:rPr>
            </w:pPr>
            <w:r w:rsidRPr="00480423">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382330C9" w14:textId="77777777" w:rsidR="00E060BF" w:rsidRPr="00480423" w:rsidRDefault="00E060BF" w:rsidP="00AF6673">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39136171" w14:textId="77777777" w:rsidR="00E060BF" w:rsidRPr="00480423" w:rsidRDefault="00E060BF" w:rsidP="00AF6673">
            <w:pPr>
              <w:pStyle w:val="TAC"/>
              <w:rPr>
                <w:rFonts w:eastAsia="Yu Mincho"/>
              </w:rPr>
            </w:pPr>
            <w:r w:rsidRPr="00480423">
              <w:rPr>
                <w:rFonts w:eastAsia="Yu Mincho"/>
              </w:rPr>
              <w:t>CA_n1A-n3A</w:t>
            </w:r>
          </w:p>
          <w:p w14:paraId="378DFE66" w14:textId="77777777" w:rsidR="00E060BF" w:rsidRPr="00480423" w:rsidRDefault="00E060BF" w:rsidP="00AF6673">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5D655A6E" w14:textId="77777777" w:rsidR="00E060BF" w:rsidRPr="00480423" w:rsidRDefault="00E060BF" w:rsidP="00AF6673">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4B23D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AA24C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51B8F1"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5B0E9593" w14:textId="77777777" w:rsidTr="005A0D4C">
        <w:trPr>
          <w:trHeight w:val="29"/>
        </w:trPr>
        <w:tc>
          <w:tcPr>
            <w:tcW w:w="3066" w:type="dxa"/>
            <w:tcBorders>
              <w:top w:val="nil"/>
              <w:left w:val="single" w:sz="4" w:space="0" w:color="auto"/>
              <w:bottom w:val="nil"/>
              <w:right w:val="single" w:sz="4" w:space="0" w:color="auto"/>
            </w:tcBorders>
            <w:vAlign w:val="center"/>
          </w:tcPr>
          <w:p w14:paraId="28D3CC1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04878C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4F1508"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E6B57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0CC5CBD" w14:textId="77777777" w:rsidR="00E060BF" w:rsidRPr="00480423" w:rsidRDefault="00E060BF" w:rsidP="00AF6673">
            <w:pPr>
              <w:pStyle w:val="TAC"/>
              <w:rPr>
                <w:rFonts w:eastAsia="Yu Mincho"/>
                <w:lang w:val="en-US"/>
              </w:rPr>
            </w:pPr>
          </w:p>
        </w:tc>
      </w:tr>
      <w:tr w:rsidR="00E060BF" w:rsidRPr="00480423" w14:paraId="667EA6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8D1D3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5A6A7A4"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79FE31" w14:textId="77777777" w:rsidR="00E060BF" w:rsidRPr="00480423" w:rsidRDefault="00E060BF" w:rsidP="00AF6673">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197FCF"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148F228" w14:textId="77777777" w:rsidR="00E060BF" w:rsidRPr="00480423" w:rsidRDefault="00E060BF" w:rsidP="00AF6673">
            <w:pPr>
              <w:pStyle w:val="TAC"/>
              <w:rPr>
                <w:rFonts w:eastAsia="Yu Mincho"/>
                <w:lang w:val="en-US"/>
              </w:rPr>
            </w:pPr>
          </w:p>
        </w:tc>
      </w:tr>
      <w:tr w:rsidR="00E060BF" w:rsidRPr="00480423" w14:paraId="5D49C667" w14:textId="77777777" w:rsidTr="005A0D4C">
        <w:trPr>
          <w:trHeight w:val="29"/>
        </w:trPr>
        <w:tc>
          <w:tcPr>
            <w:tcW w:w="3066" w:type="dxa"/>
            <w:tcBorders>
              <w:top w:val="nil"/>
              <w:left w:val="single" w:sz="4" w:space="0" w:color="auto"/>
              <w:bottom w:val="nil"/>
              <w:right w:val="single" w:sz="4" w:space="0" w:color="auto"/>
            </w:tcBorders>
            <w:vAlign w:val="center"/>
          </w:tcPr>
          <w:p w14:paraId="23CED7E8" w14:textId="77777777" w:rsidR="00E060BF" w:rsidRPr="00480423" w:rsidRDefault="00E060BF" w:rsidP="00AF6673">
            <w:pPr>
              <w:pStyle w:val="TAC"/>
              <w:rPr>
                <w:rFonts w:eastAsia="Yu Mincho"/>
                <w:lang w:val="en-US"/>
              </w:rPr>
            </w:pPr>
            <w:r w:rsidRPr="00480423">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513DB646" w14:textId="77777777" w:rsidR="00E060BF" w:rsidRPr="00480423" w:rsidRDefault="00E060BF" w:rsidP="00AF6673">
            <w:pPr>
              <w:pStyle w:val="TAC"/>
              <w:rPr>
                <w:rFonts w:eastAsia="Yu Mincho"/>
              </w:rPr>
            </w:pPr>
            <w:r w:rsidRPr="00480423">
              <w:rPr>
                <w:rFonts w:eastAsia="Yu Mincho"/>
              </w:rPr>
              <w:t>CA_n1A-n3A</w:t>
            </w:r>
          </w:p>
          <w:p w14:paraId="478670D9" w14:textId="77777777" w:rsidR="00E060BF" w:rsidRPr="00480423" w:rsidRDefault="00E060BF" w:rsidP="00AF6673">
            <w:pPr>
              <w:pStyle w:val="TAC"/>
              <w:rPr>
                <w:rFonts w:eastAsia="Yu Mincho"/>
              </w:rPr>
            </w:pPr>
            <w:r w:rsidRPr="00480423">
              <w:rPr>
                <w:rFonts w:eastAsia="Yu Mincho"/>
              </w:rPr>
              <w:t>CA_n1A-n77A</w:t>
            </w:r>
          </w:p>
          <w:p w14:paraId="0BA4115F" w14:textId="77777777" w:rsidR="00E060BF" w:rsidRPr="00480423" w:rsidRDefault="00E060BF" w:rsidP="00AF6673">
            <w:pPr>
              <w:pStyle w:val="TAC"/>
              <w:rPr>
                <w:rFonts w:eastAsia="Yu Mincho"/>
                <w:lang w:val="en-US"/>
              </w:rPr>
            </w:pPr>
            <w:r w:rsidRPr="00480423">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303B2980"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B3F1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A572C42"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0D7F67D0" w14:textId="77777777" w:rsidTr="005A0D4C">
        <w:trPr>
          <w:trHeight w:val="29"/>
        </w:trPr>
        <w:tc>
          <w:tcPr>
            <w:tcW w:w="3066" w:type="dxa"/>
            <w:tcBorders>
              <w:top w:val="nil"/>
              <w:left w:val="single" w:sz="4" w:space="0" w:color="auto"/>
              <w:bottom w:val="nil"/>
              <w:right w:val="single" w:sz="4" w:space="0" w:color="auto"/>
            </w:tcBorders>
            <w:vAlign w:val="center"/>
          </w:tcPr>
          <w:p w14:paraId="724D42D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90B3C9B"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20C6D2"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784F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D82C9AB" w14:textId="77777777" w:rsidR="00E060BF" w:rsidRPr="00480423" w:rsidRDefault="00E060BF" w:rsidP="00AF6673">
            <w:pPr>
              <w:pStyle w:val="TAC"/>
              <w:rPr>
                <w:rFonts w:eastAsia="Yu Mincho"/>
                <w:lang w:val="en-US"/>
              </w:rPr>
            </w:pPr>
          </w:p>
        </w:tc>
      </w:tr>
      <w:tr w:rsidR="00E060BF" w:rsidRPr="00480423" w14:paraId="7076C8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BE3D0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C3709CE"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8017BF" w14:textId="77777777" w:rsidR="00E060BF" w:rsidRPr="00480423" w:rsidRDefault="00E060BF" w:rsidP="00AF6673">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1BFA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B694487" w14:textId="77777777" w:rsidR="00E060BF" w:rsidRPr="00480423" w:rsidRDefault="00E060BF" w:rsidP="00AF6673">
            <w:pPr>
              <w:pStyle w:val="TAC"/>
              <w:rPr>
                <w:rFonts w:eastAsia="Yu Mincho"/>
                <w:lang w:val="en-US"/>
              </w:rPr>
            </w:pPr>
          </w:p>
        </w:tc>
      </w:tr>
      <w:tr w:rsidR="00E060BF" w:rsidRPr="00480423" w14:paraId="07EEB7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F4188D" w14:textId="77777777" w:rsidR="00E060BF" w:rsidRPr="00480423" w:rsidRDefault="00E060BF" w:rsidP="00AF6673">
            <w:pPr>
              <w:pStyle w:val="TAC"/>
              <w:rPr>
                <w:rFonts w:eastAsia="Yu Mincho"/>
                <w:lang w:val="en-US"/>
              </w:rPr>
            </w:pPr>
            <w:r w:rsidRPr="008523D2">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0A5EA4FB" w14:textId="77777777" w:rsidR="00E060BF" w:rsidRPr="008523D2" w:rsidRDefault="00E060BF" w:rsidP="00AF6673">
            <w:pPr>
              <w:pStyle w:val="TAC"/>
              <w:rPr>
                <w:rFonts w:eastAsia="Yu Mincho" w:cs="Arial"/>
                <w:szCs w:val="18"/>
                <w:lang w:val="en-US"/>
              </w:rPr>
            </w:pPr>
            <w:r w:rsidRPr="008523D2">
              <w:rPr>
                <w:rFonts w:eastAsia="Yu Mincho" w:cs="Arial"/>
                <w:szCs w:val="18"/>
                <w:lang w:val="en-US"/>
              </w:rPr>
              <w:t>CA_n1A-n3A</w:t>
            </w:r>
          </w:p>
          <w:p w14:paraId="6BEBD6CC" w14:textId="77777777" w:rsidR="00E060BF" w:rsidRPr="008523D2" w:rsidRDefault="00E060BF" w:rsidP="00AF6673">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19C30FE" w14:textId="77777777" w:rsidR="00E060BF" w:rsidRPr="00480423" w:rsidRDefault="00E060BF" w:rsidP="00AF6673">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1054DD" w14:textId="77777777" w:rsidR="00E060BF" w:rsidRPr="00480423" w:rsidRDefault="00E060BF" w:rsidP="00AF6673">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94A543"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94C24D" w14:textId="77777777" w:rsidR="00E060BF" w:rsidRPr="00480423" w:rsidRDefault="00E060BF" w:rsidP="00AF6673">
            <w:pPr>
              <w:pStyle w:val="TAC"/>
              <w:rPr>
                <w:rFonts w:eastAsia="Yu Mincho"/>
                <w:lang w:val="en-US"/>
              </w:rPr>
            </w:pPr>
            <w:r w:rsidRPr="008523D2">
              <w:rPr>
                <w:rFonts w:eastAsia="Yu Mincho" w:cs="Arial"/>
                <w:szCs w:val="18"/>
                <w:lang w:val="en-US"/>
              </w:rPr>
              <w:t>0</w:t>
            </w:r>
          </w:p>
        </w:tc>
      </w:tr>
      <w:tr w:rsidR="00E060BF" w:rsidRPr="00480423" w14:paraId="25C70D73" w14:textId="77777777" w:rsidTr="005A0D4C">
        <w:trPr>
          <w:trHeight w:val="29"/>
        </w:trPr>
        <w:tc>
          <w:tcPr>
            <w:tcW w:w="3066" w:type="dxa"/>
            <w:tcBorders>
              <w:top w:val="nil"/>
              <w:left w:val="single" w:sz="4" w:space="0" w:color="auto"/>
              <w:bottom w:val="nil"/>
              <w:right w:val="single" w:sz="4" w:space="0" w:color="auto"/>
            </w:tcBorders>
            <w:vAlign w:val="center"/>
          </w:tcPr>
          <w:p w14:paraId="6C14A78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6C62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07DA44" w14:textId="77777777" w:rsidR="00E060BF" w:rsidRPr="00480423" w:rsidRDefault="00E060BF" w:rsidP="00AF6673">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4D3C3E"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620CF2AF" w14:textId="77777777" w:rsidR="00E060BF" w:rsidRPr="00480423" w:rsidRDefault="00E060BF" w:rsidP="00AF6673">
            <w:pPr>
              <w:pStyle w:val="TAC"/>
              <w:rPr>
                <w:rFonts w:eastAsia="Yu Mincho"/>
                <w:lang w:val="en-US"/>
              </w:rPr>
            </w:pPr>
          </w:p>
        </w:tc>
      </w:tr>
      <w:tr w:rsidR="00E060BF" w:rsidRPr="00480423" w14:paraId="0D9288A8" w14:textId="77777777" w:rsidTr="005A0D4C">
        <w:trPr>
          <w:trHeight w:val="29"/>
        </w:trPr>
        <w:tc>
          <w:tcPr>
            <w:tcW w:w="3066" w:type="dxa"/>
            <w:tcBorders>
              <w:top w:val="nil"/>
              <w:left w:val="single" w:sz="4" w:space="0" w:color="auto"/>
              <w:bottom w:val="nil"/>
              <w:right w:val="single" w:sz="4" w:space="0" w:color="auto"/>
            </w:tcBorders>
            <w:vAlign w:val="center"/>
          </w:tcPr>
          <w:p w14:paraId="605BC18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B1B4BB4"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340A11" w14:textId="77777777" w:rsidR="00E060BF" w:rsidRPr="00480423" w:rsidRDefault="00E060BF" w:rsidP="00AF6673">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72E13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636561E" w14:textId="77777777" w:rsidR="00E060BF" w:rsidRPr="00480423" w:rsidRDefault="00E060BF" w:rsidP="00AF6673">
            <w:pPr>
              <w:pStyle w:val="TAC"/>
              <w:rPr>
                <w:rFonts w:eastAsia="Yu Mincho"/>
                <w:lang w:val="en-US"/>
              </w:rPr>
            </w:pPr>
          </w:p>
        </w:tc>
      </w:tr>
      <w:tr w:rsidR="00E060BF" w:rsidRPr="00480423" w14:paraId="229133AB" w14:textId="77777777" w:rsidTr="005A0D4C">
        <w:trPr>
          <w:trHeight w:val="29"/>
        </w:trPr>
        <w:tc>
          <w:tcPr>
            <w:tcW w:w="3066" w:type="dxa"/>
            <w:tcBorders>
              <w:top w:val="nil"/>
              <w:left w:val="single" w:sz="4" w:space="0" w:color="auto"/>
              <w:bottom w:val="nil"/>
              <w:right w:val="single" w:sz="4" w:space="0" w:color="auto"/>
            </w:tcBorders>
            <w:vAlign w:val="center"/>
          </w:tcPr>
          <w:p w14:paraId="49913AA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83ACD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9EF2C" w14:textId="77777777" w:rsidR="00E060BF" w:rsidRPr="00480423" w:rsidRDefault="00E060BF" w:rsidP="00AF6673">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A940A1"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B212B91" w14:textId="77777777" w:rsidR="00E060BF" w:rsidRPr="00480423" w:rsidRDefault="00E060BF" w:rsidP="00AF6673">
            <w:pPr>
              <w:pStyle w:val="TAC"/>
              <w:rPr>
                <w:rFonts w:eastAsia="Yu Mincho"/>
                <w:lang w:val="en-US"/>
              </w:rPr>
            </w:pPr>
            <w:r w:rsidRPr="008523D2">
              <w:rPr>
                <w:rFonts w:eastAsia="Yu Mincho" w:cs="Arial"/>
                <w:szCs w:val="18"/>
                <w:lang w:val="en-US"/>
              </w:rPr>
              <w:t>1</w:t>
            </w:r>
          </w:p>
        </w:tc>
      </w:tr>
      <w:tr w:rsidR="00E060BF" w:rsidRPr="00480423" w14:paraId="6F99D071" w14:textId="77777777" w:rsidTr="005A0D4C">
        <w:trPr>
          <w:trHeight w:val="29"/>
        </w:trPr>
        <w:tc>
          <w:tcPr>
            <w:tcW w:w="3066" w:type="dxa"/>
            <w:tcBorders>
              <w:top w:val="nil"/>
              <w:left w:val="single" w:sz="4" w:space="0" w:color="auto"/>
              <w:bottom w:val="nil"/>
              <w:right w:val="single" w:sz="4" w:space="0" w:color="auto"/>
            </w:tcBorders>
            <w:vAlign w:val="center"/>
          </w:tcPr>
          <w:p w14:paraId="3777E05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CE7474D"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A6FD96" w14:textId="77777777" w:rsidR="00E060BF" w:rsidRPr="00480423" w:rsidRDefault="00E060BF" w:rsidP="00AF6673">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5B2833"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221C06" w14:textId="77777777" w:rsidR="00E060BF" w:rsidRPr="00480423" w:rsidRDefault="00E060BF" w:rsidP="00AF6673">
            <w:pPr>
              <w:pStyle w:val="TAC"/>
              <w:rPr>
                <w:rFonts w:eastAsia="Yu Mincho"/>
                <w:lang w:val="en-US"/>
              </w:rPr>
            </w:pPr>
          </w:p>
        </w:tc>
      </w:tr>
      <w:tr w:rsidR="00E060BF" w:rsidRPr="00480423" w14:paraId="5EF1EAE8" w14:textId="77777777" w:rsidTr="005A0D4C">
        <w:trPr>
          <w:trHeight w:val="29"/>
        </w:trPr>
        <w:tc>
          <w:tcPr>
            <w:tcW w:w="3066" w:type="dxa"/>
            <w:tcBorders>
              <w:top w:val="nil"/>
              <w:left w:val="single" w:sz="4" w:space="0" w:color="auto"/>
              <w:bottom w:val="nil"/>
              <w:right w:val="single" w:sz="4" w:space="0" w:color="auto"/>
            </w:tcBorders>
            <w:vAlign w:val="center"/>
          </w:tcPr>
          <w:p w14:paraId="7ADE7D1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471562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0434E5" w14:textId="77777777" w:rsidR="00E060BF" w:rsidRPr="00480423" w:rsidRDefault="00E060BF" w:rsidP="00AF6673">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6E1DA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4A73FE5C" w14:textId="77777777" w:rsidR="00E060BF" w:rsidRPr="00480423" w:rsidRDefault="00E060BF" w:rsidP="00AF6673">
            <w:pPr>
              <w:pStyle w:val="TAC"/>
              <w:rPr>
                <w:rFonts w:eastAsia="Yu Mincho"/>
                <w:lang w:val="en-US"/>
              </w:rPr>
            </w:pPr>
          </w:p>
        </w:tc>
      </w:tr>
      <w:tr w:rsidR="00E060BF" w:rsidRPr="00480423" w14:paraId="6501BF9E" w14:textId="77777777" w:rsidTr="005A0D4C">
        <w:trPr>
          <w:trHeight w:val="29"/>
        </w:trPr>
        <w:tc>
          <w:tcPr>
            <w:tcW w:w="3066" w:type="dxa"/>
            <w:tcBorders>
              <w:top w:val="nil"/>
              <w:left w:val="single" w:sz="4" w:space="0" w:color="auto"/>
              <w:bottom w:val="nil"/>
              <w:right w:val="single" w:sz="4" w:space="0" w:color="auto"/>
            </w:tcBorders>
            <w:vAlign w:val="center"/>
          </w:tcPr>
          <w:p w14:paraId="01CDBE2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D05431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B065F" w14:textId="77777777" w:rsidR="00E060BF" w:rsidRPr="00480423" w:rsidRDefault="00E060BF" w:rsidP="00AF6673">
            <w:pPr>
              <w:pStyle w:val="TAC"/>
              <w:rPr>
                <w:rFonts w:eastAsia="Yu Mincho"/>
                <w:lang w:val="en-US"/>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604C85"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645446" w14:textId="77777777" w:rsidR="00E060BF" w:rsidRPr="00480423" w:rsidRDefault="00E060BF" w:rsidP="00AF6673">
            <w:pPr>
              <w:pStyle w:val="TAC"/>
              <w:rPr>
                <w:rFonts w:eastAsia="Yu Mincho"/>
                <w:lang w:val="en-US"/>
              </w:rPr>
            </w:pPr>
            <w:r w:rsidRPr="008523D2">
              <w:rPr>
                <w:lang w:val="en-US" w:eastAsia="zh-CN"/>
              </w:rPr>
              <w:t>2</w:t>
            </w:r>
          </w:p>
        </w:tc>
      </w:tr>
      <w:tr w:rsidR="00E060BF" w:rsidRPr="00480423" w14:paraId="0AD43514" w14:textId="77777777" w:rsidTr="005A0D4C">
        <w:trPr>
          <w:trHeight w:val="29"/>
        </w:trPr>
        <w:tc>
          <w:tcPr>
            <w:tcW w:w="3066" w:type="dxa"/>
            <w:tcBorders>
              <w:top w:val="nil"/>
              <w:left w:val="single" w:sz="4" w:space="0" w:color="auto"/>
              <w:bottom w:val="nil"/>
              <w:right w:val="single" w:sz="4" w:space="0" w:color="auto"/>
            </w:tcBorders>
            <w:vAlign w:val="center"/>
          </w:tcPr>
          <w:p w14:paraId="0F21077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12805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3D120" w14:textId="77777777" w:rsidR="00E060BF" w:rsidRPr="00480423" w:rsidRDefault="00E060BF" w:rsidP="00AF6673">
            <w:pPr>
              <w:pStyle w:val="TAC"/>
              <w:rPr>
                <w:rFonts w:eastAsia="Yu Mincho"/>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5AA5DF"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9A3AF1" w14:textId="77777777" w:rsidR="00E060BF" w:rsidRPr="00480423" w:rsidRDefault="00E060BF" w:rsidP="00AF6673">
            <w:pPr>
              <w:pStyle w:val="TAC"/>
              <w:rPr>
                <w:rFonts w:eastAsia="Yu Mincho"/>
                <w:lang w:val="en-US"/>
              </w:rPr>
            </w:pPr>
          </w:p>
        </w:tc>
      </w:tr>
      <w:tr w:rsidR="00E060BF" w:rsidRPr="00480423" w14:paraId="5E71C843" w14:textId="77777777" w:rsidTr="005A0D4C">
        <w:trPr>
          <w:trHeight w:val="29"/>
        </w:trPr>
        <w:tc>
          <w:tcPr>
            <w:tcW w:w="3066" w:type="dxa"/>
            <w:tcBorders>
              <w:top w:val="nil"/>
              <w:left w:val="single" w:sz="4" w:space="0" w:color="auto"/>
              <w:bottom w:val="nil"/>
              <w:right w:val="single" w:sz="4" w:space="0" w:color="auto"/>
            </w:tcBorders>
            <w:vAlign w:val="center"/>
          </w:tcPr>
          <w:p w14:paraId="0A04E7C2"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93BA66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6B048D" w14:textId="77777777" w:rsidR="00E060BF" w:rsidRPr="00480423" w:rsidRDefault="00E060BF" w:rsidP="00AF6673">
            <w:pPr>
              <w:pStyle w:val="TAC"/>
              <w:rPr>
                <w:rFonts w:eastAsia="Yu Mincho"/>
                <w:lang w:val="en-US"/>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9A4DF2" w14:textId="77777777" w:rsidR="00E060BF" w:rsidRPr="00480423" w:rsidRDefault="00E060BF" w:rsidP="00AF6673">
            <w:pPr>
              <w:pStyle w:val="TAC"/>
              <w:rPr>
                <w:rFonts w:eastAsiaTheme="minorEastAsia"/>
                <w:lang w:val="en-US" w:eastAsia="zh-CN" w:bidi="ar"/>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AD03A6" w14:textId="77777777" w:rsidR="00E060BF" w:rsidRPr="00480423" w:rsidRDefault="00E060BF" w:rsidP="00AF6673">
            <w:pPr>
              <w:pStyle w:val="TAC"/>
              <w:rPr>
                <w:rFonts w:eastAsia="Yu Mincho"/>
                <w:lang w:val="en-US"/>
              </w:rPr>
            </w:pPr>
          </w:p>
        </w:tc>
      </w:tr>
      <w:tr w:rsidR="00E060BF" w:rsidRPr="00480423" w14:paraId="2E2FB403" w14:textId="77777777" w:rsidTr="005A0D4C">
        <w:trPr>
          <w:trHeight w:val="29"/>
        </w:trPr>
        <w:tc>
          <w:tcPr>
            <w:tcW w:w="3066" w:type="dxa"/>
            <w:tcBorders>
              <w:top w:val="nil"/>
              <w:left w:val="single" w:sz="4" w:space="0" w:color="auto"/>
              <w:bottom w:val="nil"/>
              <w:right w:val="single" w:sz="4" w:space="0" w:color="auto"/>
            </w:tcBorders>
            <w:vAlign w:val="center"/>
          </w:tcPr>
          <w:p w14:paraId="4E1CA97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C9E7FD1"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9A4E3E"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5B867C7"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E723387" w14:textId="77777777" w:rsidR="00E060BF" w:rsidRPr="00480423" w:rsidRDefault="00E060BF" w:rsidP="00AF6673">
            <w:pPr>
              <w:pStyle w:val="TAC"/>
              <w:rPr>
                <w:rFonts w:eastAsia="Yu Mincho"/>
                <w:lang w:val="en-US"/>
              </w:rPr>
            </w:pPr>
            <w:r w:rsidRPr="008523D2">
              <w:rPr>
                <w:rFonts w:hint="eastAsia"/>
                <w:lang w:val="en-US" w:eastAsia="zh-CN"/>
              </w:rPr>
              <w:t>4</w:t>
            </w:r>
            <w:r w:rsidRPr="008523D2">
              <w:rPr>
                <w:lang w:val="en-US" w:eastAsia="zh-CN"/>
              </w:rPr>
              <w:t xml:space="preserve"> and 5</w:t>
            </w:r>
          </w:p>
        </w:tc>
      </w:tr>
      <w:tr w:rsidR="00E060BF" w:rsidRPr="00480423" w14:paraId="0A0AD609" w14:textId="77777777" w:rsidTr="005A0D4C">
        <w:trPr>
          <w:trHeight w:val="29"/>
        </w:trPr>
        <w:tc>
          <w:tcPr>
            <w:tcW w:w="3066" w:type="dxa"/>
            <w:tcBorders>
              <w:top w:val="nil"/>
              <w:left w:val="single" w:sz="4" w:space="0" w:color="auto"/>
              <w:bottom w:val="nil"/>
              <w:right w:val="single" w:sz="4" w:space="0" w:color="auto"/>
            </w:tcBorders>
            <w:vAlign w:val="center"/>
          </w:tcPr>
          <w:p w14:paraId="7719953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B7DDBF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D2233"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3C5B539"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2C63C7A" w14:textId="77777777" w:rsidR="00E060BF" w:rsidRPr="00480423" w:rsidRDefault="00E060BF" w:rsidP="00AF6673">
            <w:pPr>
              <w:pStyle w:val="TAC"/>
              <w:rPr>
                <w:rFonts w:eastAsia="Yu Mincho"/>
                <w:lang w:val="en-US"/>
              </w:rPr>
            </w:pPr>
          </w:p>
        </w:tc>
      </w:tr>
      <w:tr w:rsidR="00E060BF" w:rsidRPr="00480423" w14:paraId="406A75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C1D63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43B645"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B42566"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50B739A"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35EA19A" w14:textId="77777777" w:rsidR="00E060BF" w:rsidRPr="00480423" w:rsidRDefault="00E060BF" w:rsidP="00AF6673">
            <w:pPr>
              <w:pStyle w:val="TAC"/>
              <w:rPr>
                <w:rFonts w:eastAsia="Yu Mincho"/>
                <w:lang w:val="en-US"/>
              </w:rPr>
            </w:pPr>
          </w:p>
        </w:tc>
      </w:tr>
      <w:tr w:rsidR="00E060BF" w:rsidRPr="00480423" w14:paraId="5A618AE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35FFAE"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59E979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CA_n78(2A)</w:t>
            </w:r>
          </w:p>
          <w:p w14:paraId="102B675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CA_n1A-n3A</w:t>
            </w:r>
          </w:p>
          <w:p w14:paraId="6C280709"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CA_n1A-n78A</w:t>
            </w:r>
          </w:p>
          <w:p w14:paraId="56A2D85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0521CA8"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2222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90E302"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0</w:t>
            </w:r>
          </w:p>
        </w:tc>
      </w:tr>
      <w:tr w:rsidR="00E060BF" w:rsidRPr="00480423" w14:paraId="6ECDBED6" w14:textId="77777777" w:rsidTr="005A0D4C">
        <w:trPr>
          <w:trHeight w:val="29"/>
        </w:trPr>
        <w:tc>
          <w:tcPr>
            <w:tcW w:w="3066" w:type="dxa"/>
            <w:tcBorders>
              <w:top w:val="nil"/>
              <w:left w:val="single" w:sz="4" w:space="0" w:color="auto"/>
              <w:bottom w:val="nil"/>
              <w:right w:val="single" w:sz="4" w:space="0" w:color="auto"/>
            </w:tcBorders>
            <w:vAlign w:val="center"/>
          </w:tcPr>
          <w:p w14:paraId="6B1AD58C"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F7F51F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794F1"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99CE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8B1C69" w14:textId="77777777" w:rsidR="00E060BF" w:rsidRPr="00480423" w:rsidRDefault="00E060BF" w:rsidP="00AF6673">
            <w:pPr>
              <w:pStyle w:val="TAC"/>
              <w:rPr>
                <w:rFonts w:eastAsia="Yu Mincho" w:cs="Arial"/>
                <w:szCs w:val="18"/>
                <w:lang w:val="en-US"/>
              </w:rPr>
            </w:pPr>
          </w:p>
        </w:tc>
      </w:tr>
      <w:tr w:rsidR="00E060BF" w:rsidRPr="00480423" w14:paraId="120C33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1EF7A6"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4D0F885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DBD01"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78BB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CEA13C" w14:textId="77777777" w:rsidR="00E060BF" w:rsidRPr="00480423" w:rsidRDefault="00E060BF" w:rsidP="00AF6673">
            <w:pPr>
              <w:pStyle w:val="TAC"/>
              <w:rPr>
                <w:rFonts w:eastAsia="Yu Mincho" w:cs="Arial"/>
                <w:szCs w:val="18"/>
                <w:lang w:val="en-US"/>
              </w:rPr>
            </w:pPr>
          </w:p>
        </w:tc>
      </w:tr>
      <w:tr w:rsidR="00E060BF" w:rsidRPr="00480423" w14:paraId="0FBD9135" w14:textId="77777777" w:rsidTr="005A0D4C">
        <w:trPr>
          <w:trHeight w:val="29"/>
        </w:trPr>
        <w:tc>
          <w:tcPr>
            <w:tcW w:w="3066" w:type="dxa"/>
            <w:tcBorders>
              <w:top w:val="single" w:sz="4" w:space="0" w:color="auto"/>
              <w:left w:val="single" w:sz="4" w:space="0" w:color="auto"/>
              <w:bottom w:val="nil"/>
              <w:right w:val="single" w:sz="4" w:space="0" w:color="auto"/>
            </w:tcBorders>
          </w:tcPr>
          <w:p w14:paraId="791B7C4E" w14:textId="77777777" w:rsidR="00E060BF" w:rsidRPr="00480423" w:rsidRDefault="00E060BF" w:rsidP="00AF6673">
            <w:pPr>
              <w:pStyle w:val="TAC"/>
              <w:rPr>
                <w:rFonts w:eastAsiaTheme="minorEastAsia"/>
                <w:lang w:val="en-US"/>
              </w:rPr>
            </w:pPr>
            <w:r w:rsidRPr="00480423">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2E7CBBE7"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CA_n1A-n3A</w:t>
            </w:r>
          </w:p>
          <w:p w14:paraId="02415D05"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CA_n1A-n78A</w:t>
            </w:r>
          </w:p>
          <w:p w14:paraId="209A42F7" w14:textId="77777777" w:rsidR="00E060BF" w:rsidRPr="00480423" w:rsidRDefault="00E060BF" w:rsidP="00AF6673">
            <w:pPr>
              <w:pStyle w:val="TAC"/>
              <w:rPr>
                <w:rFonts w:eastAsiaTheme="minorEastAsia"/>
                <w:lang w:val="sv-SE"/>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907AF69"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E12A09"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57165B68"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0</w:t>
            </w:r>
          </w:p>
        </w:tc>
      </w:tr>
      <w:tr w:rsidR="00E060BF" w:rsidRPr="00480423" w14:paraId="567D762C" w14:textId="77777777" w:rsidTr="005A0D4C">
        <w:trPr>
          <w:trHeight w:val="29"/>
        </w:trPr>
        <w:tc>
          <w:tcPr>
            <w:tcW w:w="3066" w:type="dxa"/>
            <w:tcBorders>
              <w:top w:val="nil"/>
              <w:left w:val="single" w:sz="4" w:space="0" w:color="auto"/>
              <w:bottom w:val="nil"/>
              <w:right w:val="single" w:sz="4" w:space="0" w:color="auto"/>
            </w:tcBorders>
          </w:tcPr>
          <w:p w14:paraId="76784B5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EFEF98"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2C79F11"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2E2AF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19330CC4" w14:textId="77777777" w:rsidR="00E060BF" w:rsidRPr="00480423" w:rsidRDefault="00E060BF" w:rsidP="00AF6673">
            <w:pPr>
              <w:pStyle w:val="TAC"/>
              <w:rPr>
                <w:rFonts w:eastAsiaTheme="minorEastAsia" w:cs="Arial"/>
                <w:szCs w:val="18"/>
                <w:lang w:val="en-US"/>
              </w:rPr>
            </w:pPr>
          </w:p>
        </w:tc>
      </w:tr>
      <w:tr w:rsidR="00E060BF" w:rsidRPr="00480423" w14:paraId="448146AF" w14:textId="77777777" w:rsidTr="005A0D4C">
        <w:trPr>
          <w:trHeight w:val="29"/>
        </w:trPr>
        <w:tc>
          <w:tcPr>
            <w:tcW w:w="3066" w:type="dxa"/>
            <w:tcBorders>
              <w:top w:val="nil"/>
              <w:left w:val="single" w:sz="4" w:space="0" w:color="auto"/>
              <w:bottom w:val="single" w:sz="4" w:space="0" w:color="auto"/>
              <w:right w:val="single" w:sz="4" w:space="0" w:color="auto"/>
            </w:tcBorders>
          </w:tcPr>
          <w:p w14:paraId="262B4DF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5A468E"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051A947"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D7CDA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CF956BC" w14:textId="77777777" w:rsidR="00E060BF" w:rsidRPr="00480423" w:rsidRDefault="00E060BF" w:rsidP="00AF6673">
            <w:pPr>
              <w:pStyle w:val="TAC"/>
              <w:rPr>
                <w:rFonts w:eastAsiaTheme="minorEastAsia" w:cs="Arial"/>
                <w:szCs w:val="18"/>
                <w:lang w:val="en-US"/>
              </w:rPr>
            </w:pPr>
          </w:p>
        </w:tc>
      </w:tr>
      <w:tr w:rsidR="00E060BF" w:rsidRPr="00480423" w14:paraId="3E55AB90" w14:textId="77777777" w:rsidTr="005A0D4C">
        <w:trPr>
          <w:trHeight w:val="29"/>
        </w:trPr>
        <w:tc>
          <w:tcPr>
            <w:tcW w:w="3066" w:type="dxa"/>
            <w:tcBorders>
              <w:top w:val="single" w:sz="4" w:space="0" w:color="auto"/>
              <w:left w:val="single" w:sz="4" w:space="0" w:color="auto"/>
              <w:bottom w:val="nil"/>
              <w:right w:val="single" w:sz="4" w:space="0" w:color="auto"/>
            </w:tcBorders>
          </w:tcPr>
          <w:p w14:paraId="2E817FFE" w14:textId="77777777" w:rsidR="00E060BF" w:rsidRPr="00480423" w:rsidRDefault="00E060BF" w:rsidP="00AF6673">
            <w:pPr>
              <w:pStyle w:val="TAC"/>
              <w:rPr>
                <w:rFonts w:eastAsiaTheme="minorEastAsia"/>
                <w:lang w:val="en-US"/>
              </w:rPr>
            </w:pPr>
            <w:r w:rsidRPr="00480423">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3917F3A3"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CA_n1A-n3A</w:t>
            </w:r>
          </w:p>
          <w:p w14:paraId="66EA8F2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CA_n1A-n78A</w:t>
            </w:r>
          </w:p>
          <w:p w14:paraId="4F839ED1" w14:textId="77777777" w:rsidR="00E060BF" w:rsidRPr="00480423" w:rsidRDefault="00E060BF" w:rsidP="00AF6673">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770A03B"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BFA4EB"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12688AB" w14:textId="77777777" w:rsidR="00E060BF" w:rsidRPr="00480423" w:rsidRDefault="00E060BF" w:rsidP="00AF6673">
            <w:pPr>
              <w:pStyle w:val="TAC"/>
              <w:rPr>
                <w:rFonts w:eastAsiaTheme="minorEastAsia" w:cs="Arial"/>
                <w:szCs w:val="18"/>
                <w:lang w:val="en-US"/>
              </w:rPr>
            </w:pPr>
            <w:r w:rsidRPr="00480423">
              <w:rPr>
                <w:rFonts w:eastAsia="Yu Mincho" w:cs="Arial"/>
                <w:szCs w:val="18"/>
                <w:lang w:val="en-US"/>
              </w:rPr>
              <w:t>0</w:t>
            </w:r>
          </w:p>
        </w:tc>
      </w:tr>
      <w:tr w:rsidR="00E060BF" w:rsidRPr="00480423" w14:paraId="5FE3C0AA" w14:textId="77777777" w:rsidTr="005A0D4C">
        <w:trPr>
          <w:trHeight w:val="29"/>
        </w:trPr>
        <w:tc>
          <w:tcPr>
            <w:tcW w:w="3066" w:type="dxa"/>
            <w:tcBorders>
              <w:top w:val="nil"/>
              <w:left w:val="single" w:sz="4" w:space="0" w:color="auto"/>
              <w:bottom w:val="nil"/>
              <w:right w:val="single" w:sz="4" w:space="0" w:color="auto"/>
            </w:tcBorders>
          </w:tcPr>
          <w:p w14:paraId="77A389E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EF53DD"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3712E6A"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0E45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69CFEB1" w14:textId="77777777" w:rsidR="00E060BF" w:rsidRPr="00480423" w:rsidRDefault="00E060BF" w:rsidP="00AF6673">
            <w:pPr>
              <w:pStyle w:val="TAC"/>
              <w:rPr>
                <w:rFonts w:eastAsiaTheme="minorEastAsia" w:cs="Arial"/>
                <w:szCs w:val="18"/>
                <w:lang w:val="en-US"/>
              </w:rPr>
            </w:pPr>
          </w:p>
        </w:tc>
      </w:tr>
      <w:tr w:rsidR="00E060BF" w:rsidRPr="00480423" w14:paraId="33713871" w14:textId="77777777" w:rsidTr="005A0D4C">
        <w:trPr>
          <w:trHeight w:val="29"/>
        </w:trPr>
        <w:tc>
          <w:tcPr>
            <w:tcW w:w="3066" w:type="dxa"/>
            <w:tcBorders>
              <w:top w:val="nil"/>
              <w:left w:val="single" w:sz="4" w:space="0" w:color="auto"/>
              <w:bottom w:val="single" w:sz="4" w:space="0" w:color="auto"/>
              <w:right w:val="single" w:sz="4" w:space="0" w:color="auto"/>
            </w:tcBorders>
          </w:tcPr>
          <w:p w14:paraId="3F6316F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75006F"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E9E8215"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F13E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FFB936" w14:textId="77777777" w:rsidR="00E060BF" w:rsidRPr="00480423" w:rsidRDefault="00E060BF" w:rsidP="00AF6673">
            <w:pPr>
              <w:pStyle w:val="TAC"/>
              <w:rPr>
                <w:rFonts w:eastAsiaTheme="minorEastAsia" w:cs="Arial"/>
                <w:szCs w:val="18"/>
                <w:lang w:val="en-US"/>
              </w:rPr>
            </w:pPr>
          </w:p>
        </w:tc>
      </w:tr>
      <w:tr w:rsidR="00E060BF" w:rsidRPr="00480423" w14:paraId="6C7AC868" w14:textId="77777777" w:rsidTr="005A0D4C">
        <w:trPr>
          <w:trHeight w:val="29"/>
        </w:trPr>
        <w:tc>
          <w:tcPr>
            <w:tcW w:w="3066" w:type="dxa"/>
            <w:tcBorders>
              <w:top w:val="single" w:sz="4" w:space="0" w:color="auto"/>
              <w:left w:val="single" w:sz="4" w:space="0" w:color="auto"/>
              <w:bottom w:val="nil"/>
              <w:right w:val="single" w:sz="4" w:space="0" w:color="auto"/>
            </w:tcBorders>
          </w:tcPr>
          <w:p w14:paraId="198F0937" w14:textId="77777777" w:rsidR="00E060BF" w:rsidRPr="00480423" w:rsidRDefault="00E060BF" w:rsidP="00AF6673">
            <w:pPr>
              <w:pStyle w:val="TAC"/>
              <w:rPr>
                <w:rFonts w:eastAsiaTheme="minorEastAsia"/>
                <w:lang w:val="en-US"/>
              </w:rPr>
            </w:pPr>
            <w:r w:rsidRPr="00480423">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1F61455F"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CA_n1A-n3A</w:t>
            </w:r>
          </w:p>
          <w:p w14:paraId="71AEFE70"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CA_n1A-n78A</w:t>
            </w:r>
          </w:p>
          <w:p w14:paraId="6163FFFA" w14:textId="77777777" w:rsidR="00E060BF" w:rsidRPr="00480423" w:rsidRDefault="00E060BF" w:rsidP="00AF6673">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4600C3C"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C241A7"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E5D4DB4" w14:textId="77777777" w:rsidR="00E060BF" w:rsidRPr="00480423" w:rsidRDefault="00E060BF" w:rsidP="00AF6673">
            <w:pPr>
              <w:pStyle w:val="TAC"/>
              <w:rPr>
                <w:rFonts w:eastAsiaTheme="minorEastAsia" w:cs="Arial"/>
                <w:szCs w:val="18"/>
                <w:lang w:val="en-US"/>
              </w:rPr>
            </w:pPr>
            <w:r w:rsidRPr="00480423">
              <w:rPr>
                <w:rFonts w:eastAsia="Yu Mincho" w:cs="Arial"/>
                <w:szCs w:val="18"/>
                <w:lang w:val="en-US"/>
              </w:rPr>
              <w:t>0</w:t>
            </w:r>
          </w:p>
        </w:tc>
      </w:tr>
      <w:tr w:rsidR="00E060BF" w:rsidRPr="00480423" w14:paraId="29E67980" w14:textId="77777777" w:rsidTr="005A0D4C">
        <w:trPr>
          <w:trHeight w:val="29"/>
        </w:trPr>
        <w:tc>
          <w:tcPr>
            <w:tcW w:w="3066" w:type="dxa"/>
            <w:tcBorders>
              <w:top w:val="nil"/>
              <w:left w:val="single" w:sz="4" w:space="0" w:color="auto"/>
              <w:bottom w:val="nil"/>
              <w:right w:val="single" w:sz="4" w:space="0" w:color="auto"/>
            </w:tcBorders>
            <w:vAlign w:val="center"/>
          </w:tcPr>
          <w:p w14:paraId="3D672B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045DDA"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4913648"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DC49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0D5799" w14:textId="77777777" w:rsidR="00E060BF" w:rsidRPr="00480423" w:rsidRDefault="00E060BF" w:rsidP="00AF6673">
            <w:pPr>
              <w:pStyle w:val="TAC"/>
              <w:rPr>
                <w:rFonts w:eastAsiaTheme="minorEastAsia" w:cs="Arial"/>
                <w:szCs w:val="18"/>
                <w:lang w:val="en-US"/>
              </w:rPr>
            </w:pPr>
          </w:p>
        </w:tc>
      </w:tr>
      <w:tr w:rsidR="00E060BF" w:rsidRPr="00480423" w14:paraId="3A5D945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FF31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ACF600"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B660629"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073A8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45CE22C" w14:textId="77777777" w:rsidR="00E060BF" w:rsidRPr="00480423" w:rsidRDefault="00E060BF" w:rsidP="00AF6673">
            <w:pPr>
              <w:pStyle w:val="TAC"/>
              <w:rPr>
                <w:rFonts w:eastAsiaTheme="minorEastAsia" w:cs="Arial"/>
                <w:szCs w:val="18"/>
                <w:lang w:val="en-US"/>
              </w:rPr>
            </w:pPr>
          </w:p>
        </w:tc>
      </w:tr>
      <w:tr w:rsidR="00E060BF" w:rsidRPr="00480423" w14:paraId="1395F1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11A095" w14:textId="77777777" w:rsidR="00E060BF" w:rsidRPr="00480423" w:rsidRDefault="00E060BF" w:rsidP="00AF6673">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464A4414" w14:textId="77777777" w:rsidR="00E060BF" w:rsidRPr="00650DB4" w:rsidRDefault="00E060BF" w:rsidP="00AF6673">
            <w:pPr>
              <w:pStyle w:val="TAC"/>
              <w:rPr>
                <w:rFonts w:eastAsiaTheme="minorEastAsia"/>
                <w:lang w:val="en-US"/>
              </w:rPr>
            </w:pPr>
            <w:r w:rsidRPr="00650DB4">
              <w:rPr>
                <w:rFonts w:eastAsiaTheme="minorEastAsia"/>
                <w:lang w:val="en-US"/>
              </w:rPr>
              <w:t>CA_n1A-n3A</w:t>
            </w:r>
          </w:p>
          <w:p w14:paraId="2A2285D7" w14:textId="77777777" w:rsidR="00E060BF" w:rsidRPr="00650DB4" w:rsidRDefault="00E060BF" w:rsidP="00AF6673">
            <w:pPr>
              <w:pStyle w:val="TAC"/>
              <w:rPr>
                <w:rFonts w:eastAsiaTheme="minorEastAsia"/>
                <w:lang w:val="en-US"/>
              </w:rPr>
            </w:pPr>
            <w:r w:rsidRPr="00650DB4">
              <w:rPr>
                <w:rFonts w:eastAsiaTheme="minorEastAsia"/>
                <w:lang w:val="en-US"/>
              </w:rPr>
              <w:t>CA_n1A-n79A</w:t>
            </w:r>
          </w:p>
          <w:p w14:paraId="09754307" w14:textId="77777777" w:rsidR="00E060BF" w:rsidRPr="00480423" w:rsidRDefault="00E060BF" w:rsidP="00AF6673">
            <w:pPr>
              <w:pStyle w:val="TAC"/>
              <w:rPr>
                <w:rFonts w:eastAsiaTheme="minorEastAsia"/>
                <w:lang w:val="en-US" w:eastAsia="zh-CN"/>
              </w:rPr>
            </w:pPr>
            <w:r w:rsidRPr="00480423">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729926AD" w14:textId="77777777" w:rsidR="00E060BF" w:rsidRPr="00480423" w:rsidRDefault="00E060BF" w:rsidP="00AF6673">
            <w:pPr>
              <w:pStyle w:val="TAC"/>
              <w:rPr>
                <w:rFonts w:eastAsia="Yu Mincho"/>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6DB1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3DC406" w14:textId="77777777" w:rsidR="00E060BF" w:rsidRPr="00480423" w:rsidRDefault="00E060BF" w:rsidP="00AF6673">
            <w:pPr>
              <w:pStyle w:val="TAC"/>
              <w:rPr>
                <w:rFonts w:eastAsia="Yu Mincho"/>
                <w:lang w:val="en-US"/>
              </w:rPr>
            </w:pPr>
            <w:r w:rsidRPr="00480423">
              <w:rPr>
                <w:rFonts w:eastAsiaTheme="minorEastAsia" w:cs="Arial"/>
                <w:szCs w:val="18"/>
                <w:lang w:val="en-US"/>
              </w:rPr>
              <w:t>0</w:t>
            </w:r>
          </w:p>
        </w:tc>
      </w:tr>
      <w:tr w:rsidR="00E060BF" w:rsidRPr="00480423" w14:paraId="766336C1" w14:textId="77777777" w:rsidTr="005A0D4C">
        <w:trPr>
          <w:trHeight w:val="29"/>
        </w:trPr>
        <w:tc>
          <w:tcPr>
            <w:tcW w:w="3066" w:type="dxa"/>
            <w:tcBorders>
              <w:top w:val="nil"/>
              <w:left w:val="single" w:sz="4" w:space="0" w:color="auto"/>
              <w:bottom w:val="nil"/>
              <w:right w:val="single" w:sz="4" w:space="0" w:color="auto"/>
            </w:tcBorders>
            <w:vAlign w:val="center"/>
          </w:tcPr>
          <w:p w14:paraId="7A4C3AA8"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9734A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15FAA" w14:textId="77777777" w:rsidR="00E060BF" w:rsidRPr="00480423" w:rsidRDefault="00E060BF" w:rsidP="00AF6673">
            <w:pPr>
              <w:pStyle w:val="TAC"/>
              <w:rPr>
                <w:rFonts w:eastAsia="Yu Mincho"/>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EFC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D147F44" w14:textId="77777777" w:rsidR="00E060BF" w:rsidRPr="00480423" w:rsidRDefault="00E060BF" w:rsidP="00AF6673">
            <w:pPr>
              <w:pStyle w:val="TAC"/>
              <w:rPr>
                <w:rFonts w:eastAsia="Yu Mincho"/>
                <w:lang w:val="en-US"/>
              </w:rPr>
            </w:pPr>
          </w:p>
        </w:tc>
      </w:tr>
      <w:tr w:rsidR="00E060BF" w:rsidRPr="00480423" w14:paraId="6753952F" w14:textId="77777777" w:rsidTr="005A0D4C">
        <w:trPr>
          <w:trHeight w:val="29"/>
        </w:trPr>
        <w:tc>
          <w:tcPr>
            <w:tcW w:w="3066" w:type="dxa"/>
            <w:tcBorders>
              <w:top w:val="nil"/>
              <w:left w:val="single" w:sz="4" w:space="0" w:color="auto"/>
              <w:bottom w:val="nil"/>
              <w:right w:val="single" w:sz="4" w:space="0" w:color="auto"/>
            </w:tcBorders>
            <w:vAlign w:val="center"/>
          </w:tcPr>
          <w:p w14:paraId="57388F4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FDCCE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02020" w14:textId="77777777" w:rsidR="00E060BF" w:rsidRPr="00480423" w:rsidRDefault="00E060BF" w:rsidP="00AF6673">
            <w:pPr>
              <w:pStyle w:val="TAC"/>
              <w:rPr>
                <w:rFonts w:eastAsia="Yu Mincho"/>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0D4E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87A862" w14:textId="77777777" w:rsidR="00E060BF" w:rsidRPr="00480423" w:rsidRDefault="00E060BF" w:rsidP="00AF6673">
            <w:pPr>
              <w:pStyle w:val="TAC"/>
              <w:rPr>
                <w:rFonts w:eastAsia="Yu Mincho"/>
                <w:lang w:val="en-US"/>
              </w:rPr>
            </w:pPr>
          </w:p>
        </w:tc>
      </w:tr>
      <w:tr w:rsidR="00E060BF" w:rsidRPr="00480423" w14:paraId="2B7A47A8" w14:textId="77777777" w:rsidTr="005A0D4C">
        <w:trPr>
          <w:trHeight w:val="29"/>
        </w:trPr>
        <w:tc>
          <w:tcPr>
            <w:tcW w:w="3066" w:type="dxa"/>
            <w:tcBorders>
              <w:top w:val="nil"/>
              <w:left w:val="single" w:sz="4" w:space="0" w:color="auto"/>
              <w:bottom w:val="nil"/>
              <w:right w:val="single" w:sz="4" w:space="0" w:color="auto"/>
            </w:tcBorders>
            <w:vAlign w:val="center"/>
          </w:tcPr>
          <w:p w14:paraId="0C8F274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E1DA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A04F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1C93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5567C2" w14:textId="77777777" w:rsidR="00E060BF" w:rsidRPr="00480423" w:rsidRDefault="00E060BF" w:rsidP="00AF6673">
            <w:pPr>
              <w:pStyle w:val="TAC"/>
              <w:rPr>
                <w:rFonts w:eastAsia="Yu Mincho"/>
                <w:lang w:val="en-US"/>
              </w:rPr>
            </w:pPr>
            <w:r w:rsidRPr="00480423">
              <w:rPr>
                <w:rFonts w:eastAsiaTheme="minorEastAsia" w:hint="eastAsia"/>
                <w:lang w:val="en-US" w:eastAsia="zh-CN"/>
              </w:rPr>
              <w:t>1</w:t>
            </w:r>
          </w:p>
        </w:tc>
      </w:tr>
      <w:tr w:rsidR="00E060BF" w:rsidRPr="00480423" w14:paraId="2D21E8C4" w14:textId="77777777" w:rsidTr="005A0D4C">
        <w:trPr>
          <w:trHeight w:val="29"/>
        </w:trPr>
        <w:tc>
          <w:tcPr>
            <w:tcW w:w="3066" w:type="dxa"/>
            <w:tcBorders>
              <w:top w:val="nil"/>
              <w:left w:val="single" w:sz="4" w:space="0" w:color="auto"/>
              <w:bottom w:val="nil"/>
              <w:right w:val="single" w:sz="4" w:space="0" w:color="auto"/>
            </w:tcBorders>
            <w:vAlign w:val="center"/>
          </w:tcPr>
          <w:p w14:paraId="0D1BCB2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E4C75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DBDC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A75A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452876B" w14:textId="77777777" w:rsidR="00E060BF" w:rsidRPr="00480423" w:rsidRDefault="00E060BF" w:rsidP="00AF6673">
            <w:pPr>
              <w:pStyle w:val="TAC"/>
              <w:rPr>
                <w:rFonts w:eastAsia="Yu Mincho"/>
                <w:lang w:val="en-US"/>
              </w:rPr>
            </w:pPr>
          </w:p>
        </w:tc>
      </w:tr>
      <w:tr w:rsidR="00E060BF" w:rsidRPr="00480423" w14:paraId="717B94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EB795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9A41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262C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BF413E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DAD6EAC" w14:textId="77777777" w:rsidR="00E060BF" w:rsidRPr="00480423" w:rsidRDefault="00E060BF" w:rsidP="00AF6673">
            <w:pPr>
              <w:pStyle w:val="TAC"/>
              <w:rPr>
                <w:rFonts w:eastAsia="Yu Mincho"/>
                <w:lang w:val="en-US"/>
              </w:rPr>
            </w:pPr>
          </w:p>
        </w:tc>
      </w:tr>
      <w:tr w:rsidR="00E060BF" w:rsidRPr="00480423" w14:paraId="57C9D2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09426A" w14:textId="77777777" w:rsidR="00E060BF" w:rsidRPr="00480423" w:rsidRDefault="00E060BF" w:rsidP="00AF6673">
            <w:pPr>
              <w:pStyle w:val="TAC"/>
              <w:rPr>
                <w:rFonts w:eastAsia="Yu Mincho"/>
                <w:lang w:val="en-US"/>
              </w:rPr>
            </w:pPr>
            <w:r w:rsidRPr="00480423">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5745956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807EE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916D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D307A1F"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97E2FAD" w14:textId="77777777" w:rsidTr="005A0D4C">
        <w:trPr>
          <w:trHeight w:val="29"/>
        </w:trPr>
        <w:tc>
          <w:tcPr>
            <w:tcW w:w="3066" w:type="dxa"/>
            <w:tcBorders>
              <w:top w:val="nil"/>
              <w:left w:val="single" w:sz="4" w:space="0" w:color="auto"/>
              <w:bottom w:val="nil"/>
              <w:right w:val="single" w:sz="4" w:space="0" w:color="auto"/>
            </w:tcBorders>
            <w:vAlign w:val="center"/>
          </w:tcPr>
          <w:p w14:paraId="748A229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25CE2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C639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0673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820EC9" w14:textId="77777777" w:rsidR="00E060BF" w:rsidRPr="00480423" w:rsidRDefault="00E060BF" w:rsidP="00AF6673">
            <w:pPr>
              <w:pStyle w:val="TAC"/>
              <w:rPr>
                <w:rFonts w:eastAsiaTheme="minorEastAsia"/>
                <w:lang w:val="en-US" w:eastAsia="zh-CN"/>
              </w:rPr>
            </w:pPr>
          </w:p>
        </w:tc>
      </w:tr>
      <w:tr w:rsidR="00E060BF" w:rsidRPr="00480423" w14:paraId="6304DF4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F7E6F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963CF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49EB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8E96F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E77BFC6" w14:textId="77777777" w:rsidR="00E060BF" w:rsidRPr="00480423" w:rsidRDefault="00E060BF" w:rsidP="00AF6673">
            <w:pPr>
              <w:pStyle w:val="TAC"/>
              <w:rPr>
                <w:rFonts w:eastAsiaTheme="minorEastAsia"/>
                <w:lang w:val="en-US" w:eastAsia="zh-CN"/>
              </w:rPr>
            </w:pPr>
          </w:p>
        </w:tc>
      </w:tr>
      <w:tr w:rsidR="00E060BF" w:rsidRPr="00480423" w14:paraId="2F7B7F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F58FAA" w14:textId="77777777" w:rsidR="00E060BF" w:rsidRPr="00480423" w:rsidRDefault="00E060BF" w:rsidP="00AF6673">
            <w:pPr>
              <w:pStyle w:val="TAC"/>
              <w:rPr>
                <w:rFonts w:eastAsia="Yu Mincho"/>
                <w:lang w:val="en-US"/>
              </w:rPr>
            </w:pPr>
            <w:r w:rsidRPr="00480423">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0395387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2E5B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52C2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02EE4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09C4A3D" w14:textId="77777777" w:rsidTr="005A0D4C">
        <w:trPr>
          <w:trHeight w:val="29"/>
        </w:trPr>
        <w:tc>
          <w:tcPr>
            <w:tcW w:w="3066" w:type="dxa"/>
            <w:tcBorders>
              <w:top w:val="nil"/>
              <w:left w:val="single" w:sz="4" w:space="0" w:color="auto"/>
              <w:bottom w:val="nil"/>
              <w:right w:val="single" w:sz="4" w:space="0" w:color="auto"/>
            </w:tcBorders>
            <w:vAlign w:val="center"/>
          </w:tcPr>
          <w:p w14:paraId="2FE5477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F41F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584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B13B4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03B5E45" w14:textId="77777777" w:rsidR="00E060BF" w:rsidRPr="00480423" w:rsidRDefault="00E060BF" w:rsidP="00AF6673">
            <w:pPr>
              <w:pStyle w:val="TAC"/>
              <w:rPr>
                <w:rFonts w:eastAsiaTheme="minorEastAsia"/>
                <w:lang w:val="en-US" w:eastAsia="zh-CN"/>
              </w:rPr>
            </w:pPr>
          </w:p>
        </w:tc>
      </w:tr>
      <w:tr w:rsidR="00E060BF" w:rsidRPr="00480423" w14:paraId="7E2A0D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D909C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F5A29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A1BB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606D6A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F64EECE" w14:textId="77777777" w:rsidR="00E060BF" w:rsidRPr="00480423" w:rsidRDefault="00E060BF" w:rsidP="00AF6673">
            <w:pPr>
              <w:pStyle w:val="TAC"/>
              <w:rPr>
                <w:rFonts w:eastAsiaTheme="minorEastAsia"/>
                <w:lang w:val="en-US" w:eastAsia="zh-CN"/>
              </w:rPr>
            </w:pPr>
          </w:p>
        </w:tc>
      </w:tr>
      <w:tr w:rsidR="00E060BF" w:rsidRPr="00480423" w14:paraId="19DAEE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5B3D7D" w14:textId="77777777" w:rsidR="00E060BF" w:rsidRPr="00480423" w:rsidRDefault="00E060BF" w:rsidP="00AF6673">
            <w:pPr>
              <w:pStyle w:val="TAC"/>
              <w:rPr>
                <w:rFonts w:eastAsia="Yu Mincho"/>
                <w:lang w:val="en-US"/>
              </w:rPr>
            </w:pPr>
            <w:r w:rsidRPr="00480423">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7D52B6E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3FBB98"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0CA3D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8F63EF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AE84364" w14:textId="77777777" w:rsidTr="005A0D4C">
        <w:trPr>
          <w:trHeight w:val="29"/>
        </w:trPr>
        <w:tc>
          <w:tcPr>
            <w:tcW w:w="3066" w:type="dxa"/>
            <w:tcBorders>
              <w:top w:val="nil"/>
              <w:left w:val="single" w:sz="4" w:space="0" w:color="auto"/>
              <w:bottom w:val="nil"/>
              <w:right w:val="single" w:sz="4" w:space="0" w:color="auto"/>
            </w:tcBorders>
            <w:vAlign w:val="center"/>
          </w:tcPr>
          <w:p w14:paraId="7F07797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CCCED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5C01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96C2B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B7CAB4" w14:textId="77777777" w:rsidR="00E060BF" w:rsidRPr="00480423" w:rsidRDefault="00E060BF" w:rsidP="00AF6673">
            <w:pPr>
              <w:pStyle w:val="TAC"/>
              <w:rPr>
                <w:rFonts w:eastAsiaTheme="minorEastAsia"/>
                <w:lang w:val="en-US" w:eastAsia="zh-CN"/>
              </w:rPr>
            </w:pPr>
          </w:p>
        </w:tc>
      </w:tr>
      <w:tr w:rsidR="00E060BF" w:rsidRPr="00480423" w14:paraId="31B9083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6E31A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D7414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4941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6F181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A05F5F1" w14:textId="77777777" w:rsidR="00E060BF" w:rsidRPr="00480423" w:rsidRDefault="00E060BF" w:rsidP="00AF6673">
            <w:pPr>
              <w:pStyle w:val="TAC"/>
              <w:rPr>
                <w:rFonts w:eastAsiaTheme="minorEastAsia"/>
                <w:lang w:val="en-US" w:eastAsia="zh-CN"/>
              </w:rPr>
            </w:pPr>
          </w:p>
        </w:tc>
      </w:tr>
      <w:tr w:rsidR="00E060BF" w:rsidRPr="00480423" w14:paraId="7EC8AA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7C6AB7" w14:textId="77777777" w:rsidR="00E060BF" w:rsidRPr="00480423" w:rsidRDefault="00E060BF" w:rsidP="00AF6673">
            <w:pPr>
              <w:pStyle w:val="TAC"/>
              <w:rPr>
                <w:rFonts w:eastAsia="Yu Mincho"/>
                <w:lang w:val="en-US"/>
              </w:rPr>
            </w:pPr>
            <w:r w:rsidRPr="00480423">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1A16AE5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2A5056"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58D73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0447EF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C4426C2" w14:textId="77777777" w:rsidTr="005A0D4C">
        <w:trPr>
          <w:trHeight w:val="29"/>
        </w:trPr>
        <w:tc>
          <w:tcPr>
            <w:tcW w:w="3066" w:type="dxa"/>
            <w:tcBorders>
              <w:top w:val="nil"/>
              <w:left w:val="single" w:sz="4" w:space="0" w:color="auto"/>
              <w:bottom w:val="nil"/>
              <w:right w:val="single" w:sz="4" w:space="0" w:color="auto"/>
            </w:tcBorders>
            <w:vAlign w:val="center"/>
          </w:tcPr>
          <w:p w14:paraId="733BC42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E163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5148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1043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A02E626" w14:textId="77777777" w:rsidR="00E060BF" w:rsidRPr="00480423" w:rsidRDefault="00E060BF" w:rsidP="00AF6673">
            <w:pPr>
              <w:pStyle w:val="TAC"/>
              <w:rPr>
                <w:rFonts w:eastAsiaTheme="minorEastAsia"/>
                <w:lang w:val="en-US" w:eastAsia="zh-CN"/>
              </w:rPr>
            </w:pPr>
          </w:p>
        </w:tc>
      </w:tr>
      <w:tr w:rsidR="00E060BF" w:rsidRPr="00480423" w14:paraId="5537F4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8FA9F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78E3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4774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51DA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C4A9B62" w14:textId="77777777" w:rsidR="00E060BF" w:rsidRPr="00480423" w:rsidRDefault="00E060BF" w:rsidP="00AF6673">
            <w:pPr>
              <w:pStyle w:val="TAC"/>
              <w:rPr>
                <w:rFonts w:eastAsiaTheme="minorEastAsia"/>
                <w:lang w:val="en-US" w:eastAsia="zh-CN"/>
              </w:rPr>
            </w:pPr>
          </w:p>
        </w:tc>
      </w:tr>
      <w:tr w:rsidR="00E060BF" w:rsidRPr="00480423" w14:paraId="3213F4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A7687C" w14:textId="77777777" w:rsidR="00E060BF" w:rsidRPr="00480423" w:rsidRDefault="00E060BF" w:rsidP="00AF6673">
            <w:pPr>
              <w:pStyle w:val="TAC"/>
              <w:rPr>
                <w:rFonts w:eastAsia="Yu Mincho"/>
                <w:lang w:val="en-US"/>
              </w:rPr>
            </w:pPr>
            <w:r w:rsidRPr="00480423">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576033D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B0997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FB46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CFCDB9"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BC7C56F" w14:textId="77777777" w:rsidTr="005A0D4C">
        <w:trPr>
          <w:trHeight w:val="29"/>
        </w:trPr>
        <w:tc>
          <w:tcPr>
            <w:tcW w:w="3066" w:type="dxa"/>
            <w:tcBorders>
              <w:top w:val="nil"/>
              <w:left w:val="single" w:sz="4" w:space="0" w:color="auto"/>
              <w:bottom w:val="nil"/>
              <w:right w:val="single" w:sz="4" w:space="0" w:color="auto"/>
            </w:tcBorders>
            <w:vAlign w:val="center"/>
          </w:tcPr>
          <w:p w14:paraId="42A6C1F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26D0E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209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E703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B7D2A2C" w14:textId="77777777" w:rsidR="00E060BF" w:rsidRPr="00480423" w:rsidRDefault="00E060BF" w:rsidP="00AF6673">
            <w:pPr>
              <w:pStyle w:val="TAC"/>
              <w:rPr>
                <w:rFonts w:eastAsiaTheme="minorEastAsia"/>
                <w:lang w:val="en-US" w:eastAsia="zh-CN"/>
              </w:rPr>
            </w:pPr>
          </w:p>
        </w:tc>
      </w:tr>
      <w:tr w:rsidR="00E060BF" w:rsidRPr="00480423" w14:paraId="311A6C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EDF8E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973B8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7366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3DB6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F95CE5B" w14:textId="77777777" w:rsidR="00E060BF" w:rsidRPr="00480423" w:rsidRDefault="00E060BF" w:rsidP="00AF6673">
            <w:pPr>
              <w:pStyle w:val="TAC"/>
              <w:rPr>
                <w:rFonts w:eastAsiaTheme="minorEastAsia"/>
                <w:lang w:val="en-US" w:eastAsia="zh-CN"/>
              </w:rPr>
            </w:pPr>
          </w:p>
        </w:tc>
      </w:tr>
      <w:tr w:rsidR="00E060BF" w:rsidRPr="00480423" w14:paraId="3A8EF4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B3C7A4" w14:textId="77777777" w:rsidR="00E060BF" w:rsidRPr="00480423" w:rsidRDefault="00E060BF" w:rsidP="00AF6673">
            <w:pPr>
              <w:pStyle w:val="TAC"/>
              <w:rPr>
                <w:rFonts w:eastAsia="Yu Mincho"/>
                <w:lang w:val="en-US"/>
              </w:rPr>
            </w:pPr>
            <w:r w:rsidRPr="00480423">
              <w:rPr>
                <w:rFonts w:eastAsia="Yu Mincho"/>
                <w:lang w:val="en-US"/>
              </w:rPr>
              <w:lastRenderedPageBreak/>
              <w:t>CA_n1(2A)-n3B-n79A</w:t>
            </w:r>
          </w:p>
        </w:tc>
        <w:tc>
          <w:tcPr>
            <w:tcW w:w="2712" w:type="dxa"/>
            <w:tcBorders>
              <w:top w:val="single" w:sz="4" w:space="0" w:color="auto"/>
              <w:left w:val="single" w:sz="4" w:space="0" w:color="auto"/>
              <w:bottom w:val="nil"/>
              <w:right w:val="single" w:sz="4" w:space="0" w:color="auto"/>
            </w:tcBorders>
            <w:vAlign w:val="center"/>
          </w:tcPr>
          <w:p w14:paraId="54FED69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7C1E6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A809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48DAF6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48D5CF1" w14:textId="77777777" w:rsidTr="005A0D4C">
        <w:trPr>
          <w:trHeight w:val="29"/>
        </w:trPr>
        <w:tc>
          <w:tcPr>
            <w:tcW w:w="3066" w:type="dxa"/>
            <w:tcBorders>
              <w:top w:val="nil"/>
              <w:left w:val="single" w:sz="4" w:space="0" w:color="auto"/>
              <w:bottom w:val="nil"/>
              <w:right w:val="single" w:sz="4" w:space="0" w:color="auto"/>
            </w:tcBorders>
            <w:vAlign w:val="center"/>
          </w:tcPr>
          <w:p w14:paraId="1950975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3CB78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B8B3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47C8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ED9CCA9" w14:textId="77777777" w:rsidR="00E060BF" w:rsidRPr="00480423" w:rsidRDefault="00E060BF" w:rsidP="00AF6673">
            <w:pPr>
              <w:pStyle w:val="TAC"/>
              <w:rPr>
                <w:rFonts w:eastAsiaTheme="minorEastAsia"/>
                <w:lang w:val="en-US" w:eastAsia="zh-CN"/>
              </w:rPr>
            </w:pPr>
          </w:p>
        </w:tc>
      </w:tr>
      <w:tr w:rsidR="00E060BF" w:rsidRPr="00480423" w14:paraId="7BDC55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33529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F4E1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DC2E2"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7A1F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70953B0" w14:textId="77777777" w:rsidR="00E060BF" w:rsidRPr="00480423" w:rsidRDefault="00E060BF" w:rsidP="00AF6673">
            <w:pPr>
              <w:pStyle w:val="TAC"/>
              <w:rPr>
                <w:rFonts w:eastAsiaTheme="minorEastAsia"/>
                <w:lang w:val="en-US" w:eastAsia="zh-CN"/>
              </w:rPr>
            </w:pPr>
          </w:p>
        </w:tc>
      </w:tr>
      <w:tr w:rsidR="00E060BF" w:rsidRPr="00480423" w14:paraId="591468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D5D6D9" w14:textId="77777777" w:rsidR="00E060BF" w:rsidRPr="00480423" w:rsidRDefault="00E060BF" w:rsidP="00AF6673">
            <w:pPr>
              <w:pStyle w:val="TAC"/>
              <w:rPr>
                <w:rFonts w:eastAsia="Yu Mincho"/>
                <w:lang w:val="en-US"/>
              </w:rPr>
            </w:pPr>
            <w:r w:rsidRPr="00480423">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7CA0101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95D9E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8E7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36948A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9FA0426" w14:textId="77777777" w:rsidTr="005A0D4C">
        <w:trPr>
          <w:trHeight w:val="29"/>
        </w:trPr>
        <w:tc>
          <w:tcPr>
            <w:tcW w:w="3066" w:type="dxa"/>
            <w:tcBorders>
              <w:top w:val="nil"/>
              <w:left w:val="single" w:sz="4" w:space="0" w:color="auto"/>
              <w:bottom w:val="nil"/>
              <w:right w:val="single" w:sz="4" w:space="0" w:color="auto"/>
            </w:tcBorders>
            <w:vAlign w:val="center"/>
          </w:tcPr>
          <w:p w14:paraId="7F09885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BC129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EA65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EF7EB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DDE0888" w14:textId="77777777" w:rsidR="00E060BF" w:rsidRPr="00480423" w:rsidRDefault="00E060BF" w:rsidP="00AF6673">
            <w:pPr>
              <w:pStyle w:val="TAC"/>
              <w:rPr>
                <w:rFonts w:eastAsiaTheme="minorEastAsia"/>
                <w:lang w:val="en-US" w:eastAsia="zh-CN"/>
              </w:rPr>
            </w:pPr>
          </w:p>
        </w:tc>
      </w:tr>
      <w:tr w:rsidR="00E060BF" w:rsidRPr="00480423" w14:paraId="2D4473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7E0F3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A1B1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01FA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A5C4C1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1DF441A" w14:textId="77777777" w:rsidR="00E060BF" w:rsidRPr="00480423" w:rsidRDefault="00E060BF" w:rsidP="00AF6673">
            <w:pPr>
              <w:pStyle w:val="TAC"/>
              <w:rPr>
                <w:rFonts w:eastAsiaTheme="minorEastAsia"/>
                <w:lang w:val="en-US" w:eastAsia="zh-CN"/>
              </w:rPr>
            </w:pPr>
          </w:p>
        </w:tc>
      </w:tr>
      <w:tr w:rsidR="00E060BF" w:rsidRPr="00480423" w14:paraId="2C7DEE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01C973" w14:textId="77777777" w:rsidR="00E060BF" w:rsidRPr="00480423" w:rsidRDefault="00E060BF" w:rsidP="00AF6673">
            <w:pPr>
              <w:pStyle w:val="TAC"/>
              <w:rPr>
                <w:rFonts w:eastAsia="Yu Mincho"/>
                <w:lang w:val="en-US"/>
              </w:rPr>
            </w:pPr>
            <w:r w:rsidRPr="00480423">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D9A226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26E39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F71D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3B858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EF7F462" w14:textId="77777777" w:rsidTr="005A0D4C">
        <w:trPr>
          <w:trHeight w:val="29"/>
        </w:trPr>
        <w:tc>
          <w:tcPr>
            <w:tcW w:w="3066" w:type="dxa"/>
            <w:tcBorders>
              <w:top w:val="nil"/>
              <w:left w:val="single" w:sz="4" w:space="0" w:color="auto"/>
              <w:bottom w:val="nil"/>
              <w:right w:val="single" w:sz="4" w:space="0" w:color="auto"/>
            </w:tcBorders>
            <w:vAlign w:val="center"/>
          </w:tcPr>
          <w:p w14:paraId="76202FB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D294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E84A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843B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1F27ED0" w14:textId="77777777" w:rsidR="00E060BF" w:rsidRPr="00480423" w:rsidRDefault="00E060BF" w:rsidP="00AF6673">
            <w:pPr>
              <w:pStyle w:val="TAC"/>
              <w:rPr>
                <w:rFonts w:eastAsiaTheme="minorEastAsia"/>
                <w:lang w:val="en-US" w:eastAsia="zh-CN"/>
              </w:rPr>
            </w:pPr>
          </w:p>
        </w:tc>
      </w:tr>
      <w:tr w:rsidR="00E060BF" w:rsidRPr="00480423" w14:paraId="3C9086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67598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CE14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0BF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6307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C33DC21" w14:textId="77777777" w:rsidR="00E060BF" w:rsidRPr="00480423" w:rsidRDefault="00E060BF" w:rsidP="00AF6673">
            <w:pPr>
              <w:pStyle w:val="TAC"/>
              <w:rPr>
                <w:rFonts w:eastAsiaTheme="minorEastAsia"/>
                <w:lang w:val="en-US" w:eastAsia="zh-CN"/>
              </w:rPr>
            </w:pPr>
          </w:p>
        </w:tc>
      </w:tr>
      <w:tr w:rsidR="00E060BF" w:rsidRPr="00480423" w14:paraId="239BD7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96E603" w14:textId="77777777" w:rsidR="00E060BF" w:rsidRPr="00480423" w:rsidRDefault="00E060BF" w:rsidP="00AF6673">
            <w:pPr>
              <w:pStyle w:val="TAC"/>
              <w:rPr>
                <w:rFonts w:eastAsia="Yu Mincho"/>
                <w:lang w:val="en-US"/>
              </w:rPr>
            </w:pPr>
            <w:r w:rsidRPr="00480423">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2B02B59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FE2E8A"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4C2A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7FB6D4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40BDB66" w14:textId="77777777" w:rsidTr="005A0D4C">
        <w:trPr>
          <w:trHeight w:val="29"/>
        </w:trPr>
        <w:tc>
          <w:tcPr>
            <w:tcW w:w="3066" w:type="dxa"/>
            <w:tcBorders>
              <w:top w:val="nil"/>
              <w:left w:val="single" w:sz="4" w:space="0" w:color="auto"/>
              <w:bottom w:val="nil"/>
              <w:right w:val="single" w:sz="4" w:space="0" w:color="auto"/>
            </w:tcBorders>
            <w:vAlign w:val="center"/>
          </w:tcPr>
          <w:p w14:paraId="2C9D43E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43FC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D313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963CC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37A6C622" w14:textId="77777777" w:rsidR="00E060BF" w:rsidRPr="00480423" w:rsidRDefault="00E060BF" w:rsidP="00AF6673">
            <w:pPr>
              <w:pStyle w:val="TAC"/>
              <w:rPr>
                <w:rFonts w:eastAsiaTheme="minorEastAsia"/>
                <w:lang w:val="en-US" w:eastAsia="zh-CN"/>
              </w:rPr>
            </w:pPr>
          </w:p>
        </w:tc>
      </w:tr>
      <w:tr w:rsidR="00E060BF" w:rsidRPr="00480423" w14:paraId="0768B3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C91C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FA047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DD79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A436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DBBC45B" w14:textId="77777777" w:rsidR="00E060BF" w:rsidRPr="00480423" w:rsidRDefault="00E060BF" w:rsidP="00AF6673">
            <w:pPr>
              <w:pStyle w:val="TAC"/>
              <w:rPr>
                <w:rFonts w:eastAsiaTheme="minorEastAsia"/>
                <w:lang w:val="en-US" w:eastAsia="zh-CN"/>
              </w:rPr>
            </w:pPr>
          </w:p>
        </w:tc>
      </w:tr>
      <w:tr w:rsidR="00E060BF" w:rsidRPr="00480423" w14:paraId="10B3B3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AD7558" w14:textId="77777777" w:rsidR="00E060BF" w:rsidRPr="00480423" w:rsidRDefault="00E060BF" w:rsidP="00AF6673">
            <w:pPr>
              <w:pStyle w:val="TAC"/>
              <w:rPr>
                <w:rFonts w:eastAsia="Yu Mincho"/>
                <w:lang w:val="en-US"/>
              </w:rPr>
            </w:pPr>
            <w:r w:rsidRPr="00480423">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577BA82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DEFC6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9281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980792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9A0125" w14:textId="77777777" w:rsidTr="005A0D4C">
        <w:trPr>
          <w:trHeight w:val="29"/>
        </w:trPr>
        <w:tc>
          <w:tcPr>
            <w:tcW w:w="3066" w:type="dxa"/>
            <w:tcBorders>
              <w:top w:val="nil"/>
              <w:left w:val="single" w:sz="4" w:space="0" w:color="auto"/>
              <w:bottom w:val="nil"/>
              <w:right w:val="single" w:sz="4" w:space="0" w:color="auto"/>
            </w:tcBorders>
            <w:vAlign w:val="center"/>
          </w:tcPr>
          <w:p w14:paraId="58F3EDF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0FD03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93B3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2995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1921E1C" w14:textId="77777777" w:rsidR="00E060BF" w:rsidRPr="00480423" w:rsidRDefault="00E060BF" w:rsidP="00AF6673">
            <w:pPr>
              <w:pStyle w:val="TAC"/>
              <w:rPr>
                <w:rFonts w:eastAsiaTheme="minorEastAsia"/>
                <w:lang w:val="en-US" w:eastAsia="zh-CN"/>
              </w:rPr>
            </w:pPr>
          </w:p>
        </w:tc>
      </w:tr>
      <w:tr w:rsidR="00E060BF" w:rsidRPr="00480423" w14:paraId="326F99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2AD4A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E2C56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1969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2C08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45600F5" w14:textId="77777777" w:rsidR="00E060BF" w:rsidRPr="00480423" w:rsidRDefault="00E060BF" w:rsidP="00AF6673">
            <w:pPr>
              <w:pStyle w:val="TAC"/>
              <w:rPr>
                <w:rFonts w:eastAsiaTheme="minorEastAsia"/>
                <w:lang w:val="en-US" w:eastAsia="zh-CN"/>
              </w:rPr>
            </w:pPr>
          </w:p>
        </w:tc>
      </w:tr>
      <w:tr w:rsidR="00E060BF" w:rsidRPr="00480423" w14:paraId="53FD69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64D102" w14:textId="77777777" w:rsidR="00E060BF" w:rsidRPr="00480423" w:rsidRDefault="00E060BF" w:rsidP="00AF6673">
            <w:pPr>
              <w:pStyle w:val="TAC"/>
              <w:rPr>
                <w:rFonts w:eastAsia="Yu Mincho"/>
                <w:lang w:val="en-US"/>
              </w:rPr>
            </w:pPr>
            <w:r w:rsidRPr="00480423">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7CB323A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6C77B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38A5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B1FF4C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519A074" w14:textId="77777777" w:rsidTr="005A0D4C">
        <w:trPr>
          <w:trHeight w:val="29"/>
        </w:trPr>
        <w:tc>
          <w:tcPr>
            <w:tcW w:w="3066" w:type="dxa"/>
            <w:tcBorders>
              <w:top w:val="nil"/>
              <w:left w:val="single" w:sz="4" w:space="0" w:color="auto"/>
              <w:bottom w:val="nil"/>
              <w:right w:val="single" w:sz="4" w:space="0" w:color="auto"/>
            </w:tcBorders>
            <w:vAlign w:val="center"/>
          </w:tcPr>
          <w:p w14:paraId="3BCB07D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6F839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1AC8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D59D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F053046" w14:textId="77777777" w:rsidR="00E060BF" w:rsidRPr="00480423" w:rsidRDefault="00E060BF" w:rsidP="00AF6673">
            <w:pPr>
              <w:pStyle w:val="TAC"/>
              <w:rPr>
                <w:rFonts w:eastAsiaTheme="minorEastAsia"/>
                <w:lang w:val="en-US" w:eastAsia="zh-CN"/>
              </w:rPr>
            </w:pPr>
          </w:p>
        </w:tc>
      </w:tr>
      <w:tr w:rsidR="00E060BF" w:rsidRPr="00480423" w14:paraId="641E9D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2D76B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30A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0BEEA"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38F7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B8ABA6D" w14:textId="77777777" w:rsidR="00E060BF" w:rsidRPr="00480423" w:rsidRDefault="00E060BF" w:rsidP="00AF6673">
            <w:pPr>
              <w:pStyle w:val="TAC"/>
              <w:rPr>
                <w:rFonts w:eastAsiaTheme="minorEastAsia"/>
                <w:lang w:val="en-US" w:eastAsia="zh-CN"/>
              </w:rPr>
            </w:pPr>
          </w:p>
        </w:tc>
      </w:tr>
      <w:tr w:rsidR="00E060BF" w:rsidRPr="00480423" w14:paraId="7011C11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9A54CB" w14:textId="77777777" w:rsidR="00E060BF" w:rsidRPr="00480423" w:rsidRDefault="00E060BF" w:rsidP="00AF6673">
            <w:pPr>
              <w:pStyle w:val="TAC"/>
              <w:rPr>
                <w:rFonts w:eastAsia="Yu Mincho"/>
                <w:lang w:val="en-US"/>
              </w:rPr>
            </w:pPr>
            <w:r w:rsidRPr="00480423">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0CB3A3C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CA_n1A-n3A</w:t>
            </w:r>
          </w:p>
          <w:p w14:paraId="629DB27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56D4AEDC" w14:textId="77777777" w:rsidR="00E060BF" w:rsidRPr="00480423" w:rsidRDefault="00E060BF" w:rsidP="00AF6673">
            <w:pPr>
              <w:pStyle w:val="TAC"/>
              <w:rPr>
                <w:rFonts w:eastAsiaTheme="minorEastAsia" w:cs="Arial"/>
                <w:szCs w:val="18"/>
                <w:lang w:val="en-US"/>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452522"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FAE62D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1585F04" w14:textId="77777777" w:rsidTr="005A0D4C">
        <w:trPr>
          <w:trHeight w:val="29"/>
        </w:trPr>
        <w:tc>
          <w:tcPr>
            <w:tcW w:w="3066" w:type="dxa"/>
            <w:tcBorders>
              <w:top w:val="nil"/>
              <w:left w:val="single" w:sz="4" w:space="0" w:color="auto"/>
              <w:bottom w:val="nil"/>
              <w:right w:val="single" w:sz="4" w:space="0" w:color="auto"/>
            </w:tcBorders>
            <w:vAlign w:val="center"/>
          </w:tcPr>
          <w:p w14:paraId="742A89E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EF8E28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4D17CBEE" w14:textId="77777777" w:rsidR="00E060BF" w:rsidRPr="00480423" w:rsidRDefault="00E060BF" w:rsidP="00AF6673">
            <w:pPr>
              <w:pStyle w:val="TAC"/>
              <w:rPr>
                <w:rFonts w:eastAsiaTheme="minorEastAsia" w:cs="Arial"/>
                <w:szCs w:val="18"/>
                <w:lang w:val="en-US"/>
              </w:rPr>
            </w:pPr>
            <w:r w:rsidRPr="00480423">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F756B5"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3FC63126" w14:textId="77777777" w:rsidR="00E060BF" w:rsidRPr="00480423" w:rsidRDefault="00E060BF" w:rsidP="00AF6673">
            <w:pPr>
              <w:pStyle w:val="TAC"/>
              <w:rPr>
                <w:rFonts w:eastAsiaTheme="minorEastAsia"/>
                <w:lang w:val="en-US" w:eastAsia="zh-CN"/>
              </w:rPr>
            </w:pPr>
          </w:p>
        </w:tc>
      </w:tr>
      <w:tr w:rsidR="00E060BF" w:rsidRPr="00480423" w14:paraId="2D168D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41D89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72020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D800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A692C6"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C5968CF" w14:textId="77777777" w:rsidR="00E060BF" w:rsidRPr="00480423" w:rsidRDefault="00E060BF" w:rsidP="00AF6673">
            <w:pPr>
              <w:pStyle w:val="TAC"/>
              <w:rPr>
                <w:rFonts w:eastAsiaTheme="minorEastAsia"/>
                <w:lang w:val="en-US" w:eastAsia="zh-CN"/>
              </w:rPr>
            </w:pPr>
          </w:p>
        </w:tc>
      </w:tr>
      <w:tr w:rsidR="00E060BF" w:rsidRPr="00480423" w14:paraId="3AF628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3EC867"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649B09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2AB579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0F08D30A" w14:textId="77777777" w:rsidR="00E060BF" w:rsidRPr="00480423" w:rsidRDefault="00E060BF" w:rsidP="00AF6673">
            <w:pPr>
              <w:pStyle w:val="TAC"/>
              <w:rPr>
                <w:rFonts w:eastAsia="Yu Mincho" w:cs="Arial"/>
                <w:lang w:val="en-US"/>
              </w:rPr>
            </w:pPr>
            <w:r w:rsidRPr="00480423">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6094D22A"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4F838D"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76A073"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0</w:t>
            </w:r>
          </w:p>
        </w:tc>
      </w:tr>
      <w:tr w:rsidR="00E060BF" w:rsidRPr="00480423" w14:paraId="7DC533D7" w14:textId="77777777" w:rsidTr="005A0D4C">
        <w:trPr>
          <w:trHeight w:val="29"/>
        </w:trPr>
        <w:tc>
          <w:tcPr>
            <w:tcW w:w="3066" w:type="dxa"/>
            <w:tcBorders>
              <w:top w:val="nil"/>
              <w:left w:val="single" w:sz="4" w:space="0" w:color="auto"/>
              <w:bottom w:val="nil"/>
              <w:right w:val="single" w:sz="4" w:space="0" w:color="auto"/>
            </w:tcBorders>
            <w:vAlign w:val="center"/>
          </w:tcPr>
          <w:p w14:paraId="10827672"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806BCD7" w14:textId="77777777" w:rsidR="00E060BF" w:rsidRPr="00480423" w:rsidRDefault="00E060BF" w:rsidP="00AF6673">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7849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F71BEE"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4F74955" w14:textId="77777777" w:rsidR="00E060BF" w:rsidRPr="00480423" w:rsidRDefault="00E060BF" w:rsidP="00AF6673">
            <w:pPr>
              <w:pStyle w:val="TAC"/>
              <w:rPr>
                <w:rFonts w:eastAsia="Yu Mincho" w:cs="Arial"/>
                <w:szCs w:val="18"/>
                <w:lang w:val="en-US"/>
              </w:rPr>
            </w:pPr>
          </w:p>
        </w:tc>
      </w:tr>
      <w:tr w:rsidR="00E060BF" w:rsidRPr="00480423" w14:paraId="7149EE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62C9E0"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15E75924" w14:textId="77777777" w:rsidR="00E060BF" w:rsidRPr="00480423" w:rsidRDefault="00E060BF" w:rsidP="00AF6673">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3677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B5DCBD"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CE1E639" w14:textId="77777777" w:rsidR="00E060BF" w:rsidRPr="00480423" w:rsidRDefault="00E060BF" w:rsidP="00AF6673">
            <w:pPr>
              <w:pStyle w:val="TAC"/>
              <w:rPr>
                <w:rFonts w:eastAsia="Yu Mincho" w:cs="Arial"/>
                <w:szCs w:val="18"/>
                <w:lang w:val="en-US"/>
              </w:rPr>
            </w:pPr>
          </w:p>
        </w:tc>
      </w:tr>
      <w:tr w:rsidR="00E060BF" w:rsidRPr="00480423" w14:paraId="4529E61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60BCB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66357E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2D370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342E19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CA_n5A-n7A</w:t>
            </w:r>
          </w:p>
          <w:p w14:paraId="67846582"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371F3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B66065"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D9CD87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0</w:t>
            </w:r>
          </w:p>
        </w:tc>
      </w:tr>
      <w:tr w:rsidR="00E060BF" w:rsidRPr="00480423" w14:paraId="0D266320" w14:textId="77777777" w:rsidTr="005A0D4C">
        <w:trPr>
          <w:trHeight w:val="29"/>
        </w:trPr>
        <w:tc>
          <w:tcPr>
            <w:tcW w:w="3066" w:type="dxa"/>
            <w:tcBorders>
              <w:top w:val="nil"/>
              <w:left w:val="single" w:sz="4" w:space="0" w:color="auto"/>
              <w:bottom w:val="nil"/>
              <w:right w:val="single" w:sz="4" w:space="0" w:color="auto"/>
            </w:tcBorders>
            <w:vAlign w:val="center"/>
          </w:tcPr>
          <w:p w14:paraId="736BC58E"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0886DF50" w14:textId="77777777" w:rsidR="00E060BF" w:rsidRPr="00480423" w:rsidRDefault="00E060BF" w:rsidP="00AF6673">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31A3F4"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6BA1B4"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275CF7" w14:textId="77777777" w:rsidR="00E060BF" w:rsidRPr="00480423" w:rsidRDefault="00E060BF" w:rsidP="00AF6673">
            <w:pPr>
              <w:pStyle w:val="TAC"/>
              <w:rPr>
                <w:rFonts w:eastAsia="Yu Mincho" w:cs="Arial"/>
                <w:szCs w:val="18"/>
                <w:lang w:val="en-US"/>
              </w:rPr>
            </w:pPr>
          </w:p>
        </w:tc>
      </w:tr>
      <w:tr w:rsidR="00E060BF" w:rsidRPr="00480423" w14:paraId="13D4CC2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B56B9D" w14:textId="77777777" w:rsidR="00E060BF" w:rsidRPr="00480423" w:rsidRDefault="00E060BF" w:rsidP="00AF6673">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EEE273A" w14:textId="77777777" w:rsidR="00E060BF" w:rsidRPr="00480423" w:rsidRDefault="00E060BF" w:rsidP="00AF6673">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39098" w14:textId="77777777" w:rsidR="00E060BF" w:rsidRPr="00480423" w:rsidRDefault="00E060BF" w:rsidP="00AF6673">
            <w:pPr>
              <w:pStyle w:val="TAC"/>
              <w:rPr>
                <w:rFonts w:eastAsia="Yu Mincho" w:cs="Arial"/>
                <w:szCs w:val="18"/>
                <w:lang w:val="en-US" w:eastAsia="zh-CN"/>
              </w:rPr>
            </w:pPr>
            <w:r w:rsidRPr="00480423">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AEFDB9" w14:textId="77777777" w:rsidR="00E060BF" w:rsidRPr="00480423" w:rsidRDefault="00E060BF" w:rsidP="00AF6673">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B486844" w14:textId="77777777" w:rsidR="00E060BF" w:rsidRPr="00480423" w:rsidRDefault="00E060BF" w:rsidP="00AF6673">
            <w:pPr>
              <w:pStyle w:val="TAC"/>
              <w:rPr>
                <w:rFonts w:eastAsia="Yu Mincho" w:cs="Arial"/>
                <w:szCs w:val="18"/>
                <w:lang w:val="en-US" w:eastAsia="zh-CN"/>
              </w:rPr>
            </w:pPr>
          </w:p>
        </w:tc>
      </w:tr>
      <w:tr w:rsidR="00E060BF" w:rsidRPr="00480423" w14:paraId="4F057A6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A99B29" w14:textId="77777777" w:rsidR="00E060BF" w:rsidRPr="00480423" w:rsidRDefault="00E060BF" w:rsidP="00AF6673">
            <w:pPr>
              <w:pStyle w:val="TAC"/>
              <w:rPr>
                <w:rFonts w:eastAsia="Yu Mincho"/>
                <w:lang w:val="en-US"/>
              </w:rPr>
            </w:pPr>
            <w:r w:rsidRPr="00480423">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36B252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0C4F14" w14:textId="77777777" w:rsidR="00E060BF" w:rsidRPr="00480423" w:rsidRDefault="00E060BF" w:rsidP="00AF6673">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429C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F86BCCA" w14:textId="77777777" w:rsidR="00E060BF" w:rsidRPr="00480423" w:rsidRDefault="00E060BF" w:rsidP="00AF6673">
            <w:pPr>
              <w:pStyle w:val="TAC"/>
              <w:rPr>
                <w:rFonts w:eastAsia="Yu Mincho"/>
                <w:lang w:val="en-US"/>
              </w:rPr>
            </w:pPr>
            <w:r w:rsidRPr="00480423">
              <w:rPr>
                <w:rFonts w:eastAsia="Yu Mincho"/>
                <w:szCs w:val="18"/>
                <w:lang w:val="en-US"/>
              </w:rPr>
              <w:t>0</w:t>
            </w:r>
          </w:p>
        </w:tc>
      </w:tr>
      <w:tr w:rsidR="00E060BF" w:rsidRPr="00480423" w14:paraId="72D09A34" w14:textId="77777777" w:rsidTr="005A0D4C">
        <w:trPr>
          <w:trHeight w:val="29"/>
        </w:trPr>
        <w:tc>
          <w:tcPr>
            <w:tcW w:w="3066" w:type="dxa"/>
            <w:tcBorders>
              <w:top w:val="nil"/>
              <w:left w:val="single" w:sz="4" w:space="0" w:color="auto"/>
              <w:bottom w:val="nil"/>
              <w:right w:val="single" w:sz="4" w:space="0" w:color="auto"/>
            </w:tcBorders>
            <w:vAlign w:val="center"/>
          </w:tcPr>
          <w:p w14:paraId="2036C12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9BC9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B74E0" w14:textId="77777777" w:rsidR="00E060BF" w:rsidRPr="00480423" w:rsidRDefault="00E060BF" w:rsidP="00AF6673">
            <w:pPr>
              <w:pStyle w:val="TAC"/>
              <w:rPr>
                <w:rFonts w:eastAsia="Yu Mincho"/>
                <w:lang w:val="en-US"/>
              </w:rPr>
            </w:pPr>
            <w:r w:rsidRPr="00480423">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0F8F36" w14:textId="77777777" w:rsidR="00E060BF" w:rsidRPr="00480423" w:rsidRDefault="00E060BF" w:rsidP="00AF667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F602A7" w14:textId="77777777" w:rsidR="00E060BF" w:rsidRPr="00480423" w:rsidRDefault="00E060BF" w:rsidP="00AF6673">
            <w:pPr>
              <w:pStyle w:val="TAC"/>
              <w:rPr>
                <w:rFonts w:eastAsia="Yu Mincho"/>
                <w:lang w:val="en-US"/>
              </w:rPr>
            </w:pPr>
          </w:p>
        </w:tc>
      </w:tr>
      <w:tr w:rsidR="00E060BF" w:rsidRPr="00480423" w14:paraId="5E374C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8BF6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5942F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04F11" w14:textId="77777777" w:rsidR="00E060BF" w:rsidRPr="00480423" w:rsidRDefault="00E060BF" w:rsidP="00AF6673">
            <w:pPr>
              <w:pStyle w:val="TAC"/>
              <w:rPr>
                <w:rFonts w:eastAsia="Yu Mincho"/>
                <w:lang w:val="en-US"/>
              </w:rPr>
            </w:pPr>
            <w:r w:rsidRPr="00480423">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163723" w14:textId="77777777" w:rsidR="00E060BF" w:rsidRPr="00480423" w:rsidRDefault="00E060BF" w:rsidP="00AF667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54E0C36" w14:textId="77777777" w:rsidR="00E060BF" w:rsidRPr="00480423" w:rsidRDefault="00E060BF" w:rsidP="00AF6673">
            <w:pPr>
              <w:pStyle w:val="TAC"/>
              <w:rPr>
                <w:rFonts w:eastAsia="Yu Mincho"/>
                <w:lang w:val="en-US"/>
              </w:rPr>
            </w:pPr>
          </w:p>
        </w:tc>
      </w:tr>
      <w:tr w:rsidR="00E060BF" w:rsidRPr="00480423" w14:paraId="34965450" w14:textId="77777777" w:rsidTr="005A0D4C">
        <w:trPr>
          <w:trHeight w:val="29"/>
        </w:trPr>
        <w:tc>
          <w:tcPr>
            <w:tcW w:w="3066" w:type="dxa"/>
            <w:tcBorders>
              <w:top w:val="nil"/>
              <w:left w:val="single" w:sz="4" w:space="0" w:color="auto"/>
              <w:bottom w:val="nil"/>
              <w:right w:val="single" w:sz="4" w:space="0" w:color="auto"/>
            </w:tcBorders>
            <w:vAlign w:val="center"/>
          </w:tcPr>
          <w:p w14:paraId="0A8F3416"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2CDD981" w14:textId="77777777" w:rsidR="00E060BF" w:rsidRPr="008523D2" w:rsidRDefault="00E060BF" w:rsidP="00AF6673">
            <w:pPr>
              <w:pStyle w:val="TAC"/>
              <w:rPr>
                <w:lang w:eastAsia="zh-CN"/>
              </w:rPr>
            </w:pPr>
            <w:r w:rsidRPr="008523D2">
              <w:rPr>
                <w:lang w:eastAsia="zh-CN"/>
              </w:rPr>
              <w:t>CA_n1A-n5A</w:t>
            </w:r>
          </w:p>
          <w:p w14:paraId="1E1DF578" w14:textId="77777777" w:rsidR="00E060BF" w:rsidRPr="008523D2" w:rsidRDefault="00E060BF" w:rsidP="00AF6673">
            <w:pPr>
              <w:pStyle w:val="TAC"/>
              <w:rPr>
                <w:lang w:eastAsia="zh-CN"/>
              </w:rPr>
            </w:pPr>
            <w:r w:rsidRPr="008523D2">
              <w:rPr>
                <w:lang w:eastAsia="zh-CN"/>
              </w:rPr>
              <w:t>CA_n1A-n28A</w:t>
            </w:r>
          </w:p>
          <w:p w14:paraId="7E5EBAA2" w14:textId="77777777" w:rsidR="00E060BF" w:rsidRPr="00480423" w:rsidRDefault="00E060BF" w:rsidP="00AF6673">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132AC1FB" w14:textId="77777777" w:rsidR="00E060BF" w:rsidRPr="00480423" w:rsidRDefault="00E060BF" w:rsidP="00AF6673">
            <w:pPr>
              <w:pStyle w:val="TAC"/>
              <w:rPr>
                <w:rFonts w:eastAsia="Yu Mincho"/>
                <w:szCs w:val="18"/>
                <w:lang w:val="en-US"/>
              </w:rPr>
            </w:pPr>
            <w:r w:rsidRPr="008523D2">
              <w:rPr>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6067AA"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F75C86A"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2AF263C1" w14:textId="77777777" w:rsidTr="005A0D4C">
        <w:trPr>
          <w:trHeight w:val="29"/>
        </w:trPr>
        <w:tc>
          <w:tcPr>
            <w:tcW w:w="3066" w:type="dxa"/>
            <w:tcBorders>
              <w:top w:val="nil"/>
              <w:left w:val="single" w:sz="4" w:space="0" w:color="auto"/>
              <w:bottom w:val="nil"/>
              <w:right w:val="single" w:sz="4" w:space="0" w:color="auto"/>
            </w:tcBorders>
            <w:vAlign w:val="center"/>
          </w:tcPr>
          <w:p w14:paraId="062D57A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48987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12ADF1" w14:textId="77777777" w:rsidR="00E060BF" w:rsidRPr="00480423" w:rsidRDefault="00E060BF" w:rsidP="00AF6673">
            <w:pPr>
              <w:pStyle w:val="TAC"/>
              <w:rPr>
                <w:rFonts w:eastAsia="Yu Mincho"/>
                <w:szCs w:val="18"/>
                <w:lang w:val="en-US"/>
              </w:rPr>
            </w:pPr>
            <w:r w:rsidRPr="008523D2">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A80165"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64A497F" w14:textId="77777777" w:rsidR="00E060BF" w:rsidRPr="00480423" w:rsidRDefault="00E060BF" w:rsidP="00AF6673">
            <w:pPr>
              <w:pStyle w:val="TAC"/>
              <w:rPr>
                <w:rFonts w:eastAsia="Yu Mincho"/>
                <w:lang w:val="en-US"/>
              </w:rPr>
            </w:pPr>
          </w:p>
        </w:tc>
      </w:tr>
      <w:tr w:rsidR="00E060BF" w:rsidRPr="00480423" w14:paraId="5C8FF00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9BC0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4E02F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915C4" w14:textId="77777777" w:rsidR="00E060BF" w:rsidRPr="00480423" w:rsidRDefault="00E060BF" w:rsidP="00AF6673">
            <w:pPr>
              <w:pStyle w:val="TAC"/>
              <w:rPr>
                <w:rFonts w:eastAsia="Yu Mincho"/>
                <w:szCs w:val="18"/>
                <w:lang w:val="en-US"/>
              </w:rPr>
            </w:pPr>
            <w:r w:rsidRPr="008523D2">
              <w:rPr>
                <w:rFonts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E4C9EE"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7223A578" w14:textId="77777777" w:rsidR="00E060BF" w:rsidRPr="00480423" w:rsidRDefault="00E060BF" w:rsidP="00AF6673">
            <w:pPr>
              <w:pStyle w:val="TAC"/>
              <w:rPr>
                <w:rFonts w:eastAsia="Yu Mincho"/>
                <w:lang w:val="en-US"/>
              </w:rPr>
            </w:pPr>
          </w:p>
        </w:tc>
      </w:tr>
      <w:tr w:rsidR="00E060BF" w:rsidRPr="00480423" w14:paraId="4FA19B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F7BA5F" w14:textId="77777777" w:rsidR="00E060BF" w:rsidRPr="00480423" w:rsidRDefault="00E060BF" w:rsidP="00AF6673">
            <w:pPr>
              <w:pStyle w:val="TAC"/>
              <w:rPr>
                <w:rFonts w:eastAsia="Yu Mincho"/>
                <w:lang w:val="en-US"/>
              </w:rPr>
            </w:pPr>
            <w:r w:rsidRPr="00480423">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72B59E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3C7E88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5D378297" w14:textId="77777777" w:rsidR="00E060BF" w:rsidRPr="00480423" w:rsidRDefault="00E060BF" w:rsidP="00AF6673">
            <w:pPr>
              <w:pStyle w:val="TAC"/>
              <w:rPr>
                <w:rFonts w:eastAsia="Yu Mincho"/>
                <w:lang w:val="en-US"/>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3599C97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D21E83"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2E96A59"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4851C5A3" w14:textId="77777777" w:rsidTr="005A0D4C">
        <w:trPr>
          <w:trHeight w:val="29"/>
        </w:trPr>
        <w:tc>
          <w:tcPr>
            <w:tcW w:w="3066" w:type="dxa"/>
            <w:tcBorders>
              <w:top w:val="nil"/>
              <w:left w:val="single" w:sz="4" w:space="0" w:color="auto"/>
              <w:bottom w:val="nil"/>
              <w:right w:val="single" w:sz="4" w:space="0" w:color="auto"/>
            </w:tcBorders>
            <w:vAlign w:val="center"/>
          </w:tcPr>
          <w:p w14:paraId="05CD7B3C" w14:textId="77777777" w:rsidR="00E060BF" w:rsidRPr="00480423" w:rsidRDefault="00E060BF" w:rsidP="00AF6673">
            <w:pPr>
              <w:pStyle w:val="TAC"/>
              <w:rPr>
                <w:rFonts w:eastAsia="Yu Mincho"/>
                <w:lang w:val="en-US"/>
              </w:rPr>
            </w:pPr>
          </w:p>
        </w:tc>
        <w:tc>
          <w:tcPr>
            <w:tcW w:w="2712" w:type="dxa"/>
            <w:tcBorders>
              <w:top w:val="nil"/>
              <w:left w:val="nil"/>
              <w:bottom w:val="nil"/>
              <w:right w:val="single" w:sz="4" w:space="0" w:color="auto"/>
            </w:tcBorders>
            <w:vAlign w:val="center"/>
          </w:tcPr>
          <w:p w14:paraId="36FD71E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06B0B6" w14:textId="77777777" w:rsidR="00E060BF" w:rsidRPr="00480423" w:rsidRDefault="00E060BF" w:rsidP="00AF6673">
            <w:pPr>
              <w:pStyle w:val="TAC"/>
              <w:rPr>
                <w:rFonts w:eastAsia="Yu Mincho"/>
                <w:lang w:val="en-US"/>
              </w:rPr>
            </w:pPr>
            <w:r w:rsidRPr="00480423">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B60623"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166C9F" w14:textId="77777777" w:rsidR="00E060BF" w:rsidRPr="00480423" w:rsidRDefault="00E060BF" w:rsidP="00AF6673">
            <w:pPr>
              <w:pStyle w:val="TAC"/>
              <w:rPr>
                <w:rFonts w:eastAsia="Yu Mincho"/>
                <w:lang w:val="en-US"/>
              </w:rPr>
            </w:pPr>
          </w:p>
        </w:tc>
      </w:tr>
      <w:tr w:rsidR="00E060BF" w:rsidRPr="00480423" w14:paraId="17B9AE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17C8B3" w14:textId="77777777" w:rsidR="00E060BF" w:rsidRPr="00480423" w:rsidRDefault="00E060BF" w:rsidP="00AF6673">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1F7B1D4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1EBA48" w14:textId="77777777" w:rsidR="00E060BF" w:rsidRPr="00480423" w:rsidRDefault="00E060BF" w:rsidP="00AF6673">
            <w:pPr>
              <w:pStyle w:val="TAC"/>
              <w:rPr>
                <w:rFonts w:eastAsia="Yu Mincho"/>
                <w:lang w:val="en-US"/>
              </w:rPr>
            </w:pPr>
            <w:r w:rsidRPr="00480423">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DD2A4F"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9ACDD7C" w14:textId="77777777" w:rsidR="00E060BF" w:rsidRPr="00480423" w:rsidRDefault="00E060BF" w:rsidP="00AF6673">
            <w:pPr>
              <w:pStyle w:val="TAC"/>
              <w:rPr>
                <w:rFonts w:eastAsia="Yu Mincho"/>
                <w:lang w:val="en-US"/>
              </w:rPr>
            </w:pPr>
          </w:p>
        </w:tc>
      </w:tr>
      <w:tr w:rsidR="00E060BF" w:rsidRPr="00480423" w14:paraId="1C0990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5AA1F3" w14:textId="77777777" w:rsidR="00E060BF" w:rsidRPr="00480423" w:rsidRDefault="00E060BF" w:rsidP="00AF6673">
            <w:pPr>
              <w:pStyle w:val="TAC"/>
              <w:rPr>
                <w:rFonts w:eastAsia="Yu Mincho"/>
                <w:lang w:val="en-US"/>
              </w:rPr>
            </w:pPr>
            <w:r w:rsidRPr="008523D2">
              <w:rPr>
                <w:lang w:eastAsia="zh-CN"/>
              </w:rPr>
              <w:t>CA_n1A-n5A-n79A</w:t>
            </w:r>
          </w:p>
        </w:tc>
        <w:tc>
          <w:tcPr>
            <w:tcW w:w="2712" w:type="dxa"/>
            <w:tcBorders>
              <w:top w:val="single" w:sz="4" w:space="0" w:color="auto"/>
              <w:left w:val="nil"/>
              <w:bottom w:val="nil"/>
              <w:right w:val="single" w:sz="4" w:space="0" w:color="auto"/>
            </w:tcBorders>
            <w:vAlign w:val="center"/>
          </w:tcPr>
          <w:p w14:paraId="3503BF52" w14:textId="77777777" w:rsidR="00E060BF" w:rsidRPr="008523D2" w:rsidRDefault="00E060BF" w:rsidP="00AF6673">
            <w:pPr>
              <w:pStyle w:val="TAC"/>
              <w:rPr>
                <w:lang w:eastAsia="zh-CN"/>
              </w:rPr>
            </w:pPr>
            <w:r w:rsidRPr="008523D2">
              <w:rPr>
                <w:lang w:eastAsia="zh-CN"/>
              </w:rPr>
              <w:t>CA_n1A-n5A</w:t>
            </w:r>
          </w:p>
          <w:p w14:paraId="6BCF70AC" w14:textId="77777777" w:rsidR="00E060BF" w:rsidRPr="008523D2" w:rsidRDefault="00E060BF" w:rsidP="00AF6673">
            <w:pPr>
              <w:pStyle w:val="TAC"/>
              <w:rPr>
                <w:lang w:eastAsia="zh-CN"/>
              </w:rPr>
            </w:pPr>
            <w:r w:rsidRPr="008523D2">
              <w:rPr>
                <w:lang w:eastAsia="zh-CN"/>
              </w:rPr>
              <w:t>CA_n1A-n79A</w:t>
            </w:r>
          </w:p>
          <w:p w14:paraId="1022660E" w14:textId="77777777" w:rsidR="00E060BF" w:rsidRPr="00480423" w:rsidRDefault="00E060BF" w:rsidP="00AF6673">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2B1EC66"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EC6B93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8BBE9EA"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1F43A623" w14:textId="77777777" w:rsidTr="005A0D4C">
        <w:trPr>
          <w:trHeight w:val="29"/>
        </w:trPr>
        <w:tc>
          <w:tcPr>
            <w:tcW w:w="3066" w:type="dxa"/>
            <w:tcBorders>
              <w:top w:val="nil"/>
              <w:left w:val="single" w:sz="4" w:space="0" w:color="auto"/>
              <w:bottom w:val="nil"/>
              <w:right w:val="single" w:sz="4" w:space="0" w:color="auto"/>
            </w:tcBorders>
            <w:vAlign w:val="center"/>
          </w:tcPr>
          <w:p w14:paraId="35FFE815" w14:textId="77777777" w:rsidR="00E060BF" w:rsidRPr="00480423" w:rsidRDefault="00E060BF" w:rsidP="00AF6673">
            <w:pPr>
              <w:pStyle w:val="TAC"/>
              <w:rPr>
                <w:rFonts w:eastAsia="Yu Mincho"/>
                <w:lang w:val="en-US"/>
              </w:rPr>
            </w:pPr>
          </w:p>
        </w:tc>
        <w:tc>
          <w:tcPr>
            <w:tcW w:w="2712" w:type="dxa"/>
            <w:tcBorders>
              <w:top w:val="nil"/>
              <w:left w:val="nil"/>
              <w:bottom w:val="nil"/>
              <w:right w:val="single" w:sz="4" w:space="0" w:color="auto"/>
            </w:tcBorders>
            <w:vAlign w:val="center"/>
          </w:tcPr>
          <w:p w14:paraId="3577400D"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E10512" w14:textId="77777777" w:rsidR="00E060BF" w:rsidRPr="00480423" w:rsidRDefault="00E060BF" w:rsidP="00AF6673">
            <w:pPr>
              <w:pStyle w:val="TAC"/>
              <w:rPr>
                <w:rFonts w:eastAsia="Yu Mincho"/>
                <w:lang w:val="en-US"/>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8C4EEA"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BC5CDF" w14:textId="77777777" w:rsidR="00E060BF" w:rsidRPr="00480423" w:rsidRDefault="00E060BF" w:rsidP="00AF6673">
            <w:pPr>
              <w:pStyle w:val="TAC"/>
              <w:rPr>
                <w:rFonts w:eastAsia="Yu Mincho"/>
                <w:lang w:val="en-US"/>
              </w:rPr>
            </w:pPr>
          </w:p>
        </w:tc>
      </w:tr>
      <w:tr w:rsidR="00E060BF" w:rsidRPr="00480423" w14:paraId="567014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495F5D" w14:textId="77777777" w:rsidR="00E060BF" w:rsidRPr="00480423" w:rsidRDefault="00E060BF" w:rsidP="00AF6673">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76DC33A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B732DC" w14:textId="77777777" w:rsidR="00E060BF" w:rsidRPr="00480423" w:rsidRDefault="00E060BF" w:rsidP="00AF6673">
            <w:pPr>
              <w:pStyle w:val="TAC"/>
              <w:rPr>
                <w:rFonts w:eastAsia="Yu Mincho"/>
                <w:lang w:val="en-US"/>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727248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3B0F33C" w14:textId="77777777" w:rsidR="00E060BF" w:rsidRPr="00480423" w:rsidRDefault="00E060BF" w:rsidP="00AF6673">
            <w:pPr>
              <w:pStyle w:val="TAC"/>
              <w:rPr>
                <w:rFonts w:eastAsia="Yu Mincho"/>
                <w:lang w:val="en-US"/>
              </w:rPr>
            </w:pPr>
          </w:p>
        </w:tc>
      </w:tr>
      <w:tr w:rsidR="00E060BF" w:rsidRPr="00480423" w14:paraId="36F785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CA569B" w14:textId="77777777" w:rsidR="00E060BF" w:rsidRPr="00480423" w:rsidRDefault="00E060BF" w:rsidP="00AF6673">
            <w:pPr>
              <w:pStyle w:val="TAC"/>
              <w:rPr>
                <w:rFonts w:eastAsia="Yu Mincho"/>
                <w:lang w:val="en-US"/>
              </w:rPr>
            </w:pPr>
            <w:r w:rsidRPr="008523D2">
              <w:rPr>
                <w:lang w:eastAsia="zh-CN"/>
              </w:rPr>
              <w:t>CA_n1A-n5A-n79A</w:t>
            </w:r>
          </w:p>
        </w:tc>
        <w:tc>
          <w:tcPr>
            <w:tcW w:w="2712" w:type="dxa"/>
            <w:tcBorders>
              <w:top w:val="single" w:sz="4" w:space="0" w:color="auto"/>
              <w:left w:val="nil"/>
              <w:bottom w:val="nil"/>
              <w:right w:val="single" w:sz="4" w:space="0" w:color="auto"/>
            </w:tcBorders>
            <w:vAlign w:val="center"/>
          </w:tcPr>
          <w:p w14:paraId="016946D6" w14:textId="77777777" w:rsidR="00E060BF" w:rsidRPr="008523D2" w:rsidRDefault="00E060BF" w:rsidP="00AF6673">
            <w:pPr>
              <w:pStyle w:val="TAC"/>
              <w:rPr>
                <w:lang w:eastAsia="zh-CN"/>
              </w:rPr>
            </w:pPr>
            <w:r w:rsidRPr="008523D2">
              <w:rPr>
                <w:lang w:eastAsia="zh-CN"/>
              </w:rPr>
              <w:t>CA_n1A-n5A</w:t>
            </w:r>
          </w:p>
          <w:p w14:paraId="3ECF4101" w14:textId="77777777" w:rsidR="00E060BF" w:rsidRPr="008523D2" w:rsidRDefault="00E060BF" w:rsidP="00AF6673">
            <w:pPr>
              <w:pStyle w:val="TAC"/>
              <w:rPr>
                <w:lang w:eastAsia="zh-CN"/>
              </w:rPr>
            </w:pPr>
            <w:r w:rsidRPr="008523D2">
              <w:rPr>
                <w:lang w:eastAsia="zh-CN"/>
              </w:rPr>
              <w:t>CA_n1A-n79A</w:t>
            </w:r>
          </w:p>
          <w:p w14:paraId="2FFDA539" w14:textId="77777777" w:rsidR="00E060BF" w:rsidRPr="00480423" w:rsidRDefault="00E060BF" w:rsidP="00AF6673">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30B84331"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7F66D38"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3C8BC96"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166EA1BA" w14:textId="77777777" w:rsidTr="005A0D4C">
        <w:trPr>
          <w:trHeight w:val="202"/>
        </w:trPr>
        <w:tc>
          <w:tcPr>
            <w:tcW w:w="3066" w:type="dxa"/>
            <w:tcBorders>
              <w:top w:val="nil"/>
              <w:left w:val="single" w:sz="4" w:space="0" w:color="auto"/>
              <w:bottom w:val="nil"/>
              <w:right w:val="single" w:sz="4" w:space="0" w:color="auto"/>
            </w:tcBorders>
            <w:vAlign w:val="center"/>
          </w:tcPr>
          <w:p w14:paraId="50CF5C97" w14:textId="77777777" w:rsidR="00E060BF" w:rsidRPr="00480423" w:rsidRDefault="00E060BF" w:rsidP="00AF6673">
            <w:pPr>
              <w:pStyle w:val="TAC"/>
              <w:rPr>
                <w:rFonts w:eastAsiaTheme="minorEastAsia"/>
                <w:lang w:val="zh-CN"/>
              </w:rPr>
            </w:pPr>
            <w:r w:rsidRPr="00480423">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3E1FEF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6A353D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CA_n1A-n8A</w:t>
            </w:r>
          </w:p>
          <w:p w14:paraId="1774E7BC" w14:textId="77777777" w:rsidR="00E060BF" w:rsidRPr="00480423" w:rsidRDefault="00E060BF" w:rsidP="00AF6673">
            <w:pPr>
              <w:pStyle w:val="TAC"/>
              <w:rPr>
                <w:rFonts w:eastAsiaTheme="minorEastAsia"/>
                <w:lang w:val="en-US"/>
              </w:rPr>
            </w:pPr>
            <w:r w:rsidRPr="00480423">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AEAC500"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9489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E16D5"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7E1E13AB" w14:textId="77777777" w:rsidTr="005A0D4C">
        <w:trPr>
          <w:trHeight w:val="202"/>
        </w:trPr>
        <w:tc>
          <w:tcPr>
            <w:tcW w:w="3066" w:type="dxa"/>
            <w:tcBorders>
              <w:top w:val="nil"/>
              <w:left w:val="single" w:sz="4" w:space="0" w:color="auto"/>
              <w:bottom w:val="nil"/>
              <w:right w:val="single" w:sz="4" w:space="0" w:color="auto"/>
            </w:tcBorders>
            <w:vAlign w:val="center"/>
          </w:tcPr>
          <w:p w14:paraId="2D3F26D3"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6AC146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C2C10F" w14:textId="77777777" w:rsidR="00E060BF" w:rsidRPr="00480423" w:rsidRDefault="00E060BF" w:rsidP="00AF6673">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175297A"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C4FCAB" w14:textId="77777777" w:rsidR="00E060BF" w:rsidRPr="00480423" w:rsidRDefault="00E060BF" w:rsidP="00AF6673">
            <w:pPr>
              <w:pStyle w:val="TAC"/>
              <w:rPr>
                <w:rFonts w:eastAsia="Yu Mincho"/>
                <w:lang w:val="en-US"/>
              </w:rPr>
            </w:pPr>
          </w:p>
        </w:tc>
      </w:tr>
      <w:tr w:rsidR="00E060BF" w:rsidRPr="00480423" w14:paraId="15AD1697"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2E58885"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AB34A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4A9229" w14:textId="77777777" w:rsidR="00E060BF" w:rsidRPr="00480423" w:rsidRDefault="00E060BF" w:rsidP="00AF6673">
            <w:pPr>
              <w:pStyle w:val="TAC"/>
              <w:rPr>
                <w:rFonts w:eastAsiaTheme="minorEastAsia"/>
                <w:lang w:val="en-US"/>
              </w:rPr>
            </w:pPr>
            <w:r w:rsidRPr="00480423">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6D6255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063F4A5" w14:textId="77777777" w:rsidR="00E060BF" w:rsidRPr="00480423" w:rsidRDefault="00E060BF" w:rsidP="00AF6673">
            <w:pPr>
              <w:pStyle w:val="TAC"/>
              <w:rPr>
                <w:rFonts w:eastAsia="Yu Mincho"/>
                <w:lang w:val="en-US"/>
              </w:rPr>
            </w:pPr>
          </w:p>
        </w:tc>
      </w:tr>
      <w:tr w:rsidR="00E060BF" w:rsidRPr="00480423" w14:paraId="3AF8295A"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2C485E9F" w14:textId="77777777" w:rsidR="00E060BF" w:rsidRPr="00480423" w:rsidRDefault="00E060BF" w:rsidP="00AF6673">
            <w:pPr>
              <w:pStyle w:val="TAC"/>
              <w:rPr>
                <w:rFonts w:eastAsiaTheme="minorEastAsia"/>
                <w:lang w:val="zh-CN"/>
              </w:rPr>
            </w:pPr>
            <w:r w:rsidRPr="00480423">
              <w:rPr>
                <w:rFonts w:eastAsiaTheme="minorEastAsia"/>
              </w:rPr>
              <w:t>CA_n1A-n7A-n26A</w:t>
            </w:r>
          </w:p>
        </w:tc>
        <w:tc>
          <w:tcPr>
            <w:tcW w:w="2712" w:type="dxa"/>
            <w:tcBorders>
              <w:top w:val="single" w:sz="4" w:space="0" w:color="auto"/>
              <w:left w:val="nil"/>
              <w:bottom w:val="nil"/>
              <w:right w:val="single" w:sz="4" w:space="0" w:color="auto"/>
            </w:tcBorders>
            <w:vAlign w:val="center"/>
          </w:tcPr>
          <w:p w14:paraId="6F62D1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3D13F7E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421A292B"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0AA1EB5" w14:textId="77777777" w:rsidR="00E060BF" w:rsidRPr="00480423" w:rsidRDefault="00E060BF" w:rsidP="00AF6673">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968AF3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15AF6F" w14:textId="77777777" w:rsidR="00E060BF" w:rsidRPr="00480423" w:rsidRDefault="00E060BF" w:rsidP="00AF6673">
            <w:pPr>
              <w:pStyle w:val="TAC"/>
              <w:rPr>
                <w:rFonts w:eastAsia="Yu Mincho"/>
                <w:lang w:val="en-US"/>
              </w:rPr>
            </w:pPr>
            <w:r w:rsidRPr="00480423">
              <w:rPr>
                <w:rFonts w:eastAsiaTheme="minorEastAsia" w:hint="eastAsia"/>
                <w:szCs w:val="18"/>
                <w:lang w:val="en-US" w:eastAsia="zh-CN"/>
              </w:rPr>
              <w:t>0</w:t>
            </w:r>
          </w:p>
        </w:tc>
      </w:tr>
      <w:tr w:rsidR="00E060BF" w:rsidRPr="00480423" w14:paraId="00381ACA" w14:textId="77777777" w:rsidTr="005A0D4C">
        <w:trPr>
          <w:trHeight w:val="202"/>
        </w:trPr>
        <w:tc>
          <w:tcPr>
            <w:tcW w:w="3066" w:type="dxa"/>
            <w:tcBorders>
              <w:top w:val="nil"/>
              <w:left w:val="single" w:sz="4" w:space="0" w:color="auto"/>
              <w:bottom w:val="nil"/>
              <w:right w:val="single" w:sz="4" w:space="0" w:color="auto"/>
            </w:tcBorders>
            <w:vAlign w:val="center"/>
          </w:tcPr>
          <w:p w14:paraId="5D5732C4"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7543779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4F0B3C" w14:textId="77777777" w:rsidR="00E060BF" w:rsidRPr="00480423" w:rsidRDefault="00E060BF" w:rsidP="00AF6673">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6EC58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39D9A5F" w14:textId="77777777" w:rsidR="00E060BF" w:rsidRPr="00480423" w:rsidRDefault="00E060BF" w:rsidP="00AF6673">
            <w:pPr>
              <w:pStyle w:val="TAC"/>
              <w:rPr>
                <w:rFonts w:eastAsia="Yu Mincho"/>
                <w:lang w:val="en-US"/>
              </w:rPr>
            </w:pPr>
          </w:p>
        </w:tc>
      </w:tr>
      <w:tr w:rsidR="00E060BF" w:rsidRPr="00480423" w14:paraId="460A8828"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36856A2"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54D02E8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53F80" w14:textId="77777777" w:rsidR="00E060BF" w:rsidRPr="00480423" w:rsidRDefault="00E060BF" w:rsidP="00AF6673">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B1F86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9263C6" w14:textId="77777777" w:rsidR="00E060BF" w:rsidRPr="00480423" w:rsidRDefault="00E060BF" w:rsidP="00AF6673">
            <w:pPr>
              <w:pStyle w:val="TAC"/>
              <w:rPr>
                <w:rFonts w:eastAsia="Yu Mincho"/>
                <w:lang w:val="en-US"/>
              </w:rPr>
            </w:pPr>
          </w:p>
        </w:tc>
      </w:tr>
      <w:tr w:rsidR="00E060BF" w:rsidRPr="00480423" w14:paraId="583F69E1"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D164FA8" w14:textId="77777777" w:rsidR="00E060BF" w:rsidRPr="00480423" w:rsidRDefault="00E060BF" w:rsidP="00AF6673">
            <w:pPr>
              <w:pStyle w:val="TAC"/>
              <w:rPr>
                <w:rFonts w:eastAsiaTheme="minorEastAsia"/>
              </w:rPr>
            </w:pPr>
            <w:r w:rsidRPr="00480423">
              <w:rPr>
                <w:rFonts w:eastAsiaTheme="minorEastAsia"/>
              </w:rPr>
              <w:t>CA_n1A-n7A-n26(2A)</w:t>
            </w:r>
          </w:p>
        </w:tc>
        <w:tc>
          <w:tcPr>
            <w:tcW w:w="2712" w:type="dxa"/>
            <w:tcBorders>
              <w:top w:val="single" w:sz="4" w:space="0" w:color="auto"/>
              <w:left w:val="nil"/>
              <w:bottom w:val="nil"/>
              <w:right w:val="single" w:sz="4" w:space="0" w:color="auto"/>
            </w:tcBorders>
            <w:vAlign w:val="center"/>
          </w:tcPr>
          <w:p w14:paraId="7BFAB3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BD09C2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6D039EE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EF39467" w14:textId="77777777" w:rsidR="00E060BF" w:rsidRPr="00480423" w:rsidRDefault="00E060BF" w:rsidP="00AF6673">
            <w:pPr>
              <w:pStyle w:val="TAC"/>
              <w:rPr>
                <w:rFonts w:eastAsiaTheme="minorEastAsia"/>
                <w:color w:val="000000"/>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910BC3" w14:textId="77777777" w:rsidR="00E060BF" w:rsidRPr="00480423" w:rsidRDefault="00E060BF" w:rsidP="00AF6673">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47CF13C"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2023D6FA" w14:textId="77777777" w:rsidTr="005A0D4C">
        <w:trPr>
          <w:trHeight w:val="202"/>
        </w:trPr>
        <w:tc>
          <w:tcPr>
            <w:tcW w:w="3066" w:type="dxa"/>
            <w:tcBorders>
              <w:top w:val="nil"/>
              <w:left w:val="single" w:sz="4" w:space="0" w:color="auto"/>
              <w:bottom w:val="nil"/>
              <w:right w:val="single" w:sz="4" w:space="0" w:color="auto"/>
            </w:tcBorders>
            <w:vAlign w:val="center"/>
          </w:tcPr>
          <w:p w14:paraId="13CDC9D6" w14:textId="77777777" w:rsidR="00E060BF" w:rsidRPr="00480423" w:rsidRDefault="00E060BF" w:rsidP="00AF6673">
            <w:pPr>
              <w:pStyle w:val="TAC"/>
              <w:rPr>
                <w:rFonts w:eastAsiaTheme="minorEastAsia"/>
              </w:rPr>
            </w:pPr>
          </w:p>
        </w:tc>
        <w:tc>
          <w:tcPr>
            <w:tcW w:w="2712" w:type="dxa"/>
            <w:tcBorders>
              <w:top w:val="nil"/>
              <w:left w:val="nil"/>
              <w:bottom w:val="nil"/>
              <w:right w:val="single" w:sz="4" w:space="0" w:color="auto"/>
            </w:tcBorders>
            <w:vAlign w:val="center"/>
          </w:tcPr>
          <w:p w14:paraId="58C4DC3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078FB"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6DF09A"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3B41F5C" w14:textId="77777777" w:rsidR="00E060BF" w:rsidRPr="00480423" w:rsidRDefault="00E060BF" w:rsidP="00AF6673">
            <w:pPr>
              <w:pStyle w:val="TAC"/>
              <w:rPr>
                <w:rFonts w:eastAsiaTheme="minorEastAsia"/>
                <w:szCs w:val="18"/>
                <w:lang w:val="en-US" w:eastAsia="zh-CN"/>
              </w:rPr>
            </w:pPr>
          </w:p>
        </w:tc>
      </w:tr>
      <w:tr w:rsidR="00E060BF" w:rsidRPr="00480423" w14:paraId="6AB0D547"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19FB0466" w14:textId="77777777" w:rsidR="00E060BF" w:rsidRPr="00480423" w:rsidRDefault="00E060BF" w:rsidP="00AF6673">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4DE46CC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E298B" w14:textId="77777777" w:rsidR="00E060BF" w:rsidRPr="00480423" w:rsidRDefault="00E060BF" w:rsidP="00AF6673">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FCA11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EBE041E" w14:textId="77777777" w:rsidR="00E060BF" w:rsidRPr="00480423" w:rsidRDefault="00E060BF" w:rsidP="00AF6673">
            <w:pPr>
              <w:pStyle w:val="TAC"/>
              <w:rPr>
                <w:rFonts w:eastAsiaTheme="minorEastAsia"/>
                <w:szCs w:val="18"/>
                <w:lang w:val="en-US" w:eastAsia="zh-CN"/>
              </w:rPr>
            </w:pPr>
          </w:p>
        </w:tc>
      </w:tr>
      <w:tr w:rsidR="00E060BF" w:rsidRPr="00480423" w14:paraId="26C29329"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CF2F197" w14:textId="77777777" w:rsidR="00E060BF" w:rsidRPr="00480423" w:rsidRDefault="00E060BF" w:rsidP="00AF6673">
            <w:pPr>
              <w:pStyle w:val="TAC"/>
              <w:rPr>
                <w:rFonts w:eastAsiaTheme="minorEastAsia"/>
                <w:lang w:val="zh-CN"/>
              </w:rPr>
            </w:pPr>
            <w:r w:rsidRPr="00480423">
              <w:rPr>
                <w:rFonts w:eastAsiaTheme="minorEastAsia"/>
              </w:rPr>
              <w:t>CA_n1A-n7B-n26A</w:t>
            </w:r>
          </w:p>
        </w:tc>
        <w:tc>
          <w:tcPr>
            <w:tcW w:w="2712" w:type="dxa"/>
            <w:tcBorders>
              <w:top w:val="single" w:sz="4" w:space="0" w:color="auto"/>
              <w:left w:val="nil"/>
              <w:bottom w:val="nil"/>
              <w:right w:val="single" w:sz="4" w:space="0" w:color="auto"/>
            </w:tcBorders>
            <w:vAlign w:val="center"/>
          </w:tcPr>
          <w:p w14:paraId="2F2AFDC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1F579A6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7ECB681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5C64174F"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6DF2851" w14:textId="77777777" w:rsidR="00E060BF" w:rsidRPr="00480423" w:rsidRDefault="00E060BF" w:rsidP="00AF6673">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1A4D2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0E543E" w14:textId="77777777" w:rsidR="00E060BF" w:rsidRPr="00480423" w:rsidRDefault="00E060BF" w:rsidP="00AF6673">
            <w:pPr>
              <w:pStyle w:val="TAC"/>
              <w:rPr>
                <w:rFonts w:eastAsia="Yu Mincho"/>
                <w:lang w:val="en-US"/>
              </w:rPr>
            </w:pPr>
            <w:r w:rsidRPr="00480423">
              <w:rPr>
                <w:rFonts w:eastAsiaTheme="minorEastAsia" w:hint="eastAsia"/>
                <w:szCs w:val="18"/>
                <w:lang w:val="en-US" w:eastAsia="zh-CN"/>
              </w:rPr>
              <w:t>0</w:t>
            </w:r>
          </w:p>
        </w:tc>
      </w:tr>
      <w:tr w:rsidR="00E060BF" w:rsidRPr="00480423" w14:paraId="23BAD9C4" w14:textId="77777777" w:rsidTr="005A0D4C">
        <w:trPr>
          <w:trHeight w:val="202"/>
        </w:trPr>
        <w:tc>
          <w:tcPr>
            <w:tcW w:w="3066" w:type="dxa"/>
            <w:tcBorders>
              <w:top w:val="nil"/>
              <w:left w:val="single" w:sz="4" w:space="0" w:color="auto"/>
              <w:bottom w:val="nil"/>
              <w:right w:val="single" w:sz="4" w:space="0" w:color="auto"/>
            </w:tcBorders>
            <w:vAlign w:val="center"/>
          </w:tcPr>
          <w:p w14:paraId="11944E0F"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018357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D8409" w14:textId="77777777" w:rsidR="00E060BF" w:rsidRPr="00480423" w:rsidRDefault="00E060BF" w:rsidP="00AF6673">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F183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6603415" w14:textId="77777777" w:rsidR="00E060BF" w:rsidRPr="00480423" w:rsidRDefault="00E060BF" w:rsidP="00AF6673">
            <w:pPr>
              <w:pStyle w:val="TAC"/>
              <w:rPr>
                <w:rFonts w:eastAsia="Yu Mincho"/>
                <w:lang w:val="en-US"/>
              </w:rPr>
            </w:pPr>
          </w:p>
        </w:tc>
      </w:tr>
      <w:tr w:rsidR="00E060BF" w:rsidRPr="00480423" w14:paraId="680A6982"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524104FA"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2368BD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3A5BF" w14:textId="77777777" w:rsidR="00E060BF" w:rsidRPr="00480423" w:rsidRDefault="00E060BF" w:rsidP="00AF6673">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C6A314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0F16708" w14:textId="77777777" w:rsidR="00E060BF" w:rsidRPr="00480423" w:rsidRDefault="00E060BF" w:rsidP="00AF6673">
            <w:pPr>
              <w:pStyle w:val="TAC"/>
              <w:rPr>
                <w:rFonts w:eastAsia="Yu Mincho"/>
                <w:lang w:val="en-US"/>
              </w:rPr>
            </w:pPr>
          </w:p>
        </w:tc>
      </w:tr>
      <w:tr w:rsidR="00E060BF" w:rsidRPr="00480423" w14:paraId="2E27A81B" w14:textId="77777777" w:rsidTr="005A0D4C">
        <w:trPr>
          <w:trHeight w:val="202"/>
        </w:trPr>
        <w:tc>
          <w:tcPr>
            <w:tcW w:w="3066" w:type="dxa"/>
            <w:tcBorders>
              <w:top w:val="single" w:sz="4" w:space="0" w:color="auto"/>
              <w:left w:val="single" w:sz="4" w:space="0" w:color="auto"/>
              <w:bottom w:val="nil"/>
              <w:right w:val="single" w:sz="4" w:space="0" w:color="auto"/>
            </w:tcBorders>
          </w:tcPr>
          <w:p w14:paraId="727E84A1" w14:textId="77777777" w:rsidR="00E060BF" w:rsidRPr="00480423" w:rsidRDefault="00E060BF" w:rsidP="00AF6673">
            <w:pPr>
              <w:pStyle w:val="TAC"/>
              <w:rPr>
                <w:rFonts w:eastAsiaTheme="minorEastAsia"/>
                <w:szCs w:val="18"/>
                <w:lang w:eastAsia="zh-CN"/>
              </w:rPr>
            </w:pPr>
            <w:r w:rsidRPr="00480423">
              <w:rPr>
                <w:rFonts w:eastAsiaTheme="minorEastAsia"/>
              </w:rPr>
              <w:t>CA_n1A-n7B-n26(2A)</w:t>
            </w:r>
          </w:p>
        </w:tc>
        <w:tc>
          <w:tcPr>
            <w:tcW w:w="2712" w:type="dxa"/>
            <w:tcBorders>
              <w:top w:val="single" w:sz="4" w:space="0" w:color="auto"/>
              <w:left w:val="nil"/>
              <w:bottom w:val="nil"/>
              <w:right w:val="single" w:sz="4" w:space="0" w:color="auto"/>
            </w:tcBorders>
            <w:vAlign w:val="center"/>
          </w:tcPr>
          <w:p w14:paraId="7AB2FD9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3FB843E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1B10F27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432B65D" w14:textId="77777777" w:rsidR="00E060BF" w:rsidRPr="00480423" w:rsidRDefault="00E060BF" w:rsidP="00AF6673">
            <w:pPr>
              <w:pStyle w:val="TAC"/>
              <w:rPr>
                <w:rFonts w:eastAsiaTheme="minorEastAsia"/>
                <w:szCs w:val="18"/>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8B06A5" w14:textId="77777777" w:rsidR="00E060BF" w:rsidRPr="00480423" w:rsidRDefault="00E060BF" w:rsidP="00AF6673">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8AC154"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68C0D446" w14:textId="77777777" w:rsidTr="005A0D4C">
        <w:trPr>
          <w:trHeight w:val="202"/>
        </w:trPr>
        <w:tc>
          <w:tcPr>
            <w:tcW w:w="3066" w:type="dxa"/>
            <w:tcBorders>
              <w:top w:val="nil"/>
              <w:left w:val="single" w:sz="4" w:space="0" w:color="auto"/>
              <w:bottom w:val="nil"/>
              <w:right w:val="single" w:sz="4" w:space="0" w:color="auto"/>
            </w:tcBorders>
            <w:vAlign w:val="center"/>
          </w:tcPr>
          <w:p w14:paraId="4268DF90" w14:textId="77777777" w:rsidR="00E060BF" w:rsidRPr="00480423" w:rsidRDefault="00E060BF" w:rsidP="00AF6673">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4C55634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EEEC5" w14:textId="77777777" w:rsidR="00E060BF" w:rsidRPr="00480423" w:rsidRDefault="00E060BF" w:rsidP="00AF6673">
            <w:pPr>
              <w:pStyle w:val="TAC"/>
              <w:rPr>
                <w:rFonts w:eastAsiaTheme="minorEastAsia"/>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AAA9B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93DF3DA" w14:textId="77777777" w:rsidR="00E060BF" w:rsidRPr="00480423" w:rsidRDefault="00E060BF" w:rsidP="00AF6673">
            <w:pPr>
              <w:pStyle w:val="TAC"/>
              <w:rPr>
                <w:rFonts w:eastAsiaTheme="minorEastAsia"/>
                <w:szCs w:val="18"/>
                <w:lang w:val="en-US" w:eastAsia="zh-CN"/>
              </w:rPr>
            </w:pPr>
          </w:p>
        </w:tc>
      </w:tr>
      <w:tr w:rsidR="00E060BF" w:rsidRPr="00480423" w14:paraId="1C05D61E"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489C78B7" w14:textId="77777777" w:rsidR="00E060BF" w:rsidRPr="00480423" w:rsidRDefault="00E060BF" w:rsidP="00AF6673">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35CFE4E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DB616" w14:textId="77777777" w:rsidR="00E060BF" w:rsidRPr="00480423" w:rsidRDefault="00E060BF" w:rsidP="00AF6673">
            <w:pPr>
              <w:pStyle w:val="TAC"/>
              <w:rPr>
                <w:rFonts w:eastAsiaTheme="minorEastAsia"/>
                <w:szCs w:val="18"/>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8F0BA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0BE350D" w14:textId="77777777" w:rsidR="00E060BF" w:rsidRPr="00480423" w:rsidRDefault="00E060BF" w:rsidP="00AF6673">
            <w:pPr>
              <w:pStyle w:val="TAC"/>
              <w:rPr>
                <w:rFonts w:eastAsiaTheme="minorEastAsia"/>
                <w:szCs w:val="18"/>
                <w:lang w:val="en-US" w:eastAsia="zh-CN"/>
              </w:rPr>
            </w:pPr>
          </w:p>
        </w:tc>
      </w:tr>
      <w:tr w:rsidR="00E060BF" w:rsidRPr="00480423" w14:paraId="34170CDC"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26F3FEB0" w14:textId="77777777" w:rsidR="00E060BF" w:rsidRPr="00D7151B" w:rsidRDefault="00E060BF" w:rsidP="00AF6673">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97E7758"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3B56585"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1044275" w14:textId="77777777" w:rsidR="00E060BF" w:rsidRPr="00D7151B" w:rsidDel="008423A4" w:rsidRDefault="00E060BF" w:rsidP="00AF6673">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7B76639C"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D8411A"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462571"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0</w:t>
            </w:r>
          </w:p>
        </w:tc>
      </w:tr>
      <w:tr w:rsidR="00E060BF" w:rsidRPr="00480423" w14:paraId="70DDD2C1" w14:textId="77777777" w:rsidTr="005A0D4C">
        <w:trPr>
          <w:trHeight w:val="202"/>
        </w:trPr>
        <w:tc>
          <w:tcPr>
            <w:tcW w:w="3066" w:type="dxa"/>
            <w:tcBorders>
              <w:top w:val="nil"/>
              <w:left w:val="single" w:sz="4" w:space="0" w:color="auto"/>
              <w:bottom w:val="nil"/>
              <w:right w:val="single" w:sz="4" w:space="0" w:color="auto"/>
            </w:tcBorders>
            <w:vAlign w:val="center"/>
          </w:tcPr>
          <w:p w14:paraId="73551F39" w14:textId="77777777" w:rsidR="00E060BF" w:rsidRPr="00D7151B" w:rsidRDefault="00E060BF" w:rsidP="00AF6673">
            <w:pPr>
              <w:pStyle w:val="TAC"/>
              <w:rPr>
                <w:szCs w:val="18"/>
                <w:lang w:eastAsia="zh-CN"/>
              </w:rPr>
            </w:pPr>
          </w:p>
        </w:tc>
        <w:tc>
          <w:tcPr>
            <w:tcW w:w="2712" w:type="dxa"/>
            <w:tcBorders>
              <w:top w:val="nil"/>
              <w:left w:val="single" w:sz="4" w:space="0" w:color="auto"/>
              <w:bottom w:val="nil"/>
              <w:right w:val="single" w:sz="4" w:space="0" w:color="auto"/>
            </w:tcBorders>
            <w:vAlign w:val="center"/>
          </w:tcPr>
          <w:p w14:paraId="239BBC9A"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F3331"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7BB112"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44EA4F" w14:textId="77777777" w:rsidR="00E060BF" w:rsidRPr="00480423" w:rsidRDefault="00E060BF" w:rsidP="00AF6673">
            <w:pPr>
              <w:pStyle w:val="TAC"/>
              <w:rPr>
                <w:rFonts w:eastAsiaTheme="minorEastAsia"/>
                <w:szCs w:val="18"/>
                <w:lang w:val="en-US" w:eastAsia="zh-CN"/>
              </w:rPr>
            </w:pPr>
          </w:p>
        </w:tc>
      </w:tr>
      <w:tr w:rsidR="00E060BF" w:rsidRPr="00480423" w14:paraId="49165A23"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8EB3233" w14:textId="77777777" w:rsidR="00E060BF" w:rsidRPr="00D7151B" w:rsidRDefault="00E060BF" w:rsidP="00AF6673">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1F17A36"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A3F7C"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925808"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47F889" w14:textId="77777777" w:rsidR="00E060BF" w:rsidRPr="00480423" w:rsidRDefault="00E060BF" w:rsidP="00AF6673">
            <w:pPr>
              <w:pStyle w:val="TAC"/>
              <w:rPr>
                <w:rFonts w:eastAsiaTheme="minorEastAsia"/>
                <w:szCs w:val="18"/>
                <w:lang w:val="en-US" w:eastAsia="zh-CN"/>
              </w:rPr>
            </w:pPr>
          </w:p>
        </w:tc>
      </w:tr>
      <w:tr w:rsidR="00E060BF" w:rsidRPr="00480423" w14:paraId="64067242"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798CDDA8" w14:textId="77777777" w:rsidR="00E060BF" w:rsidRPr="00D7151B" w:rsidRDefault="00E060BF" w:rsidP="00AF6673">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C207A48" w14:textId="77777777" w:rsidR="00E060BF" w:rsidRPr="00C30686" w:rsidRDefault="00E060BF" w:rsidP="00AF6673">
            <w:pPr>
              <w:pStyle w:val="TAC"/>
              <w:rPr>
                <w:rFonts w:eastAsiaTheme="minorEastAsia"/>
                <w:lang w:val="en-US"/>
              </w:rPr>
            </w:pPr>
            <w:r w:rsidRPr="00C30686">
              <w:rPr>
                <w:rFonts w:eastAsiaTheme="minorEastAsia"/>
                <w:lang w:val="en-US"/>
              </w:rPr>
              <w:t>CA_n1A-n28A</w:t>
            </w:r>
          </w:p>
          <w:p w14:paraId="74FFE68F" w14:textId="77777777" w:rsidR="00E060BF" w:rsidRPr="00C30686" w:rsidRDefault="00E060BF" w:rsidP="00AF6673">
            <w:pPr>
              <w:pStyle w:val="TAC"/>
              <w:rPr>
                <w:rFonts w:eastAsiaTheme="minorEastAsia"/>
                <w:lang w:val="en-US"/>
              </w:rPr>
            </w:pPr>
            <w:r w:rsidRPr="00C30686">
              <w:rPr>
                <w:rFonts w:eastAsiaTheme="minorEastAsia"/>
                <w:lang w:val="en-US"/>
              </w:rPr>
              <w:t>CA_n1A-n7A</w:t>
            </w:r>
          </w:p>
          <w:p w14:paraId="183CE3F4" w14:textId="77777777" w:rsidR="00E060BF" w:rsidRPr="00C30686" w:rsidRDefault="00E060BF" w:rsidP="00AF6673">
            <w:pPr>
              <w:pStyle w:val="TAC"/>
              <w:rPr>
                <w:rFonts w:eastAsiaTheme="minorEastAsia"/>
                <w:lang w:val="en-US"/>
              </w:rPr>
            </w:pPr>
            <w:r w:rsidRPr="00C30686">
              <w:rPr>
                <w:rFonts w:eastAsiaTheme="minorEastAsia"/>
                <w:lang w:val="en-US"/>
              </w:rPr>
              <w:t>CA_n7A-n28A</w:t>
            </w:r>
          </w:p>
          <w:p w14:paraId="7301BF9C" w14:textId="77777777" w:rsidR="00E060BF" w:rsidRPr="00D7151B" w:rsidDel="008423A4" w:rsidRDefault="00E060BF" w:rsidP="00AF6673">
            <w:pPr>
              <w:pStyle w:val="TAC"/>
              <w:rPr>
                <w:szCs w:val="18"/>
                <w:lang w:val="en-US" w:eastAsia="zh-CN"/>
              </w:rPr>
            </w:pPr>
            <w:r w:rsidRPr="00C30686">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520B7D0"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386F04"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07DF18"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0</w:t>
            </w:r>
          </w:p>
        </w:tc>
      </w:tr>
      <w:tr w:rsidR="00E060BF" w:rsidRPr="00480423" w14:paraId="0FB2AC6B" w14:textId="77777777" w:rsidTr="005A0D4C">
        <w:trPr>
          <w:trHeight w:val="202"/>
        </w:trPr>
        <w:tc>
          <w:tcPr>
            <w:tcW w:w="3066" w:type="dxa"/>
            <w:tcBorders>
              <w:top w:val="nil"/>
              <w:left w:val="single" w:sz="4" w:space="0" w:color="auto"/>
              <w:bottom w:val="nil"/>
              <w:right w:val="single" w:sz="4" w:space="0" w:color="auto"/>
            </w:tcBorders>
            <w:vAlign w:val="center"/>
          </w:tcPr>
          <w:p w14:paraId="665A464F" w14:textId="77777777" w:rsidR="00E060BF" w:rsidRPr="00D7151B" w:rsidRDefault="00E060BF" w:rsidP="00AF6673">
            <w:pPr>
              <w:pStyle w:val="TAC"/>
              <w:rPr>
                <w:szCs w:val="18"/>
                <w:lang w:eastAsia="zh-CN"/>
              </w:rPr>
            </w:pPr>
          </w:p>
        </w:tc>
        <w:tc>
          <w:tcPr>
            <w:tcW w:w="2712" w:type="dxa"/>
            <w:tcBorders>
              <w:top w:val="nil"/>
              <w:left w:val="single" w:sz="4" w:space="0" w:color="auto"/>
              <w:bottom w:val="nil"/>
              <w:right w:val="single" w:sz="4" w:space="0" w:color="auto"/>
            </w:tcBorders>
            <w:vAlign w:val="center"/>
          </w:tcPr>
          <w:p w14:paraId="304839F7"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47678"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A1CD36"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A4A4E81" w14:textId="77777777" w:rsidR="00E060BF" w:rsidRPr="00480423" w:rsidRDefault="00E060BF" w:rsidP="00AF6673">
            <w:pPr>
              <w:pStyle w:val="TAC"/>
              <w:rPr>
                <w:rFonts w:eastAsiaTheme="minorEastAsia"/>
                <w:szCs w:val="18"/>
                <w:lang w:val="en-US" w:eastAsia="zh-CN"/>
              </w:rPr>
            </w:pPr>
          </w:p>
        </w:tc>
      </w:tr>
      <w:tr w:rsidR="00E060BF" w:rsidRPr="00480423" w14:paraId="3AF45298"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548D3A98" w14:textId="77777777" w:rsidR="00E060BF" w:rsidRPr="00D7151B" w:rsidRDefault="00E060BF" w:rsidP="00AF6673">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90DBC20"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6E879"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141436C"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FC45B6D" w14:textId="77777777" w:rsidR="00E060BF" w:rsidRPr="00480423" w:rsidRDefault="00E060BF" w:rsidP="00AF6673">
            <w:pPr>
              <w:pStyle w:val="TAC"/>
              <w:rPr>
                <w:rFonts w:eastAsiaTheme="minorEastAsia"/>
                <w:szCs w:val="18"/>
                <w:lang w:val="en-US" w:eastAsia="zh-CN"/>
              </w:rPr>
            </w:pPr>
          </w:p>
        </w:tc>
      </w:tr>
      <w:tr w:rsidR="00E060BF" w:rsidRPr="00480423" w14:paraId="16B690E9"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4A115D92" w14:textId="77777777" w:rsidR="00E060BF" w:rsidRPr="00480423" w:rsidRDefault="00E060BF" w:rsidP="00AF6673">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73F8767" w14:textId="77777777" w:rsidR="00E060BF" w:rsidRPr="00D7151B" w:rsidRDefault="00E060BF" w:rsidP="00AF6673">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7B3A3A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CA666"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E8508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5660ABB" w14:textId="77777777" w:rsidR="00E060BF" w:rsidRPr="00480423" w:rsidRDefault="00E060BF" w:rsidP="00AF6673">
            <w:pPr>
              <w:pStyle w:val="TAC"/>
              <w:rPr>
                <w:rFonts w:eastAsia="Yu Mincho"/>
                <w:lang w:val="en-US" w:eastAsia="zh-CN"/>
              </w:rPr>
            </w:pPr>
            <w:r w:rsidRPr="00480423">
              <w:rPr>
                <w:rFonts w:eastAsiaTheme="minorEastAsia"/>
                <w:szCs w:val="18"/>
                <w:lang w:val="en-US" w:eastAsia="zh-CN"/>
              </w:rPr>
              <w:t>0</w:t>
            </w:r>
          </w:p>
        </w:tc>
      </w:tr>
      <w:tr w:rsidR="00E060BF" w:rsidRPr="00480423" w14:paraId="02A083FD" w14:textId="77777777" w:rsidTr="005A0D4C">
        <w:trPr>
          <w:trHeight w:val="202"/>
        </w:trPr>
        <w:tc>
          <w:tcPr>
            <w:tcW w:w="3066" w:type="dxa"/>
            <w:tcBorders>
              <w:top w:val="nil"/>
              <w:left w:val="single" w:sz="4" w:space="0" w:color="auto"/>
              <w:bottom w:val="nil"/>
              <w:right w:val="single" w:sz="4" w:space="0" w:color="auto"/>
            </w:tcBorders>
            <w:vAlign w:val="center"/>
          </w:tcPr>
          <w:p w14:paraId="74E2007A"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1D392D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9BD81"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37BBC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52AB64C" w14:textId="77777777" w:rsidR="00E060BF" w:rsidRPr="00480423" w:rsidRDefault="00E060BF" w:rsidP="00AF6673">
            <w:pPr>
              <w:pStyle w:val="TAC"/>
              <w:rPr>
                <w:rFonts w:eastAsia="Yu Mincho"/>
                <w:lang w:val="en-US" w:eastAsia="zh-CN"/>
              </w:rPr>
            </w:pPr>
          </w:p>
        </w:tc>
      </w:tr>
      <w:tr w:rsidR="00E060BF" w:rsidRPr="00480423" w14:paraId="3A98D653"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2F444DE"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002EF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9EDC8E"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87FFE7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50FA23" w14:textId="77777777" w:rsidR="00E060BF" w:rsidRPr="00480423" w:rsidRDefault="00E060BF" w:rsidP="00AF6673">
            <w:pPr>
              <w:pStyle w:val="TAC"/>
              <w:rPr>
                <w:rFonts w:eastAsia="Yu Mincho"/>
                <w:lang w:val="en-US" w:eastAsia="zh-CN"/>
              </w:rPr>
            </w:pPr>
          </w:p>
        </w:tc>
      </w:tr>
      <w:tr w:rsidR="00E060BF" w:rsidRPr="00480423" w14:paraId="573B8647"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462FE2E" w14:textId="77777777" w:rsidR="00E060BF" w:rsidRPr="00480423" w:rsidRDefault="00E060BF" w:rsidP="00AF6673">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4BDDDE3" w14:textId="77777777" w:rsidR="00E060BF" w:rsidRPr="00480423" w:rsidRDefault="00E060BF" w:rsidP="00AF6673">
            <w:pPr>
              <w:pStyle w:val="TAC"/>
              <w:rPr>
                <w:rFonts w:eastAsiaTheme="minorEastAsia"/>
                <w:lang w:val="en-US"/>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F629A0"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A7C8F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7D6D1CE" w14:textId="77777777" w:rsidR="00E060BF" w:rsidRPr="00480423" w:rsidRDefault="00E060BF" w:rsidP="00AF6673">
            <w:pPr>
              <w:pStyle w:val="TAC"/>
              <w:rPr>
                <w:rFonts w:eastAsia="Yu Mincho"/>
                <w:lang w:val="en-US" w:eastAsia="zh-CN"/>
              </w:rPr>
            </w:pPr>
            <w:r w:rsidRPr="00480423">
              <w:rPr>
                <w:rFonts w:hint="eastAsia"/>
                <w:szCs w:val="18"/>
                <w:lang w:val="en-US" w:eastAsia="zh-CN"/>
              </w:rPr>
              <w:t>0</w:t>
            </w:r>
          </w:p>
        </w:tc>
      </w:tr>
      <w:tr w:rsidR="00E060BF" w:rsidRPr="00480423" w14:paraId="232D456D" w14:textId="77777777" w:rsidTr="005A0D4C">
        <w:trPr>
          <w:trHeight w:val="202"/>
        </w:trPr>
        <w:tc>
          <w:tcPr>
            <w:tcW w:w="3066" w:type="dxa"/>
            <w:tcBorders>
              <w:top w:val="nil"/>
              <w:left w:val="single" w:sz="4" w:space="0" w:color="auto"/>
              <w:bottom w:val="nil"/>
              <w:right w:val="single" w:sz="4" w:space="0" w:color="auto"/>
            </w:tcBorders>
            <w:vAlign w:val="center"/>
          </w:tcPr>
          <w:p w14:paraId="219B45B6"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CCE0A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65B05"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8EAC54"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75E05D" w14:textId="77777777" w:rsidR="00E060BF" w:rsidRPr="00480423" w:rsidRDefault="00E060BF" w:rsidP="00AF6673">
            <w:pPr>
              <w:pStyle w:val="TAC"/>
              <w:rPr>
                <w:rFonts w:eastAsia="Yu Mincho"/>
                <w:lang w:val="en-US" w:eastAsia="zh-CN"/>
              </w:rPr>
            </w:pPr>
          </w:p>
        </w:tc>
      </w:tr>
      <w:tr w:rsidR="00E060BF" w:rsidRPr="00480423" w14:paraId="5D0D17FC"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1ACD20F8"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4A7690A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991ABC"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9A368A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CF1A327" w14:textId="77777777" w:rsidR="00E060BF" w:rsidRPr="00480423" w:rsidRDefault="00E060BF" w:rsidP="00AF6673">
            <w:pPr>
              <w:pStyle w:val="TAC"/>
              <w:rPr>
                <w:rFonts w:eastAsia="Yu Mincho"/>
                <w:lang w:val="en-US" w:eastAsia="zh-CN"/>
              </w:rPr>
            </w:pPr>
          </w:p>
        </w:tc>
      </w:tr>
      <w:tr w:rsidR="00E060BF" w:rsidRPr="00480423" w14:paraId="591B2BC4"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5A5E1276" w14:textId="77777777" w:rsidR="00E060BF" w:rsidRPr="00480423" w:rsidRDefault="00E060BF" w:rsidP="00AF6673">
            <w:pPr>
              <w:pStyle w:val="TAC"/>
              <w:rPr>
                <w:rFonts w:eastAsiaTheme="minorEastAsia"/>
                <w:lang w:val="zh-CN"/>
              </w:rPr>
            </w:pPr>
            <w:r w:rsidRPr="00480423">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65F71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52929B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5D667418" w14:textId="77777777" w:rsidR="00E060BF" w:rsidRPr="00480423" w:rsidRDefault="00E060BF" w:rsidP="00AF6673">
            <w:pPr>
              <w:pStyle w:val="TAC"/>
              <w:rPr>
                <w:rFonts w:eastAsiaTheme="minorEastAsia"/>
                <w:lang w:val="en-US"/>
              </w:rPr>
            </w:pPr>
            <w:r w:rsidRPr="00480423">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3E80B0EF" w14:textId="77777777" w:rsidR="00E060BF" w:rsidRPr="00480423" w:rsidRDefault="00E060BF" w:rsidP="00AF6673">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1090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74EFAB"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535BE447" w14:textId="77777777" w:rsidTr="005A0D4C">
        <w:trPr>
          <w:trHeight w:val="202"/>
        </w:trPr>
        <w:tc>
          <w:tcPr>
            <w:tcW w:w="3066" w:type="dxa"/>
            <w:tcBorders>
              <w:top w:val="nil"/>
              <w:left w:val="single" w:sz="4" w:space="0" w:color="auto"/>
              <w:bottom w:val="nil"/>
              <w:right w:val="single" w:sz="4" w:space="0" w:color="auto"/>
            </w:tcBorders>
            <w:vAlign w:val="center"/>
          </w:tcPr>
          <w:p w14:paraId="026AE456"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59C65A7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892295" w14:textId="77777777" w:rsidR="00E060BF" w:rsidRPr="00480423" w:rsidRDefault="00E060BF" w:rsidP="00AF6673">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00841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D78D7D" w14:textId="77777777" w:rsidR="00E060BF" w:rsidRPr="00480423" w:rsidRDefault="00E060BF" w:rsidP="00AF6673">
            <w:pPr>
              <w:pStyle w:val="TAC"/>
              <w:rPr>
                <w:rFonts w:eastAsia="Yu Mincho"/>
                <w:lang w:val="en-US"/>
              </w:rPr>
            </w:pPr>
          </w:p>
        </w:tc>
      </w:tr>
      <w:tr w:rsidR="00E060BF" w:rsidRPr="00480423" w14:paraId="6875B9C6"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75158E7"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56CC58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7E5E76" w14:textId="77777777" w:rsidR="00E060BF" w:rsidRPr="00480423" w:rsidRDefault="00E060BF" w:rsidP="00AF6673">
            <w:pPr>
              <w:pStyle w:val="TAC"/>
              <w:rPr>
                <w:rFonts w:eastAsia="Yu Mincho"/>
                <w:lang w:val="en-US"/>
              </w:rPr>
            </w:pPr>
            <w:r w:rsidRPr="00480423">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FAC7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09C1BCD4" w14:textId="77777777" w:rsidR="00E060BF" w:rsidRPr="00480423" w:rsidRDefault="00E060BF" w:rsidP="00AF6673">
            <w:pPr>
              <w:pStyle w:val="TAC"/>
              <w:rPr>
                <w:rFonts w:eastAsia="Yu Mincho"/>
                <w:lang w:val="en-US"/>
              </w:rPr>
            </w:pPr>
          </w:p>
        </w:tc>
      </w:tr>
      <w:tr w:rsidR="00E060BF" w:rsidRPr="00480423" w14:paraId="4BD84276"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0764D9F1" w14:textId="77777777" w:rsidR="00E060BF" w:rsidRPr="00480423" w:rsidRDefault="00E060BF" w:rsidP="00AF6673">
            <w:pPr>
              <w:pStyle w:val="TAC"/>
              <w:rPr>
                <w:rFonts w:eastAsiaTheme="minorEastAsia"/>
                <w:lang w:val="zh-CN"/>
              </w:rPr>
            </w:pPr>
            <w:r w:rsidRPr="00480423">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4309B370" w14:textId="77777777" w:rsidR="00E060BF" w:rsidRPr="00480423" w:rsidRDefault="00E060BF" w:rsidP="00AF6673">
            <w:pPr>
              <w:pStyle w:val="TAC"/>
              <w:rPr>
                <w:rFonts w:eastAsiaTheme="minorEastAsia"/>
                <w:lang w:val="en-US"/>
              </w:rPr>
            </w:pPr>
            <w:r w:rsidRPr="00480423">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6635B510" w14:textId="77777777" w:rsidR="00E060BF" w:rsidRPr="00480423" w:rsidRDefault="00E060BF" w:rsidP="00AF6673">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701DC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9340609" w14:textId="77777777" w:rsidR="00E060BF" w:rsidRPr="00480423" w:rsidRDefault="00E060BF" w:rsidP="00AF6673">
            <w:pPr>
              <w:pStyle w:val="TAC"/>
              <w:rPr>
                <w:rFonts w:eastAsia="Yu Mincho"/>
                <w:lang w:val="en-US"/>
              </w:rPr>
            </w:pPr>
            <w:r w:rsidRPr="00480423">
              <w:rPr>
                <w:rFonts w:eastAsiaTheme="minorEastAsia" w:hint="eastAsia"/>
                <w:lang w:eastAsia="zh-CN"/>
              </w:rPr>
              <w:t>0</w:t>
            </w:r>
          </w:p>
        </w:tc>
      </w:tr>
      <w:tr w:rsidR="00E060BF" w:rsidRPr="00480423" w14:paraId="70898E91" w14:textId="77777777" w:rsidTr="005A0D4C">
        <w:trPr>
          <w:trHeight w:val="202"/>
        </w:trPr>
        <w:tc>
          <w:tcPr>
            <w:tcW w:w="3066" w:type="dxa"/>
            <w:tcBorders>
              <w:top w:val="nil"/>
              <w:left w:val="single" w:sz="4" w:space="0" w:color="auto"/>
              <w:bottom w:val="nil"/>
              <w:right w:val="single" w:sz="4" w:space="0" w:color="auto"/>
            </w:tcBorders>
            <w:vAlign w:val="center"/>
          </w:tcPr>
          <w:p w14:paraId="427A95BD"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73CF4A9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6CDE36"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595C4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6DA86723" w14:textId="77777777" w:rsidR="00E060BF" w:rsidRPr="00480423" w:rsidRDefault="00E060BF" w:rsidP="00AF6673">
            <w:pPr>
              <w:pStyle w:val="TAC"/>
              <w:rPr>
                <w:rFonts w:eastAsia="Yu Mincho"/>
                <w:lang w:val="en-US"/>
              </w:rPr>
            </w:pPr>
          </w:p>
        </w:tc>
      </w:tr>
      <w:tr w:rsidR="00E060BF" w:rsidRPr="00480423" w14:paraId="05CEC8C9"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82F3D65"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7533B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0F7ED5"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0818D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5173165" w14:textId="77777777" w:rsidR="00E060BF" w:rsidRPr="00480423" w:rsidRDefault="00E060BF" w:rsidP="00AF6673">
            <w:pPr>
              <w:pStyle w:val="TAC"/>
              <w:rPr>
                <w:rFonts w:eastAsia="Yu Mincho"/>
                <w:lang w:val="en-US"/>
              </w:rPr>
            </w:pPr>
          </w:p>
        </w:tc>
      </w:tr>
      <w:tr w:rsidR="00E060BF" w:rsidRPr="00480423" w14:paraId="059BB4FC"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68F9795F" w14:textId="77777777" w:rsidR="00E060BF" w:rsidRPr="00480423" w:rsidRDefault="00E060BF" w:rsidP="00AF6673">
            <w:pPr>
              <w:pStyle w:val="TAC"/>
              <w:rPr>
                <w:rFonts w:eastAsiaTheme="minorEastAsia"/>
                <w:lang w:val="zh-CN"/>
              </w:rPr>
            </w:pPr>
            <w:r w:rsidRPr="00480423">
              <w:rPr>
                <w:lang w:eastAsia="zh-CN"/>
              </w:rPr>
              <w:t>CA_n1A-n7A-n75A</w:t>
            </w:r>
          </w:p>
        </w:tc>
        <w:tc>
          <w:tcPr>
            <w:tcW w:w="2712" w:type="dxa"/>
            <w:tcBorders>
              <w:top w:val="single" w:sz="4" w:space="0" w:color="auto"/>
              <w:left w:val="nil"/>
              <w:bottom w:val="nil"/>
              <w:right w:val="single" w:sz="4" w:space="0" w:color="auto"/>
            </w:tcBorders>
            <w:vAlign w:val="center"/>
          </w:tcPr>
          <w:p w14:paraId="45B20DC0"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C6493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3F4250B"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3DCAD9" w14:textId="77777777" w:rsidR="00E060BF" w:rsidRPr="00480423" w:rsidRDefault="00E060BF" w:rsidP="00AF6673">
            <w:pPr>
              <w:pStyle w:val="TAC"/>
              <w:rPr>
                <w:rFonts w:eastAsia="Yu Mincho"/>
                <w:lang w:val="en-US"/>
              </w:rPr>
            </w:pPr>
            <w:r w:rsidRPr="00480423">
              <w:rPr>
                <w:rFonts w:eastAsiaTheme="minorEastAsia"/>
                <w:lang w:eastAsia="zh-CN"/>
              </w:rPr>
              <w:t>4 and 5</w:t>
            </w:r>
          </w:p>
        </w:tc>
      </w:tr>
      <w:tr w:rsidR="00E060BF" w:rsidRPr="00480423" w14:paraId="6D4E60D1" w14:textId="77777777" w:rsidTr="005A0D4C">
        <w:trPr>
          <w:trHeight w:val="202"/>
        </w:trPr>
        <w:tc>
          <w:tcPr>
            <w:tcW w:w="3066" w:type="dxa"/>
            <w:tcBorders>
              <w:top w:val="nil"/>
              <w:left w:val="single" w:sz="4" w:space="0" w:color="auto"/>
              <w:bottom w:val="nil"/>
              <w:right w:val="single" w:sz="4" w:space="0" w:color="auto"/>
            </w:tcBorders>
            <w:vAlign w:val="center"/>
          </w:tcPr>
          <w:p w14:paraId="417AEC55"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23C948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017F5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07E918E"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A2DEE8" w14:textId="77777777" w:rsidR="00E060BF" w:rsidRPr="00480423" w:rsidRDefault="00E060BF" w:rsidP="00AF6673">
            <w:pPr>
              <w:pStyle w:val="TAC"/>
              <w:rPr>
                <w:rFonts w:eastAsia="Yu Mincho"/>
                <w:lang w:val="en-US"/>
              </w:rPr>
            </w:pPr>
          </w:p>
        </w:tc>
      </w:tr>
      <w:tr w:rsidR="00E060BF" w:rsidRPr="00480423" w14:paraId="46B11ED1"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72E5198D" w14:textId="77777777" w:rsidR="00E060BF" w:rsidRPr="00480423" w:rsidRDefault="00E060BF" w:rsidP="00AF6673">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5A12182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35799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5868580"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4BC4BB5" w14:textId="77777777" w:rsidR="00E060BF" w:rsidRPr="00480423" w:rsidRDefault="00E060BF" w:rsidP="00AF6673">
            <w:pPr>
              <w:pStyle w:val="TAC"/>
              <w:rPr>
                <w:rFonts w:eastAsia="Yu Mincho"/>
                <w:lang w:val="en-US"/>
              </w:rPr>
            </w:pPr>
          </w:p>
        </w:tc>
      </w:tr>
      <w:tr w:rsidR="00E060BF" w:rsidRPr="00480423" w14:paraId="01B3CE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F81D62"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08BE9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29650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5BA743DB"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AE311E9"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32F0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52D4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FEB2912" w14:textId="77777777" w:rsidTr="005A0D4C">
        <w:trPr>
          <w:trHeight w:val="29"/>
        </w:trPr>
        <w:tc>
          <w:tcPr>
            <w:tcW w:w="3066" w:type="dxa"/>
            <w:tcBorders>
              <w:top w:val="nil"/>
              <w:left w:val="single" w:sz="4" w:space="0" w:color="auto"/>
              <w:bottom w:val="nil"/>
              <w:right w:val="single" w:sz="4" w:space="0" w:color="auto"/>
            </w:tcBorders>
            <w:vAlign w:val="center"/>
          </w:tcPr>
          <w:p w14:paraId="69F2A1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2E75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58D776"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4E94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A6828D" w14:textId="77777777" w:rsidR="00E060BF" w:rsidRPr="00480423" w:rsidRDefault="00E060BF" w:rsidP="00AF6673">
            <w:pPr>
              <w:pStyle w:val="TAC"/>
              <w:rPr>
                <w:rFonts w:eastAsiaTheme="minorEastAsia"/>
                <w:lang w:val="en-US" w:eastAsia="zh-CN"/>
              </w:rPr>
            </w:pPr>
          </w:p>
        </w:tc>
      </w:tr>
      <w:tr w:rsidR="00E060BF" w:rsidRPr="00480423" w14:paraId="39CE1D09" w14:textId="77777777" w:rsidTr="005A0D4C">
        <w:trPr>
          <w:trHeight w:val="29"/>
        </w:trPr>
        <w:tc>
          <w:tcPr>
            <w:tcW w:w="3066" w:type="dxa"/>
            <w:tcBorders>
              <w:top w:val="nil"/>
              <w:left w:val="single" w:sz="4" w:space="0" w:color="auto"/>
              <w:bottom w:val="nil"/>
              <w:right w:val="single" w:sz="4" w:space="0" w:color="auto"/>
            </w:tcBorders>
            <w:vAlign w:val="center"/>
          </w:tcPr>
          <w:p w14:paraId="7B938D2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9BD81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BD644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D29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AE90E15" w14:textId="77777777" w:rsidR="00E060BF" w:rsidRPr="00480423" w:rsidRDefault="00E060BF" w:rsidP="00AF6673">
            <w:pPr>
              <w:pStyle w:val="TAC"/>
              <w:rPr>
                <w:rFonts w:eastAsiaTheme="minorEastAsia"/>
                <w:lang w:val="en-US" w:eastAsia="zh-CN"/>
              </w:rPr>
            </w:pPr>
          </w:p>
        </w:tc>
      </w:tr>
      <w:tr w:rsidR="00E060BF" w:rsidRPr="00480423" w14:paraId="18EC7091" w14:textId="77777777" w:rsidTr="005A0D4C">
        <w:trPr>
          <w:trHeight w:val="29"/>
        </w:trPr>
        <w:tc>
          <w:tcPr>
            <w:tcW w:w="3066" w:type="dxa"/>
            <w:tcBorders>
              <w:top w:val="nil"/>
              <w:left w:val="single" w:sz="4" w:space="0" w:color="auto"/>
              <w:bottom w:val="nil"/>
              <w:right w:val="single" w:sz="4" w:space="0" w:color="auto"/>
            </w:tcBorders>
            <w:vAlign w:val="center"/>
          </w:tcPr>
          <w:p w14:paraId="333CC13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CC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FD0B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AC15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D25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BC8F0F9" w14:textId="77777777" w:rsidTr="005A0D4C">
        <w:trPr>
          <w:trHeight w:val="29"/>
        </w:trPr>
        <w:tc>
          <w:tcPr>
            <w:tcW w:w="3066" w:type="dxa"/>
            <w:tcBorders>
              <w:top w:val="nil"/>
              <w:left w:val="single" w:sz="4" w:space="0" w:color="auto"/>
              <w:bottom w:val="nil"/>
              <w:right w:val="single" w:sz="4" w:space="0" w:color="auto"/>
            </w:tcBorders>
            <w:vAlign w:val="center"/>
          </w:tcPr>
          <w:p w14:paraId="41A731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22E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DBC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0D1E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5EAABE" w14:textId="77777777" w:rsidR="00E060BF" w:rsidRPr="00480423" w:rsidRDefault="00E060BF" w:rsidP="00AF6673">
            <w:pPr>
              <w:pStyle w:val="TAC"/>
              <w:rPr>
                <w:rFonts w:eastAsiaTheme="minorEastAsia"/>
                <w:lang w:val="en-US" w:eastAsia="zh-CN"/>
              </w:rPr>
            </w:pPr>
          </w:p>
        </w:tc>
      </w:tr>
      <w:tr w:rsidR="00E060BF" w:rsidRPr="00480423" w14:paraId="0A6717D9" w14:textId="77777777" w:rsidTr="005A0D4C">
        <w:trPr>
          <w:trHeight w:val="29"/>
        </w:trPr>
        <w:tc>
          <w:tcPr>
            <w:tcW w:w="3066" w:type="dxa"/>
            <w:tcBorders>
              <w:top w:val="nil"/>
              <w:left w:val="single" w:sz="4" w:space="0" w:color="auto"/>
              <w:bottom w:val="nil"/>
              <w:right w:val="single" w:sz="4" w:space="0" w:color="auto"/>
            </w:tcBorders>
            <w:vAlign w:val="center"/>
          </w:tcPr>
          <w:p w14:paraId="26D151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3FF5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43A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1048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35B5616B" w14:textId="77777777" w:rsidR="00E060BF" w:rsidRPr="00480423" w:rsidRDefault="00E060BF" w:rsidP="00AF6673">
            <w:pPr>
              <w:pStyle w:val="TAC"/>
              <w:rPr>
                <w:rFonts w:eastAsiaTheme="minorEastAsia"/>
                <w:lang w:val="en-US" w:eastAsia="zh-CN"/>
              </w:rPr>
            </w:pPr>
          </w:p>
        </w:tc>
      </w:tr>
      <w:tr w:rsidR="00E060BF" w:rsidRPr="00480423" w14:paraId="7FB9F08A" w14:textId="77777777" w:rsidTr="005A0D4C">
        <w:trPr>
          <w:trHeight w:val="29"/>
        </w:trPr>
        <w:tc>
          <w:tcPr>
            <w:tcW w:w="3066" w:type="dxa"/>
            <w:tcBorders>
              <w:top w:val="nil"/>
              <w:left w:val="single" w:sz="4" w:space="0" w:color="auto"/>
              <w:bottom w:val="nil"/>
              <w:right w:val="single" w:sz="4" w:space="0" w:color="auto"/>
            </w:tcBorders>
            <w:vAlign w:val="center"/>
          </w:tcPr>
          <w:p w14:paraId="300A885F"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F1E6241"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AC24D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0F168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E0877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1E0D6721" w14:textId="77777777" w:rsidTr="005A0D4C">
        <w:trPr>
          <w:trHeight w:val="29"/>
        </w:trPr>
        <w:tc>
          <w:tcPr>
            <w:tcW w:w="3066" w:type="dxa"/>
            <w:tcBorders>
              <w:top w:val="nil"/>
              <w:left w:val="single" w:sz="4" w:space="0" w:color="auto"/>
              <w:bottom w:val="nil"/>
              <w:right w:val="single" w:sz="4" w:space="0" w:color="auto"/>
            </w:tcBorders>
            <w:vAlign w:val="center"/>
          </w:tcPr>
          <w:p w14:paraId="1B4DD8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6BA5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C913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D1C7C8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8E2C0DB" w14:textId="77777777" w:rsidR="00E060BF" w:rsidRPr="00480423" w:rsidRDefault="00E060BF" w:rsidP="00AF6673">
            <w:pPr>
              <w:pStyle w:val="TAC"/>
              <w:rPr>
                <w:rFonts w:eastAsiaTheme="minorEastAsia"/>
                <w:lang w:val="en-US" w:eastAsia="zh-CN"/>
              </w:rPr>
            </w:pPr>
          </w:p>
        </w:tc>
      </w:tr>
      <w:tr w:rsidR="00E060BF" w:rsidRPr="00480423" w14:paraId="6D3878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3A21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149A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C290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56F29F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4A8DD23" w14:textId="77777777" w:rsidR="00E060BF" w:rsidRPr="00480423" w:rsidRDefault="00E060BF" w:rsidP="00AF6673">
            <w:pPr>
              <w:pStyle w:val="TAC"/>
              <w:rPr>
                <w:rFonts w:eastAsiaTheme="minorEastAsia"/>
                <w:lang w:val="en-US" w:eastAsia="zh-CN"/>
              </w:rPr>
            </w:pPr>
          </w:p>
        </w:tc>
      </w:tr>
      <w:tr w:rsidR="00E060BF" w:rsidRPr="00480423" w14:paraId="0989C2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7B8E4C" w14:textId="77777777" w:rsidR="00E060BF" w:rsidRPr="00480423" w:rsidRDefault="00E060BF" w:rsidP="00AF6673">
            <w:pPr>
              <w:pStyle w:val="TAC"/>
              <w:rPr>
                <w:rFonts w:eastAsiaTheme="minorEastAsia"/>
                <w:lang w:val="en-US" w:eastAsia="zh-CN"/>
              </w:rPr>
            </w:pPr>
            <w:r w:rsidRPr="00480423">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610ECBA7" w14:textId="77777777" w:rsidR="00E060BF" w:rsidRPr="00480423" w:rsidRDefault="00E060BF" w:rsidP="00AF6673">
            <w:pPr>
              <w:pStyle w:val="TAC"/>
              <w:rPr>
                <w:rFonts w:eastAsiaTheme="minorEastAsia"/>
                <w:lang w:val="en-US"/>
              </w:rPr>
            </w:pPr>
            <w:r w:rsidRPr="00480423">
              <w:rPr>
                <w:rFonts w:eastAsiaTheme="minorEastAsia"/>
                <w:lang w:val="en-US"/>
              </w:rPr>
              <w:t>CA_n1A-n78A</w:t>
            </w:r>
          </w:p>
          <w:p w14:paraId="0FA7C1E7" w14:textId="77777777" w:rsidR="00E060BF" w:rsidRPr="00480423" w:rsidRDefault="00E060BF" w:rsidP="00AF6673">
            <w:pPr>
              <w:pStyle w:val="TAC"/>
              <w:rPr>
                <w:rFonts w:eastAsiaTheme="minorEastAsia"/>
                <w:lang w:val="en-US"/>
              </w:rPr>
            </w:pPr>
            <w:r w:rsidRPr="00480423">
              <w:rPr>
                <w:rFonts w:eastAsiaTheme="minorEastAsia"/>
                <w:lang w:val="en-US"/>
              </w:rPr>
              <w:t>CA_n1A-n7A</w:t>
            </w:r>
          </w:p>
          <w:p w14:paraId="31C6748A"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25719FC3" w14:textId="77777777" w:rsidR="00E060BF" w:rsidRPr="00480423" w:rsidRDefault="00E060BF" w:rsidP="00AF6673">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0AB6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FCFC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640E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3A682F7" w14:textId="77777777" w:rsidTr="005A0D4C">
        <w:trPr>
          <w:trHeight w:val="29"/>
        </w:trPr>
        <w:tc>
          <w:tcPr>
            <w:tcW w:w="3066" w:type="dxa"/>
            <w:tcBorders>
              <w:top w:val="nil"/>
              <w:left w:val="single" w:sz="4" w:space="0" w:color="auto"/>
              <w:bottom w:val="nil"/>
              <w:right w:val="single" w:sz="4" w:space="0" w:color="auto"/>
            </w:tcBorders>
            <w:vAlign w:val="center"/>
          </w:tcPr>
          <w:p w14:paraId="05046C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DCA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A05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0CB2F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F3AF3C3" w14:textId="77777777" w:rsidR="00E060BF" w:rsidRPr="00480423" w:rsidRDefault="00E060BF" w:rsidP="00AF6673">
            <w:pPr>
              <w:pStyle w:val="TAC"/>
              <w:rPr>
                <w:rFonts w:eastAsiaTheme="minorEastAsia"/>
                <w:lang w:val="en-US" w:eastAsia="zh-CN"/>
              </w:rPr>
            </w:pPr>
          </w:p>
        </w:tc>
      </w:tr>
      <w:tr w:rsidR="00E060BF" w:rsidRPr="00480423" w14:paraId="1811AF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FB12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0C15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45F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C0B4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BDB5326" w14:textId="77777777" w:rsidR="00E060BF" w:rsidRPr="00480423" w:rsidRDefault="00E060BF" w:rsidP="00AF6673">
            <w:pPr>
              <w:pStyle w:val="TAC"/>
              <w:rPr>
                <w:rFonts w:eastAsiaTheme="minorEastAsia"/>
                <w:lang w:val="en-US" w:eastAsia="zh-CN"/>
              </w:rPr>
            </w:pPr>
          </w:p>
        </w:tc>
      </w:tr>
      <w:tr w:rsidR="00E060BF" w:rsidRPr="00480423" w14:paraId="1889F094" w14:textId="77777777" w:rsidTr="005A0D4C">
        <w:trPr>
          <w:trHeight w:val="29"/>
        </w:trPr>
        <w:tc>
          <w:tcPr>
            <w:tcW w:w="3066" w:type="dxa"/>
            <w:tcBorders>
              <w:top w:val="single" w:sz="4" w:space="0" w:color="auto"/>
              <w:left w:val="single" w:sz="4" w:space="0" w:color="auto"/>
              <w:bottom w:val="nil"/>
              <w:right w:val="single" w:sz="4" w:space="0" w:color="auto"/>
            </w:tcBorders>
          </w:tcPr>
          <w:p w14:paraId="79753BD1" w14:textId="77777777" w:rsidR="00E060BF" w:rsidRPr="00480423" w:rsidRDefault="00E060BF" w:rsidP="00AF6673">
            <w:pPr>
              <w:pStyle w:val="TAC"/>
              <w:rPr>
                <w:rFonts w:eastAsiaTheme="minorEastAsia"/>
                <w:lang w:val="en-US" w:eastAsia="zh-CN"/>
              </w:rPr>
            </w:pPr>
            <w:r w:rsidRPr="00480423">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2184C6AD" w14:textId="77777777" w:rsidR="00E060BF" w:rsidRPr="00480423" w:rsidRDefault="00E060BF" w:rsidP="00AF6673">
            <w:pPr>
              <w:pStyle w:val="TAC"/>
              <w:rPr>
                <w:rFonts w:eastAsiaTheme="minorEastAsia"/>
                <w:lang w:val="en-US"/>
              </w:rPr>
            </w:pPr>
            <w:r w:rsidRPr="00480423">
              <w:rPr>
                <w:rFonts w:eastAsiaTheme="minorEastAsia"/>
                <w:lang w:val="en-US"/>
              </w:rPr>
              <w:t>CA_n1A-n78A</w:t>
            </w:r>
          </w:p>
          <w:p w14:paraId="7DC69729" w14:textId="77777777" w:rsidR="00E060BF" w:rsidRPr="00480423" w:rsidRDefault="00E060BF" w:rsidP="00AF6673">
            <w:pPr>
              <w:pStyle w:val="TAC"/>
              <w:rPr>
                <w:rFonts w:eastAsiaTheme="minorEastAsia"/>
                <w:lang w:val="en-US"/>
              </w:rPr>
            </w:pPr>
            <w:r w:rsidRPr="00480423">
              <w:rPr>
                <w:rFonts w:eastAsiaTheme="minorEastAsia"/>
                <w:lang w:val="en-US"/>
              </w:rPr>
              <w:t>CA_n1A-n7A</w:t>
            </w:r>
          </w:p>
          <w:p w14:paraId="46A20890"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512F6224" w14:textId="77777777" w:rsidR="00E060BF" w:rsidRPr="00480423" w:rsidRDefault="00E060BF" w:rsidP="00AF6673">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D4D3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B52AF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D3F82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3609705" w14:textId="77777777" w:rsidTr="005A0D4C">
        <w:trPr>
          <w:trHeight w:val="29"/>
        </w:trPr>
        <w:tc>
          <w:tcPr>
            <w:tcW w:w="3066" w:type="dxa"/>
            <w:tcBorders>
              <w:top w:val="nil"/>
              <w:left w:val="single" w:sz="4" w:space="0" w:color="auto"/>
              <w:bottom w:val="nil"/>
              <w:right w:val="single" w:sz="4" w:space="0" w:color="auto"/>
            </w:tcBorders>
            <w:vAlign w:val="center"/>
          </w:tcPr>
          <w:p w14:paraId="7EDF2C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AD3A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45B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225A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4F5C3AD" w14:textId="77777777" w:rsidR="00E060BF" w:rsidRPr="00480423" w:rsidRDefault="00E060BF" w:rsidP="00AF6673">
            <w:pPr>
              <w:pStyle w:val="TAC"/>
              <w:rPr>
                <w:rFonts w:eastAsiaTheme="minorEastAsia"/>
                <w:lang w:val="en-US" w:eastAsia="zh-CN"/>
              </w:rPr>
            </w:pPr>
          </w:p>
        </w:tc>
      </w:tr>
      <w:tr w:rsidR="00E060BF" w:rsidRPr="00480423" w14:paraId="029AA0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8E66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07B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9ED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BBFB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3ADEE45" w14:textId="77777777" w:rsidR="00E060BF" w:rsidRPr="00480423" w:rsidRDefault="00E060BF" w:rsidP="00AF6673">
            <w:pPr>
              <w:pStyle w:val="TAC"/>
              <w:rPr>
                <w:rFonts w:eastAsiaTheme="minorEastAsia"/>
                <w:lang w:val="en-US" w:eastAsia="zh-CN"/>
              </w:rPr>
            </w:pPr>
          </w:p>
        </w:tc>
      </w:tr>
      <w:tr w:rsidR="00E060BF" w:rsidRPr="00480423" w14:paraId="3D6DB3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134E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5CBE8C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511D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80A55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F7768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E474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4A60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08C884C" w14:textId="77777777" w:rsidTr="005A0D4C">
        <w:trPr>
          <w:trHeight w:val="29"/>
        </w:trPr>
        <w:tc>
          <w:tcPr>
            <w:tcW w:w="3066" w:type="dxa"/>
            <w:tcBorders>
              <w:top w:val="nil"/>
              <w:left w:val="single" w:sz="4" w:space="0" w:color="auto"/>
              <w:bottom w:val="nil"/>
              <w:right w:val="single" w:sz="4" w:space="0" w:color="auto"/>
            </w:tcBorders>
            <w:vAlign w:val="center"/>
          </w:tcPr>
          <w:p w14:paraId="347D16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365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5B8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A85B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DDBC46" w14:textId="77777777" w:rsidR="00E060BF" w:rsidRPr="00480423" w:rsidRDefault="00E060BF" w:rsidP="00AF6673">
            <w:pPr>
              <w:pStyle w:val="TAC"/>
              <w:rPr>
                <w:rFonts w:eastAsiaTheme="minorEastAsia"/>
                <w:lang w:val="en-US" w:eastAsia="zh-CN"/>
              </w:rPr>
            </w:pPr>
          </w:p>
        </w:tc>
      </w:tr>
      <w:tr w:rsidR="00E060BF" w:rsidRPr="00480423" w14:paraId="72255970" w14:textId="77777777" w:rsidTr="005A0D4C">
        <w:trPr>
          <w:trHeight w:val="29"/>
        </w:trPr>
        <w:tc>
          <w:tcPr>
            <w:tcW w:w="3066" w:type="dxa"/>
            <w:tcBorders>
              <w:top w:val="nil"/>
              <w:left w:val="single" w:sz="4" w:space="0" w:color="auto"/>
              <w:bottom w:val="nil"/>
              <w:right w:val="single" w:sz="4" w:space="0" w:color="auto"/>
            </w:tcBorders>
            <w:vAlign w:val="center"/>
          </w:tcPr>
          <w:p w14:paraId="2A558E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0C6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896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80BC5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4C62FD1" w14:textId="77777777" w:rsidR="00E060BF" w:rsidRPr="00480423" w:rsidRDefault="00E060BF" w:rsidP="00AF6673">
            <w:pPr>
              <w:pStyle w:val="TAC"/>
              <w:rPr>
                <w:rFonts w:eastAsiaTheme="minorEastAsia"/>
                <w:lang w:val="en-US" w:eastAsia="zh-CN"/>
              </w:rPr>
            </w:pPr>
          </w:p>
        </w:tc>
      </w:tr>
      <w:tr w:rsidR="00E060BF" w:rsidRPr="00480423" w14:paraId="42DFCC29" w14:textId="77777777" w:rsidTr="005A0D4C">
        <w:trPr>
          <w:trHeight w:val="29"/>
        </w:trPr>
        <w:tc>
          <w:tcPr>
            <w:tcW w:w="3066" w:type="dxa"/>
            <w:tcBorders>
              <w:top w:val="nil"/>
              <w:left w:val="single" w:sz="4" w:space="0" w:color="auto"/>
              <w:bottom w:val="nil"/>
              <w:right w:val="single" w:sz="4" w:space="0" w:color="auto"/>
            </w:tcBorders>
            <w:vAlign w:val="center"/>
          </w:tcPr>
          <w:p w14:paraId="1DE508EA"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693A9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p w14:paraId="19E567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0BBA2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94EF278"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4B88E6E"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3CEB9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2649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67E5709" w14:textId="77777777" w:rsidTr="005A0D4C">
        <w:trPr>
          <w:trHeight w:val="29"/>
        </w:trPr>
        <w:tc>
          <w:tcPr>
            <w:tcW w:w="3066" w:type="dxa"/>
            <w:tcBorders>
              <w:top w:val="nil"/>
              <w:left w:val="single" w:sz="4" w:space="0" w:color="auto"/>
              <w:bottom w:val="nil"/>
              <w:right w:val="single" w:sz="4" w:space="0" w:color="auto"/>
            </w:tcBorders>
            <w:vAlign w:val="center"/>
          </w:tcPr>
          <w:p w14:paraId="1EA80E0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2DC5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00512"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9F5E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904C174" w14:textId="77777777" w:rsidR="00E060BF" w:rsidRPr="00480423" w:rsidRDefault="00E060BF" w:rsidP="00AF6673">
            <w:pPr>
              <w:pStyle w:val="TAC"/>
              <w:rPr>
                <w:rFonts w:eastAsiaTheme="minorEastAsia"/>
                <w:lang w:val="en-US" w:eastAsia="zh-CN"/>
              </w:rPr>
            </w:pPr>
          </w:p>
        </w:tc>
      </w:tr>
      <w:tr w:rsidR="00E060BF" w:rsidRPr="00480423" w14:paraId="34C404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DDAA3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D7F7C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49EB3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D211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E3DDE3" w14:textId="77777777" w:rsidR="00E060BF" w:rsidRPr="00480423" w:rsidRDefault="00E060BF" w:rsidP="00AF6673">
            <w:pPr>
              <w:pStyle w:val="TAC"/>
              <w:rPr>
                <w:rFonts w:eastAsiaTheme="minorEastAsia"/>
                <w:lang w:val="en-US" w:eastAsia="zh-CN"/>
              </w:rPr>
            </w:pPr>
          </w:p>
        </w:tc>
      </w:tr>
      <w:tr w:rsidR="00E060BF" w:rsidRPr="00480423" w14:paraId="314C87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F1C8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7CB47B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2FBE2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42343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7E57E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2F213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D1B0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8C7C69" w14:textId="77777777" w:rsidTr="005A0D4C">
        <w:trPr>
          <w:trHeight w:val="29"/>
        </w:trPr>
        <w:tc>
          <w:tcPr>
            <w:tcW w:w="3066" w:type="dxa"/>
            <w:tcBorders>
              <w:top w:val="nil"/>
              <w:left w:val="single" w:sz="4" w:space="0" w:color="auto"/>
              <w:bottom w:val="nil"/>
              <w:right w:val="single" w:sz="4" w:space="0" w:color="auto"/>
            </w:tcBorders>
            <w:vAlign w:val="center"/>
          </w:tcPr>
          <w:p w14:paraId="5FF548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D3A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C4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8F4AC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733E95E" w14:textId="77777777" w:rsidR="00E060BF" w:rsidRPr="00480423" w:rsidRDefault="00E060BF" w:rsidP="00AF6673">
            <w:pPr>
              <w:pStyle w:val="TAC"/>
              <w:rPr>
                <w:rFonts w:eastAsiaTheme="minorEastAsia"/>
                <w:lang w:val="en-US" w:eastAsia="zh-CN"/>
              </w:rPr>
            </w:pPr>
          </w:p>
        </w:tc>
      </w:tr>
      <w:tr w:rsidR="00E060BF" w:rsidRPr="00480423" w14:paraId="3875F2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8DAA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FA4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20A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7CB3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53DBF5EA" w14:textId="77777777" w:rsidR="00E060BF" w:rsidRPr="00480423" w:rsidRDefault="00E060BF" w:rsidP="00AF6673">
            <w:pPr>
              <w:pStyle w:val="TAC"/>
              <w:rPr>
                <w:rFonts w:eastAsiaTheme="minorEastAsia"/>
                <w:lang w:val="en-US" w:eastAsia="zh-CN"/>
              </w:rPr>
            </w:pPr>
          </w:p>
        </w:tc>
      </w:tr>
      <w:tr w:rsidR="00E060BF" w:rsidRPr="00480423" w14:paraId="2839C181" w14:textId="77777777" w:rsidTr="005A0D4C">
        <w:trPr>
          <w:trHeight w:val="29"/>
        </w:trPr>
        <w:tc>
          <w:tcPr>
            <w:tcW w:w="3066" w:type="dxa"/>
            <w:tcBorders>
              <w:top w:val="nil"/>
              <w:left w:val="single" w:sz="4" w:space="0" w:color="auto"/>
              <w:bottom w:val="nil"/>
              <w:right w:val="single" w:sz="4" w:space="0" w:color="auto"/>
            </w:tcBorders>
            <w:vAlign w:val="center"/>
          </w:tcPr>
          <w:p w14:paraId="1FDCEA62" w14:textId="77777777" w:rsidR="00E060BF" w:rsidRPr="00480423" w:rsidRDefault="00E060BF" w:rsidP="00AF6673">
            <w:pPr>
              <w:pStyle w:val="TAC"/>
              <w:rPr>
                <w:rFonts w:eastAsiaTheme="minorEastAsia"/>
                <w:lang w:val="en-US" w:eastAsia="zh-CN"/>
              </w:rPr>
            </w:pPr>
            <w:r w:rsidRPr="00C30686">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791881D9" w14:textId="77777777" w:rsidR="00E060BF" w:rsidRPr="00480423" w:rsidRDefault="00E060BF" w:rsidP="00AF6673">
            <w:pPr>
              <w:pStyle w:val="TAC"/>
              <w:rPr>
                <w:rFonts w:eastAsiaTheme="minorEastAsia"/>
                <w:lang w:val="en-US" w:eastAsia="zh-CN"/>
              </w:rPr>
            </w:pPr>
            <w:r w:rsidRPr="00C30686">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3A5047"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2683B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98E297" w14:textId="77777777" w:rsidR="00E060BF" w:rsidRPr="00480423" w:rsidRDefault="00E060BF" w:rsidP="00AF6673">
            <w:pPr>
              <w:pStyle w:val="TAC"/>
              <w:rPr>
                <w:rFonts w:eastAsiaTheme="minorEastAsia"/>
                <w:lang w:val="en-US" w:eastAsia="zh-CN"/>
              </w:rPr>
            </w:pPr>
            <w:r w:rsidRPr="00C30686">
              <w:rPr>
                <w:kern w:val="2"/>
                <w:szCs w:val="22"/>
                <w:lang w:val="en-US"/>
              </w:rPr>
              <w:t>0</w:t>
            </w:r>
          </w:p>
        </w:tc>
      </w:tr>
      <w:tr w:rsidR="00E060BF" w:rsidRPr="00480423" w14:paraId="33E2B6CB" w14:textId="77777777" w:rsidTr="005A0D4C">
        <w:trPr>
          <w:trHeight w:val="29"/>
        </w:trPr>
        <w:tc>
          <w:tcPr>
            <w:tcW w:w="3066" w:type="dxa"/>
            <w:tcBorders>
              <w:top w:val="nil"/>
              <w:left w:val="single" w:sz="4" w:space="0" w:color="auto"/>
              <w:bottom w:val="nil"/>
              <w:right w:val="single" w:sz="4" w:space="0" w:color="auto"/>
            </w:tcBorders>
            <w:vAlign w:val="center"/>
          </w:tcPr>
          <w:p w14:paraId="4AC13513"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11DF1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7F639"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6DB8F5"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5D5716" w14:textId="77777777" w:rsidR="00E060BF" w:rsidRPr="00480423" w:rsidRDefault="00E060BF" w:rsidP="00AF6673">
            <w:pPr>
              <w:pStyle w:val="TAC"/>
              <w:rPr>
                <w:rFonts w:eastAsiaTheme="minorEastAsia"/>
                <w:lang w:val="en-US" w:eastAsia="zh-CN"/>
              </w:rPr>
            </w:pPr>
          </w:p>
        </w:tc>
      </w:tr>
      <w:tr w:rsidR="00E060BF" w:rsidRPr="00480423" w14:paraId="777158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8B4E62"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A4AC7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E6C97"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F8B426"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23E0BC" w14:textId="77777777" w:rsidR="00E060BF" w:rsidRPr="00480423" w:rsidRDefault="00E060BF" w:rsidP="00AF6673">
            <w:pPr>
              <w:pStyle w:val="TAC"/>
              <w:rPr>
                <w:rFonts w:eastAsiaTheme="minorEastAsia"/>
                <w:lang w:val="en-US" w:eastAsia="zh-CN"/>
              </w:rPr>
            </w:pPr>
          </w:p>
        </w:tc>
      </w:tr>
      <w:tr w:rsidR="00E060BF" w:rsidRPr="00480423" w14:paraId="5FF5D7E9" w14:textId="77777777" w:rsidTr="005A0D4C">
        <w:trPr>
          <w:trHeight w:val="29"/>
        </w:trPr>
        <w:tc>
          <w:tcPr>
            <w:tcW w:w="3066" w:type="dxa"/>
            <w:tcBorders>
              <w:top w:val="nil"/>
              <w:left w:val="single" w:sz="4" w:space="0" w:color="auto"/>
              <w:bottom w:val="nil"/>
              <w:right w:val="single" w:sz="4" w:space="0" w:color="auto"/>
            </w:tcBorders>
            <w:vAlign w:val="center"/>
          </w:tcPr>
          <w:p w14:paraId="5257362F" w14:textId="77777777" w:rsidR="00E060BF" w:rsidRPr="00480423" w:rsidRDefault="00E060BF" w:rsidP="00AF6673">
            <w:pPr>
              <w:pStyle w:val="TAC"/>
              <w:rPr>
                <w:rFonts w:eastAsiaTheme="minorEastAsia"/>
                <w:lang w:val="en-US" w:eastAsia="zh-CN"/>
              </w:rPr>
            </w:pPr>
            <w:r w:rsidRPr="00C30686">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76C6799E"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34ACB8"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D2CE4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44180C6"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30939A29" w14:textId="77777777" w:rsidTr="005A0D4C">
        <w:trPr>
          <w:trHeight w:val="29"/>
        </w:trPr>
        <w:tc>
          <w:tcPr>
            <w:tcW w:w="3066" w:type="dxa"/>
            <w:tcBorders>
              <w:top w:val="nil"/>
              <w:left w:val="single" w:sz="4" w:space="0" w:color="auto"/>
              <w:bottom w:val="nil"/>
              <w:right w:val="single" w:sz="4" w:space="0" w:color="auto"/>
            </w:tcBorders>
            <w:vAlign w:val="center"/>
          </w:tcPr>
          <w:p w14:paraId="7568F762"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6E760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C846F"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214994"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B106F89" w14:textId="77777777" w:rsidR="00E060BF" w:rsidRPr="00480423" w:rsidRDefault="00E060BF" w:rsidP="00AF6673">
            <w:pPr>
              <w:pStyle w:val="TAC"/>
              <w:rPr>
                <w:rFonts w:eastAsiaTheme="minorEastAsia"/>
                <w:lang w:val="en-US" w:eastAsia="zh-CN"/>
              </w:rPr>
            </w:pPr>
          </w:p>
        </w:tc>
      </w:tr>
      <w:tr w:rsidR="00E060BF" w:rsidRPr="00480423" w14:paraId="5A6D74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8DE3FF"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37083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30B12"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44C8CC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7C27774" w14:textId="77777777" w:rsidR="00E060BF" w:rsidRPr="00480423" w:rsidRDefault="00E060BF" w:rsidP="00AF6673">
            <w:pPr>
              <w:pStyle w:val="TAC"/>
              <w:rPr>
                <w:rFonts w:eastAsiaTheme="minorEastAsia"/>
                <w:lang w:val="en-US" w:eastAsia="zh-CN"/>
              </w:rPr>
            </w:pPr>
          </w:p>
        </w:tc>
      </w:tr>
      <w:tr w:rsidR="00E060BF" w:rsidRPr="00480423" w14:paraId="4A665296" w14:textId="77777777" w:rsidTr="005A0D4C">
        <w:trPr>
          <w:trHeight w:val="29"/>
        </w:trPr>
        <w:tc>
          <w:tcPr>
            <w:tcW w:w="3066" w:type="dxa"/>
            <w:tcBorders>
              <w:top w:val="nil"/>
              <w:left w:val="single" w:sz="4" w:space="0" w:color="auto"/>
              <w:bottom w:val="nil"/>
              <w:right w:val="single" w:sz="4" w:space="0" w:color="auto"/>
            </w:tcBorders>
            <w:vAlign w:val="center"/>
          </w:tcPr>
          <w:p w14:paraId="342CB059" w14:textId="77777777" w:rsidR="00E060BF" w:rsidRPr="00480423" w:rsidRDefault="00E060BF" w:rsidP="00AF6673">
            <w:pPr>
              <w:pStyle w:val="TAC"/>
              <w:rPr>
                <w:rFonts w:eastAsiaTheme="minorEastAsia"/>
                <w:lang w:val="en-US" w:eastAsia="zh-CN"/>
              </w:rPr>
            </w:pPr>
            <w:r w:rsidRPr="00C30686">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31761BE7"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193108"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7AB7A7"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6EE460E6"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2B1DF559" w14:textId="77777777" w:rsidTr="005A0D4C">
        <w:trPr>
          <w:trHeight w:val="29"/>
        </w:trPr>
        <w:tc>
          <w:tcPr>
            <w:tcW w:w="3066" w:type="dxa"/>
            <w:tcBorders>
              <w:top w:val="nil"/>
              <w:left w:val="single" w:sz="4" w:space="0" w:color="auto"/>
              <w:bottom w:val="nil"/>
              <w:right w:val="single" w:sz="4" w:space="0" w:color="auto"/>
            </w:tcBorders>
            <w:vAlign w:val="center"/>
          </w:tcPr>
          <w:p w14:paraId="527B2839"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9C2E3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DB82F"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AF9606"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81B51CC" w14:textId="77777777" w:rsidR="00E060BF" w:rsidRPr="00480423" w:rsidRDefault="00E060BF" w:rsidP="00AF6673">
            <w:pPr>
              <w:pStyle w:val="TAC"/>
              <w:rPr>
                <w:rFonts w:eastAsiaTheme="minorEastAsia"/>
                <w:lang w:val="en-US" w:eastAsia="zh-CN"/>
              </w:rPr>
            </w:pPr>
          </w:p>
        </w:tc>
      </w:tr>
      <w:tr w:rsidR="00E060BF" w:rsidRPr="00480423" w14:paraId="33FA22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5A22EF"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7FB0F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0D33"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FB0AF0"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DF4F84" w14:textId="77777777" w:rsidR="00E060BF" w:rsidRPr="00480423" w:rsidRDefault="00E060BF" w:rsidP="00AF6673">
            <w:pPr>
              <w:pStyle w:val="TAC"/>
              <w:rPr>
                <w:rFonts w:eastAsiaTheme="minorEastAsia"/>
                <w:lang w:val="en-US" w:eastAsia="zh-CN"/>
              </w:rPr>
            </w:pPr>
          </w:p>
        </w:tc>
      </w:tr>
      <w:tr w:rsidR="00E060BF" w:rsidRPr="00480423" w14:paraId="5A3D9881" w14:textId="77777777" w:rsidTr="005A0D4C">
        <w:trPr>
          <w:trHeight w:val="29"/>
        </w:trPr>
        <w:tc>
          <w:tcPr>
            <w:tcW w:w="3066" w:type="dxa"/>
            <w:tcBorders>
              <w:top w:val="nil"/>
              <w:left w:val="single" w:sz="4" w:space="0" w:color="auto"/>
              <w:bottom w:val="nil"/>
              <w:right w:val="single" w:sz="4" w:space="0" w:color="auto"/>
            </w:tcBorders>
            <w:vAlign w:val="center"/>
          </w:tcPr>
          <w:p w14:paraId="1E0AF833" w14:textId="77777777" w:rsidR="00E060BF" w:rsidRPr="00480423" w:rsidRDefault="00E060BF" w:rsidP="00AF6673">
            <w:pPr>
              <w:pStyle w:val="TAC"/>
              <w:rPr>
                <w:rFonts w:eastAsiaTheme="minorEastAsia"/>
                <w:lang w:val="en-US" w:eastAsia="zh-CN"/>
              </w:rPr>
            </w:pPr>
            <w:r w:rsidRPr="00C30686">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25E072A1"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9A4383"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1CB4D4"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3B522AB8"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7EB4199D" w14:textId="77777777" w:rsidTr="005A0D4C">
        <w:trPr>
          <w:trHeight w:val="29"/>
        </w:trPr>
        <w:tc>
          <w:tcPr>
            <w:tcW w:w="3066" w:type="dxa"/>
            <w:tcBorders>
              <w:top w:val="nil"/>
              <w:left w:val="single" w:sz="4" w:space="0" w:color="auto"/>
              <w:bottom w:val="nil"/>
              <w:right w:val="single" w:sz="4" w:space="0" w:color="auto"/>
            </w:tcBorders>
            <w:vAlign w:val="center"/>
          </w:tcPr>
          <w:p w14:paraId="08106788"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86077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AA100"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5F4F5A"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873D4B6" w14:textId="77777777" w:rsidR="00E060BF" w:rsidRPr="00480423" w:rsidRDefault="00E060BF" w:rsidP="00AF6673">
            <w:pPr>
              <w:pStyle w:val="TAC"/>
              <w:rPr>
                <w:rFonts w:eastAsiaTheme="minorEastAsia"/>
                <w:lang w:val="en-US" w:eastAsia="zh-CN"/>
              </w:rPr>
            </w:pPr>
          </w:p>
        </w:tc>
      </w:tr>
      <w:tr w:rsidR="00E060BF" w:rsidRPr="00480423" w14:paraId="5647D9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479185"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AA694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51B67"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4923F2"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2F4D97A" w14:textId="77777777" w:rsidR="00E060BF" w:rsidRPr="00480423" w:rsidRDefault="00E060BF" w:rsidP="00AF6673">
            <w:pPr>
              <w:pStyle w:val="TAC"/>
              <w:rPr>
                <w:rFonts w:eastAsiaTheme="minorEastAsia"/>
                <w:lang w:val="en-US" w:eastAsia="zh-CN"/>
              </w:rPr>
            </w:pPr>
          </w:p>
        </w:tc>
      </w:tr>
      <w:tr w:rsidR="00E060BF" w:rsidRPr="00480423" w14:paraId="427CF71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752486" w14:textId="77777777" w:rsidR="00E060BF" w:rsidRPr="00480423" w:rsidRDefault="00E060BF" w:rsidP="00AF6673">
            <w:pPr>
              <w:pStyle w:val="TAC"/>
              <w:rPr>
                <w:rFonts w:eastAsiaTheme="minorEastAsia"/>
                <w:lang w:val="en-US" w:eastAsia="zh-CN"/>
              </w:rPr>
            </w:pPr>
            <w:r w:rsidRPr="008523D2">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3206E825" w14:textId="77777777" w:rsidR="00E060BF" w:rsidRPr="008523D2" w:rsidRDefault="00E060BF" w:rsidP="00AF6673">
            <w:pPr>
              <w:pStyle w:val="TAC"/>
              <w:rPr>
                <w:rFonts w:cs="Arial"/>
                <w:szCs w:val="18"/>
                <w:lang w:val="en-US" w:eastAsia="zh-CN"/>
              </w:rPr>
            </w:pPr>
            <w:r w:rsidRPr="008523D2">
              <w:rPr>
                <w:rFonts w:cs="Arial"/>
                <w:szCs w:val="18"/>
                <w:lang w:val="en-US" w:eastAsia="zh-CN"/>
              </w:rPr>
              <w:t>CA_n1A-n7A</w:t>
            </w:r>
          </w:p>
          <w:p w14:paraId="4E04A783"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39B1ECA" w14:textId="77777777" w:rsidR="00E060BF" w:rsidRPr="00C30686" w:rsidRDefault="00E060BF" w:rsidP="00AF6673">
            <w:pPr>
              <w:pStyle w:val="TAC"/>
              <w:rPr>
                <w:kern w:val="2"/>
                <w:szCs w:val="18"/>
                <w:lang w:val="en-US" w:eastAsia="zh-CN"/>
              </w:rPr>
            </w:pPr>
            <w:r w:rsidRPr="008523D2">
              <w:rPr>
                <w:rFonts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F8E8D4" w14:textId="77777777" w:rsidR="00E060BF" w:rsidRPr="00C30686" w:rsidRDefault="00E060BF" w:rsidP="00AF6673">
            <w:pPr>
              <w:pStyle w:val="TAC"/>
              <w:rPr>
                <w:rFonts w:cs="Arial"/>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808BE65"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4B9E59C9" w14:textId="77777777" w:rsidTr="005A0D4C">
        <w:trPr>
          <w:trHeight w:val="29"/>
        </w:trPr>
        <w:tc>
          <w:tcPr>
            <w:tcW w:w="3066" w:type="dxa"/>
            <w:tcBorders>
              <w:top w:val="nil"/>
              <w:left w:val="single" w:sz="4" w:space="0" w:color="auto"/>
              <w:bottom w:val="nil"/>
              <w:right w:val="single" w:sz="4" w:space="0" w:color="auto"/>
            </w:tcBorders>
            <w:vAlign w:val="center"/>
          </w:tcPr>
          <w:p w14:paraId="4F1F20DD"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83CA861"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A14993C" w14:textId="77777777" w:rsidR="00E060BF" w:rsidRPr="00C30686" w:rsidRDefault="00E060BF" w:rsidP="00AF6673">
            <w:pPr>
              <w:pStyle w:val="TAC"/>
              <w:rPr>
                <w:kern w:val="2"/>
                <w:szCs w:val="18"/>
                <w:lang w:val="en-US" w:eastAsia="zh-CN"/>
              </w:rPr>
            </w:pPr>
            <w:r w:rsidRPr="008523D2">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47605A" w14:textId="77777777" w:rsidR="00E060BF" w:rsidRPr="00C30686" w:rsidRDefault="00E060BF" w:rsidP="00AF6673">
            <w:pPr>
              <w:pStyle w:val="TAC"/>
              <w:rPr>
                <w:rFonts w:cs="Arial"/>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481019" w14:textId="77777777" w:rsidR="00E060BF" w:rsidRPr="00480423" w:rsidRDefault="00E060BF" w:rsidP="00AF6673">
            <w:pPr>
              <w:pStyle w:val="TAC"/>
              <w:rPr>
                <w:rFonts w:eastAsiaTheme="minorEastAsia"/>
                <w:lang w:val="en-US" w:eastAsia="zh-CN"/>
              </w:rPr>
            </w:pPr>
          </w:p>
        </w:tc>
      </w:tr>
      <w:tr w:rsidR="00E060BF" w:rsidRPr="00480423" w14:paraId="37C77F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E75188"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92F9C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A5F41" w14:textId="77777777" w:rsidR="00E060BF" w:rsidRPr="00C30686" w:rsidRDefault="00E060BF" w:rsidP="00AF6673">
            <w:pPr>
              <w:pStyle w:val="TAC"/>
              <w:rPr>
                <w:kern w:val="2"/>
                <w:szCs w:val="18"/>
                <w:lang w:val="en-US" w:eastAsia="zh-CN"/>
              </w:rPr>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174FAD6" w14:textId="77777777" w:rsidR="00E060BF" w:rsidRPr="00C30686" w:rsidRDefault="00E060BF" w:rsidP="00AF6673">
            <w:pPr>
              <w:pStyle w:val="TAC"/>
              <w:rPr>
                <w:rFonts w:cs="Arial"/>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4FC79C64" w14:textId="77777777" w:rsidR="00E060BF" w:rsidRPr="00480423" w:rsidRDefault="00E060BF" w:rsidP="00AF6673">
            <w:pPr>
              <w:pStyle w:val="TAC"/>
              <w:rPr>
                <w:rFonts w:eastAsiaTheme="minorEastAsia"/>
                <w:lang w:val="en-US" w:eastAsia="zh-CN"/>
              </w:rPr>
            </w:pPr>
          </w:p>
        </w:tc>
      </w:tr>
      <w:tr w:rsidR="00E060BF" w:rsidRPr="00480423" w14:paraId="6615E8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63A298"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38618A1F"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FC8621"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B262AD"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8053A6"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1C45435F" w14:textId="77777777" w:rsidTr="005A0D4C">
        <w:trPr>
          <w:trHeight w:val="29"/>
        </w:trPr>
        <w:tc>
          <w:tcPr>
            <w:tcW w:w="3066" w:type="dxa"/>
            <w:tcBorders>
              <w:top w:val="nil"/>
              <w:left w:val="single" w:sz="4" w:space="0" w:color="auto"/>
              <w:bottom w:val="nil"/>
              <w:right w:val="single" w:sz="4" w:space="0" w:color="auto"/>
            </w:tcBorders>
            <w:vAlign w:val="center"/>
          </w:tcPr>
          <w:p w14:paraId="71766E15"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76A1B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7AC54" w14:textId="77777777" w:rsidR="00E060BF" w:rsidRPr="00480423" w:rsidRDefault="00E060BF" w:rsidP="00AF6673">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5D5AFDF6"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CDB27E" w14:textId="77777777" w:rsidR="00E060BF" w:rsidRPr="00480423" w:rsidRDefault="00E060BF" w:rsidP="00AF6673">
            <w:pPr>
              <w:pStyle w:val="TAC"/>
              <w:rPr>
                <w:rFonts w:eastAsiaTheme="minorEastAsia"/>
                <w:lang w:val="en-US" w:eastAsia="zh-CN"/>
              </w:rPr>
            </w:pPr>
          </w:p>
        </w:tc>
      </w:tr>
      <w:tr w:rsidR="00E060BF" w:rsidRPr="00480423" w14:paraId="7FAF7D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3664D0"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9C6361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6B300" w14:textId="77777777" w:rsidR="00E060BF" w:rsidRPr="00480423" w:rsidRDefault="00E060BF" w:rsidP="00AF6673">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05DDF73F"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2F62E31C" w14:textId="77777777" w:rsidR="00E060BF" w:rsidRPr="00480423" w:rsidRDefault="00E060BF" w:rsidP="00AF6673">
            <w:pPr>
              <w:pStyle w:val="TAC"/>
              <w:rPr>
                <w:rFonts w:eastAsiaTheme="minorEastAsia"/>
                <w:lang w:val="en-US" w:eastAsia="zh-CN"/>
              </w:rPr>
            </w:pPr>
          </w:p>
        </w:tc>
      </w:tr>
      <w:tr w:rsidR="00E060BF" w:rsidRPr="00480423" w14:paraId="55C64D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81446E"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1C2AEAA2"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CA_n1A-n8A</w:t>
            </w:r>
          </w:p>
          <w:p w14:paraId="357804F2"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CA_n1A-n40A</w:t>
            </w:r>
          </w:p>
          <w:p w14:paraId="58628550"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56A14041"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2AD090"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8FDAB7" w14:textId="77777777" w:rsidR="00E060BF" w:rsidRPr="00480423" w:rsidRDefault="00E060BF" w:rsidP="00AF6673">
            <w:pPr>
              <w:pStyle w:val="TAC"/>
              <w:rPr>
                <w:rFonts w:eastAsiaTheme="minorEastAsia"/>
                <w:lang w:val="en-US" w:eastAsia="zh-CN"/>
              </w:rPr>
            </w:pPr>
            <w:r w:rsidRPr="00C30686">
              <w:rPr>
                <w:rFonts w:eastAsiaTheme="minorEastAsia" w:hint="eastAsia"/>
                <w:lang w:val="en-US" w:eastAsia="zh-CN"/>
              </w:rPr>
              <w:t>0</w:t>
            </w:r>
          </w:p>
        </w:tc>
      </w:tr>
      <w:tr w:rsidR="00E060BF" w:rsidRPr="00480423" w14:paraId="1659CB42" w14:textId="77777777" w:rsidTr="005A0D4C">
        <w:trPr>
          <w:trHeight w:val="29"/>
        </w:trPr>
        <w:tc>
          <w:tcPr>
            <w:tcW w:w="3066" w:type="dxa"/>
            <w:tcBorders>
              <w:top w:val="nil"/>
              <w:left w:val="single" w:sz="4" w:space="0" w:color="auto"/>
              <w:bottom w:val="nil"/>
              <w:right w:val="single" w:sz="4" w:space="0" w:color="auto"/>
            </w:tcBorders>
            <w:vAlign w:val="center"/>
          </w:tcPr>
          <w:p w14:paraId="33855537"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D22F2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78C6F"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263729C"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30C748" w14:textId="77777777" w:rsidR="00E060BF" w:rsidRPr="00480423" w:rsidRDefault="00E060BF" w:rsidP="00AF6673">
            <w:pPr>
              <w:pStyle w:val="TAC"/>
              <w:rPr>
                <w:rFonts w:eastAsiaTheme="minorEastAsia"/>
                <w:lang w:val="en-US" w:eastAsia="zh-CN"/>
              </w:rPr>
            </w:pPr>
          </w:p>
        </w:tc>
      </w:tr>
      <w:tr w:rsidR="00E060BF" w:rsidRPr="00480423" w14:paraId="759B858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D75C00"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9F128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1ADDC" w14:textId="77777777" w:rsidR="00E060BF" w:rsidRPr="00480423" w:rsidRDefault="00E060BF" w:rsidP="00AF6673">
            <w:pPr>
              <w:pStyle w:val="TAC"/>
              <w:rPr>
                <w:rFonts w:eastAsiaTheme="minorEastAsia"/>
                <w:lang w:val="en-US" w:eastAsia="zh-CN"/>
              </w:rPr>
            </w:pPr>
            <w:r w:rsidRPr="00C30686">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97BADE"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63E8D0B4" w14:textId="77777777" w:rsidR="00E060BF" w:rsidRPr="00480423" w:rsidRDefault="00E060BF" w:rsidP="00AF6673">
            <w:pPr>
              <w:pStyle w:val="TAC"/>
              <w:rPr>
                <w:rFonts w:eastAsiaTheme="minorEastAsia"/>
                <w:lang w:val="en-US" w:eastAsia="zh-CN"/>
              </w:rPr>
            </w:pPr>
          </w:p>
        </w:tc>
      </w:tr>
      <w:tr w:rsidR="00E060BF" w:rsidRPr="00480423" w14:paraId="2D694F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5F24DF" w14:textId="77777777" w:rsidR="00E060BF" w:rsidRPr="00480423" w:rsidRDefault="00E060BF" w:rsidP="00AF6673">
            <w:pPr>
              <w:pStyle w:val="TAC"/>
              <w:rPr>
                <w:rFonts w:eastAsiaTheme="minorEastAsia"/>
                <w:lang w:val="en-US" w:eastAsia="zh-CN"/>
              </w:rPr>
            </w:pPr>
            <w:r w:rsidRPr="00C30686">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5F16771F" w14:textId="77777777" w:rsidR="00E060BF" w:rsidRPr="00480423" w:rsidRDefault="00E060BF" w:rsidP="00AF6673">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BE4C09E" w14:textId="77777777" w:rsidR="00E060BF" w:rsidRPr="00480423" w:rsidRDefault="00E060BF" w:rsidP="00AF6673">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BE5DDE"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23D9DA"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52ACCDA7" w14:textId="77777777" w:rsidTr="005A0D4C">
        <w:trPr>
          <w:trHeight w:val="29"/>
        </w:trPr>
        <w:tc>
          <w:tcPr>
            <w:tcW w:w="3066" w:type="dxa"/>
            <w:tcBorders>
              <w:top w:val="nil"/>
              <w:left w:val="single" w:sz="4" w:space="0" w:color="auto"/>
              <w:bottom w:val="nil"/>
              <w:right w:val="single" w:sz="4" w:space="0" w:color="auto"/>
            </w:tcBorders>
            <w:vAlign w:val="center"/>
          </w:tcPr>
          <w:p w14:paraId="3C204E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064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E7997" w14:textId="77777777" w:rsidR="00E060BF" w:rsidRPr="00480423" w:rsidRDefault="00E060BF" w:rsidP="00AF6673">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DB7EC2"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9A9757" w14:textId="77777777" w:rsidR="00E060BF" w:rsidRPr="00480423" w:rsidRDefault="00E060BF" w:rsidP="00AF6673">
            <w:pPr>
              <w:pStyle w:val="TAC"/>
              <w:rPr>
                <w:rFonts w:eastAsiaTheme="minorEastAsia"/>
                <w:lang w:val="en-US" w:eastAsia="zh-CN"/>
              </w:rPr>
            </w:pPr>
          </w:p>
        </w:tc>
      </w:tr>
      <w:tr w:rsidR="00E060BF" w:rsidRPr="00480423" w14:paraId="0CE926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5A72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F9F5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C70C5" w14:textId="77777777" w:rsidR="00E060BF" w:rsidRPr="00480423" w:rsidRDefault="00E060BF" w:rsidP="00AF6673">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5F1015"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CF8B94B" w14:textId="77777777" w:rsidR="00E060BF" w:rsidRPr="00480423" w:rsidRDefault="00E060BF" w:rsidP="00AF6673">
            <w:pPr>
              <w:pStyle w:val="TAC"/>
              <w:rPr>
                <w:rFonts w:eastAsiaTheme="minorEastAsia"/>
                <w:lang w:val="en-US" w:eastAsia="zh-CN"/>
              </w:rPr>
            </w:pPr>
          </w:p>
        </w:tc>
      </w:tr>
      <w:tr w:rsidR="00E060BF" w:rsidRPr="00480423" w14:paraId="2C3F4903" w14:textId="77777777" w:rsidTr="005A0D4C">
        <w:trPr>
          <w:trHeight w:val="29"/>
        </w:trPr>
        <w:tc>
          <w:tcPr>
            <w:tcW w:w="3066" w:type="dxa"/>
            <w:tcBorders>
              <w:top w:val="nil"/>
              <w:left w:val="single" w:sz="4" w:space="0" w:color="auto"/>
              <w:bottom w:val="nil"/>
              <w:right w:val="single" w:sz="4" w:space="0" w:color="auto"/>
            </w:tcBorders>
            <w:vAlign w:val="center"/>
          </w:tcPr>
          <w:p w14:paraId="67789A74" w14:textId="77777777" w:rsidR="00E060BF" w:rsidRPr="00480423" w:rsidRDefault="00E060BF" w:rsidP="00AF6673">
            <w:pPr>
              <w:pStyle w:val="TAC"/>
              <w:rPr>
                <w:rFonts w:eastAsiaTheme="minorEastAsia"/>
                <w:lang w:val="en-US" w:eastAsia="zh-CN"/>
              </w:rPr>
            </w:pPr>
            <w:r w:rsidRPr="00C30686">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18CA4CEE" w14:textId="77777777" w:rsidR="00E060BF" w:rsidRPr="00480423" w:rsidRDefault="00E060BF" w:rsidP="00AF6673">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F5F272" w14:textId="77777777" w:rsidR="00E060BF" w:rsidRPr="00480423" w:rsidRDefault="00E060BF" w:rsidP="00AF6673">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62CACB"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0A9D3F"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6913FF52" w14:textId="77777777" w:rsidTr="005A0D4C">
        <w:trPr>
          <w:trHeight w:val="29"/>
        </w:trPr>
        <w:tc>
          <w:tcPr>
            <w:tcW w:w="3066" w:type="dxa"/>
            <w:tcBorders>
              <w:top w:val="nil"/>
              <w:left w:val="single" w:sz="4" w:space="0" w:color="auto"/>
              <w:bottom w:val="nil"/>
              <w:right w:val="single" w:sz="4" w:space="0" w:color="auto"/>
            </w:tcBorders>
            <w:vAlign w:val="center"/>
          </w:tcPr>
          <w:p w14:paraId="12E0CA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E75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0613E" w14:textId="77777777" w:rsidR="00E060BF" w:rsidRPr="00480423" w:rsidRDefault="00E060BF" w:rsidP="00AF6673">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B1F31C8"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C5B095" w14:textId="77777777" w:rsidR="00E060BF" w:rsidRPr="00480423" w:rsidRDefault="00E060BF" w:rsidP="00AF6673">
            <w:pPr>
              <w:pStyle w:val="TAC"/>
              <w:rPr>
                <w:rFonts w:eastAsiaTheme="minorEastAsia"/>
                <w:lang w:val="en-US" w:eastAsia="zh-CN"/>
              </w:rPr>
            </w:pPr>
          </w:p>
        </w:tc>
      </w:tr>
      <w:tr w:rsidR="00E060BF" w:rsidRPr="00480423" w14:paraId="54D476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F36D9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8FF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76E84" w14:textId="77777777" w:rsidR="00E060BF" w:rsidRPr="00480423" w:rsidRDefault="00E060BF" w:rsidP="00AF6673">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D7783F"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2CEEDE" w14:textId="77777777" w:rsidR="00E060BF" w:rsidRPr="00480423" w:rsidRDefault="00E060BF" w:rsidP="00AF6673">
            <w:pPr>
              <w:pStyle w:val="TAC"/>
              <w:rPr>
                <w:rFonts w:eastAsiaTheme="minorEastAsia"/>
                <w:lang w:val="en-US" w:eastAsia="zh-CN"/>
              </w:rPr>
            </w:pPr>
          </w:p>
        </w:tc>
      </w:tr>
      <w:tr w:rsidR="00E060BF" w:rsidRPr="00480423" w14:paraId="1FC2A0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CAE533"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3C7BA16" w14:textId="77777777" w:rsidR="00E060BF" w:rsidRPr="00650DB4" w:rsidRDefault="00E060BF" w:rsidP="00AF6673">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650DB4">
              <w:rPr>
                <w:rFonts w:eastAsiaTheme="minorEastAsia"/>
                <w:lang w:val="en-US" w:eastAsia="ja-JP"/>
              </w:rPr>
              <w:t>A-</w:t>
            </w:r>
            <w:r w:rsidRPr="00480423">
              <w:rPr>
                <w:rFonts w:eastAsiaTheme="minorEastAsia"/>
                <w:lang w:val="en-US" w:eastAsia="zh-CN"/>
              </w:rPr>
              <w:t>n8</w:t>
            </w:r>
            <w:r w:rsidRPr="00650DB4">
              <w:rPr>
                <w:rFonts w:eastAsiaTheme="minorEastAsia"/>
                <w:lang w:val="en-US" w:eastAsia="ja-JP"/>
              </w:rPr>
              <w:t>A</w:t>
            </w:r>
          </w:p>
          <w:p w14:paraId="203A887B" w14:textId="77777777" w:rsidR="00E060BF" w:rsidRPr="00650DB4" w:rsidRDefault="00E060BF" w:rsidP="00AF6673">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650DB4">
              <w:rPr>
                <w:rFonts w:eastAsiaTheme="minorEastAsia"/>
                <w:lang w:val="en-US"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650DB4">
              <w:rPr>
                <w:rFonts w:eastAsiaTheme="minorEastAsia"/>
                <w:lang w:val="en-US" w:eastAsia="ja-JP"/>
              </w:rPr>
              <w:t>A</w:t>
            </w:r>
          </w:p>
          <w:p w14:paraId="009289CA"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0BCB937"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1A3A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4770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71EE363" w14:textId="77777777" w:rsidTr="005A0D4C">
        <w:trPr>
          <w:trHeight w:val="29"/>
        </w:trPr>
        <w:tc>
          <w:tcPr>
            <w:tcW w:w="3066" w:type="dxa"/>
            <w:tcBorders>
              <w:top w:val="nil"/>
              <w:left w:val="single" w:sz="4" w:space="0" w:color="auto"/>
              <w:bottom w:val="nil"/>
              <w:right w:val="single" w:sz="4" w:space="0" w:color="auto"/>
            </w:tcBorders>
            <w:vAlign w:val="center"/>
          </w:tcPr>
          <w:p w14:paraId="089328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8B2C9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3AEC4B"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D87E15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DD5BFE" w14:textId="77777777" w:rsidR="00E060BF" w:rsidRPr="00480423" w:rsidRDefault="00E060BF" w:rsidP="00AF6673">
            <w:pPr>
              <w:pStyle w:val="TAC"/>
              <w:rPr>
                <w:rFonts w:eastAsiaTheme="minorEastAsia"/>
                <w:lang w:val="en-US" w:eastAsia="zh-CN"/>
              </w:rPr>
            </w:pPr>
          </w:p>
        </w:tc>
      </w:tr>
      <w:tr w:rsidR="00E060BF" w:rsidRPr="00480423" w14:paraId="22D03F4A" w14:textId="77777777" w:rsidTr="005A0D4C">
        <w:trPr>
          <w:trHeight w:val="29"/>
        </w:trPr>
        <w:tc>
          <w:tcPr>
            <w:tcW w:w="3066" w:type="dxa"/>
            <w:tcBorders>
              <w:top w:val="nil"/>
              <w:left w:val="single" w:sz="4" w:space="0" w:color="auto"/>
              <w:bottom w:val="nil"/>
              <w:right w:val="single" w:sz="4" w:space="0" w:color="auto"/>
            </w:tcBorders>
            <w:vAlign w:val="center"/>
          </w:tcPr>
          <w:p w14:paraId="470604B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EF9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DAE65E"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C461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ED815FC" w14:textId="77777777" w:rsidR="00E060BF" w:rsidRPr="00480423" w:rsidRDefault="00E060BF" w:rsidP="00AF6673">
            <w:pPr>
              <w:pStyle w:val="TAC"/>
              <w:rPr>
                <w:rFonts w:eastAsiaTheme="minorEastAsia"/>
                <w:lang w:val="en-US" w:eastAsia="zh-CN"/>
              </w:rPr>
            </w:pPr>
          </w:p>
        </w:tc>
      </w:tr>
      <w:tr w:rsidR="00E060BF" w:rsidRPr="00480423" w14:paraId="574471B6" w14:textId="77777777" w:rsidTr="005A0D4C">
        <w:trPr>
          <w:trHeight w:val="29"/>
        </w:trPr>
        <w:tc>
          <w:tcPr>
            <w:tcW w:w="3066" w:type="dxa"/>
            <w:tcBorders>
              <w:top w:val="nil"/>
              <w:left w:val="single" w:sz="4" w:space="0" w:color="auto"/>
              <w:bottom w:val="nil"/>
              <w:right w:val="single" w:sz="4" w:space="0" w:color="auto"/>
            </w:tcBorders>
            <w:vAlign w:val="center"/>
          </w:tcPr>
          <w:p w14:paraId="2A18AC16"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F8E964C"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288DF7" w14:textId="77777777" w:rsidR="00E060BF" w:rsidRPr="00480423" w:rsidRDefault="00E060BF" w:rsidP="00AF6673">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DB2A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0B8D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B7E5F62" w14:textId="77777777" w:rsidTr="005A0D4C">
        <w:trPr>
          <w:trHeight w:val="29"/>
        </w:trPr>
        <w:tc>
          <w:tcPr>
            <w:tcW w:w="3066" w:type="dxa"/>
            <w:tcBorders>
              <w:top w:val="nil"/>
              <w:left w:val="single" w:sz="4" w:space="0" w:color="auto"/>
              <w:bottom w:val="nil"/>
              <w:right w:val="single" w:sz="4" w:space="0" w:color="auto"/>
            </w:tcBorders>
            <w:vAlign w:val="center"/>
          </w:tcPr>
          <w:p w14:paraId="77CB3D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00E83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D9BA54"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7CE30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C307ED4" w14:textId="77777777" w:rsidR="00E060BF" w:rsidRPr="00480423" w:rsidRDefault="00E060BF" w:rsidP="00AF6673">
            <w:pPr>
              <w:pStyle w:val="TAC"/>
              <w:rPr>
                <w:rFonts w:eastAsiaTheme="minorEastAsia"/>
                <w:lang w:val="en-US" w:eastAsia="zh-CN"/>
              </w:rPr>
            </w:pPr>
          </w:p>
        </w:tc>
      </w:tr>
      <w:tr w:rsidR="00E060BF" w:rsidRPr="00480423" w14:paraId="449CBD9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A1E20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D839E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14CF2"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61C2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96D63DD" w14:textId="77777777" w:rsidR="00E060BF" w:rsidRPr="00480423" w:rsidRDefault="00E060BF" w:rsidP="00AF6673">
            <w:pPr>
              <w:pStyle w:val="TAC"/>
              <w:rPr>
                <w:rFonts w:eastAsiaTheme="minorEastAsia"/>
                <w:lang w:val="en-US" w:eastAsia="zh-CN"/>
              </w:rPr>
            </w:pPr>
          </w:p>
        </w:tc>
      </w:tr>
      <w:tr w:rsidR="00E060BF" w:rsidRPr="00480423" w14:paraId="507C3C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265C8"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5EA78345"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63D132"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5D50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F614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7F7BBE9" w14:textId="77777777" w:rsidTr="005A0D4C">
        <w:trPr>
          <w:trHeight w:val="29"/>
        </w:trPr>
        <w:tc>
          <w:tcPr>
            <w:tcW w:w="3066" w:type="dxa"/>
            <w:tcBorders>
              <w:top w:val="nil"/>
              <w:left w:val="single" w:sz="4" w:space="0" w:color="auto"/>
              <w:bottom w:val="nil"/>
              <w:right w:val="single" w:sz="4" w:space="0" w:color="auto"/>
            </w:tcBorders>
            <w:vAlign w:val="center"/>
          </w:tcPr>
          <w:p w14:paraId="49212CD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C2CF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3210F"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B67EDE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1E8C42" w14:textId="77777777" w:rsidR="00E060BF" w:rsidRPr="00480423" w:rsidRDefault="00E060BF" w:rsidP="00AF6673">
            <w:pPr>
              <w:pStyle w:val="TAC"/>
              <w:rPr>
                <w:rFonts w:eastAsiaTheme="minorEastAsia"/>
                <w:lang w:val="en-US" w:eastAsia="zh-CN"/>
              </w:rPr>
            </w:pPr>
          </w:p>
        </w:tc>
      </w:tr>
      <w:tr w:rsidR="00E060BF" w:rsidRPr="00480423" w14:paraId="783DE9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F09D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E692F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A0E4B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7362A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A9B70A9" w14:textId="77777777" w:rsidR="00E060BF" w:rsidRPr="00480423" w:rsidRDefault="00E060BF" w:rsidP="00AF6673">
            <w:pPr>
              <w:pStyle w:val="TAC"/>
              <w:rPr>
                <w:rFonts w:eastAsiaTheme="minorEastAsia"/>
                <w:lang w:val="en-US" w:eastAsia="zh-CN"/>
              </w:rPr>
            </w:pPr>
          </w:p>
        </w:tc>
      </w:tr>
      <w:tr w:rsidR="00E060BF" w:rsidRPr="00480423" w14:paraId="4240E4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D22DE" w14:textId="77777777" w:rsidR="00E060BF" w:rsidRPr="00480423" w:rsidRDefault="00E060BF" w:rsidP="00AF6673">
            <w:pPr>
              <w:pStyle w:val="TAC"/>
              <w:rPr>
                <w:rFonts w:eastAsiaTheme="minorEastAsia"/>
                <w:lang w:val="en-US" w:eastAsia="zh-CN"/>
              </w:rPr>
            </w:pPr>
            <w:r w:rsidRPr="00480423">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166FA0CD"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789F94"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8ED9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2A35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B736E3" w14:textId="77777777" w:rsidTr="005A0D4C">
        <w:trPr>
          <w:trHeight w:val="29"/>
        </w:trPr>
        <w:tc>
          <w:tcPr>
            <w:tcW w:w="3066" w:type="dxa"/>
            <w:tcBorders>
              <w:top w:val="nil"/>
              <w:left w:val="single" w:sz="4" w:space="0" w:color="auto"/>
              <w:bottom w:val="nil"/>
              <w:right w:val="single" w:sz="4" w:space="0" w:color="auto"/>
            </w:tcBorders>
            <w:vAlign w:val="center"/>
          </w:tcPr>
          <w:p w14:paraId="4E89BF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8E7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9CB72" w14:textId="77777777" w:rsidR="00E060BF" w:rsidRPr="00480423" w:rsidRDefault="00E060BF" w:rsidP="00AF6673">
            <w:pPr>
              <w:pStyle w:val="TAC"/>
              <w:rPr>
                <w:rFonts w:eastAsiaTheme="minorEastAsia"/>
                <w:lang w:val="en-US" w:eastAsia="zh-CN"/>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C8E9F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7DFF48" w14:textId="77777777" w:rsidR="00E060BF" w:rsidRPr="00480423" w:rsidRDefault="00E060BF" w:rsidP="00AF6673">
            <w:pPr>
              <w:pStyle w:val="TAC"/>
              <w:rPr>
                <w:rFonts w:eastAsiaTheme="minorEastAsia"/>
                <w:lang w:val="en-US" w:eastAsia="zh-CN"/>
              </w:rPr>
            </w:pPr>
          </w:p>
        </w:tc>
      </w:tr>
      <w:tr w:rsidR="00E060BF" w:rsidRPr="00480423" w14:paraId="200E66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C172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439F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E7B23"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D6BD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2895FA" w14:textId="77777777" w:rsidR="00E060BF" w:rsidRPr="00480423" w:rsidRDefault="00E060BF" w:rsidP="00AF6673">
            <w:pPr>
              <w:pStyle w:val="TAC"/>
              <w:rPr>
                <w:rFonts w:eastAsiaTheme="minorEastAsia"/>
                <w:lang w:val="en-US" w:eastAsia="zh-CN"/>
              </w:rPr>
            </w:pPr>
          </w:p>
        </w:tc>
      </w:tr>
      <w:tr w:rsidR="00E060BF" w:rsidRPr="00480423" w14:paraId="62FC4C3C" w14:textId="77777777" w:rsidTr="005A0D4C">
        <w:trPr>
          <w:trHeight w:val="29"/>
        </w:trPr>
        <w:tc>
          <w:tcPr>
            <w:tcW w:w="3066" w:type="dxa"/>
            <w:tcBorders>
              <w:top w:val="single" w:sz="4" w:space="0" w:color="auto"/>
              <w:left w:val="single" w:sz="4" w:space="0" w:color="auto"/>
              <w:bottom w:val="nil"/>
              <w:right w:val="single" w:sz="4" w:space="0" w:color="auto"/>
            </w:tcBorders>
          </w:tcPr>
          <w:p w14:paraId="63792598"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39A41A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 xml:space="preserve"> CA_n1A-n18A</w:t>
            </w:r>
          </w:p>
          <w:p w14:paraId="67892D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CA_n1A-n28A</w:t>
            </w:r>
          </w:p>
          <w:p w14:paraId="149B0F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1BBFD397"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251A6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F73A7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C8212FB" w14:textId="77777777" w:rsidTr="005A0D4C">
        <w:trPr>
          <w:trHeight w:val="29"/>
        </w:trPr>
        <w:tc>
          <w:tcPr>
            <w:tcW w:w="3066" w:type="dxa"/>
            <w:tcBorders>
              <w:top w:val="nil"/>
              <w:left w:val="single" w:sz="4" w:space="0" w:color="auto"/>
              <w:bottom w:val="nil"/>
              <w:right w:val="single" w:sz="4" w:space="0" w:color="auto"/>
            </w:tcBorders>
          </w:tcPr>
          <w:p w14:paraId="040590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481D43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B784DE"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27123A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9715978" w14:textId="77777777" w:rsidR="00E060BF" w:rsidRPr="00480423" w:rsidRDefault="00E060BF" w:rsidP="00AF6673">
            <w:pPr>
              <w:pStyle w:val="TAC"/>
              <w:rPr>
                <w:rFonts w:eastAsiaTheme="minorEastAsia"/>
                <w:lang w:val="en-US" w:eastAsia="zh-CN"/>
              </w:rPr>
            </w:pPr>
          </w:p>
        </w:tc>
      </w:tr>
      <w:tr w:rsidR="00E060BF" w:rsidRPr="00480423" w14:paraId="4A4F6CBD" w14:textId="77777777" w:rsidTr="005A0D4C">
        <w:trPr>
          <w:trHeight w:val="29"/>
        </w:trPr>
        <w:tc>
          <w:tcPr>
            <w:tcW w:w="3066" w:type="dxa"/>
            <w:tcBorders>
              <w:top w:val="nil"/>
              <w:left w:val="single" w:sz="4" w:space="0" w:color="auto"/>
              <w:bottom w:val="single" w:sz="4" w:space="0" w:color="auto"/>
              <w:right w:val="single" w:sz="4" w:space="0" w:color="auto"/>
            </w:tcBorders>
          </w:tcPr>
          <w:p w14:paraId="151EFE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11559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B0DB84E"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86449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A70F40D" w14:textId="77777777" w:rsidR="00E060BF" w:rsidRPr="00480423" w:rsidRDefault="00E060BF" w:rsidP="00AF6673">
            <w:pPr>
              <w:pStyle w:val="TAC"/>
              <w:rPr>
                <w:rFonts w:eastAsiaTheme="minorEastAsia"/>
                <w:lang w:val="en-US" w:eastAsia="zh-CN"/>
              </w:rPr>
            </w:pPr>
          </w:p>
        </w:tc>
      </w:tr>
      <w:tr w:rsidR="00E060BF" w:rsidRPr="00480423" w14:paraId="6888474C" w14:textId="77777777" w:rsidTr="005A0D4C">
        <w:trPr>
          <w:trHeight w:val="29"/>
        </w:trPr>
        <w:tc>
          <w:tcPr>
            <w:tcW w:w="3066" w:type="dxa"/>
            <w:tcBorders>
              <w:top w:val="single" w:sz="4" w:space="0" w:color="auto"/>
              <w:left w:val="single" w:sz="4" w:space="0" w:color="auto"/>
              <w:bottom w:val="nil"/>
              <w:right w:val="single" w:sz="4" w:space="0" w:color="auto"/>
            </w:tcBorders>
          </w:tcPr>
          <w:p w14:paraId="640B7C94"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27B725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3826F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w:t>
            </w:r>
          </w:p>
          <w:p w14:paraId="496E3C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25119617"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B7BE6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A1166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A42FAF" w14:textId="77777777" w:rsidTr="005A0D4C">
        <w:trPr>
          <w:trHeight w:val="29"/>
        </w:trPr>
        <w:tc>
          <w:tcPr>
            <w:tcW w:w="3066" w:type="dxa"/>
            <w:tcBorders>
              <w:top w:val="nil"/>
              <w:left w:val="single" w:sz="4" w:space="0" w:color="auto"/>
              <w:bottom w:val="nil"/>
              <w:right w:val="single" w:sz="4" w:space="0" w:color="auto"/>
            </w:tcBorders>
          </w:tcPr>
          <w:p w14:paraId="4F240E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5566A9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43D4FB"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84E8E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8CC2494" w14:textId="77777777" w:rsidR="00E060BF" w:rsidRPr="00480423" w:rsidRDefault="00E060BF" w:rsidP="00AF6673">
            <w:pPr>
              <w:pStyle w:val="TAC"/>
              <w:rPr>
                <w:rFonts w:eastAsiaTheme="minorEastAsia"/>
                <w:lang w:val="en-US" w:eastAsia="zh-CN"/>
              </w:rPr>
            </w:pPr>
          </w:p>
        </w:tc>
      </w:tr>
      <w:tr w:rsidR="00E060BF" w:rsidRPr="00480423" w14:paraId="49EE16AF" w14:textId="77777777" w:rsidTr="005A0D4C">
        <w:trPr>
          <w:trHeight w:val="29"/>
        </w:trPr>
        <w:tc>
          <w:tcPr>
            <w:tcW w:w="3066" w:type="dxa"/>
            <w:tcBorders>
              <w:top w:val="nil"/>
              <w:left w:val="single" w:sz="4" w:space="0" w:color="auto"/>
              <w:bottom w:val="single" w:sz="4" w:space="0" w:color="auto"/>
              <w:right w:val="single" w:sz="4" w:space="0" w:color="auto"/>
            </w:tcBorders>
          </w:tcPr>
          <w:p w14:paraId="17C638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A6E63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DE3DDC"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F7FC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B9839CB" w14:textId="77777777" w:rsidR="00E060BF" w:rsidRPr="00480423" w:rsidRDefault="00E060BF" w:rsidP="00AF6673">
            <w:pPr>
              <w:pStyle w:val="TAC"/>
              <w:rPr>
                <w:rFonts w:eastAsiaTheme="minorEastAsia"/>
                <w:lang w:val="en-US" w:eastAsia="zh-CN"/>
              </w:rPr>
            </w:pPr>
          </w:p>
        </w:tc>
      </w:tr>
      <w:tr w:rsidR="00E060BF" w:rsidRPr="00480423" w14:paraId="6380A0C4" w14:textId="77777777" w:rsidTr="005A0D4C">
        <w:trPr>
          <w:trHeight w:val="29"/>
        </w:trPr>
        <w:tc>
          <w:tcPr>
            <w:tcW w:w="3066" w:type="dxa"/>
            <w:tcBorders>
              <w:top w:val="single" w:sz="4" w:space="0" w:color="auto"/>
              <w:left w:val="single" w:sz="4" w:space="0" w:color="auto"/>
              <w:bottom w:val="nil"/>
              <w:right w:val="single" w:sz="4" w:space="0" w:color="auto"/>
            </w:tcBorders>
          </w:tcPr>
          <w:p w14:paraId="4DE90DD1"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0C3E764" w14:textId="77777777" w:rsidR="00E060BF" w:rsidRDefault="00E060BF" w:rsidP="00AF6673">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7690A0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256458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w:t>
            </w:r>
          </w:p>
          <w:p w14:paraId="15B4D6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55850CB6"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4587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6624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6D3633C" w14:textId="77777777" w:rsidTr="005A0D4C">
        <w:trPr>
          <w:trHeight w:val="29"/>
        </w:trPr>
        <w:tc>
          <w:tcPr>
            <w:tcW w:w="3066" w:type="dxa"/>
            <w:tcBorders>
              <w:top w:val="nil"/>
              <w:left w:val="single" w:sz="4" w:space="0" w:color="auto"/>
              <w:bottom w:val="nil"/>
              <w:right w:val="single" w:sz="4" w:space="0" w:color="auto"/>
            </w:tcBorders>
          </w:tcPr>
          <w:p w14:paraId="58A46D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71AC89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8DFD02"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72FF9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67F25A2" w14:textId="77777777" w:rsidR="00E060BF" w:rsidRPr="00480423" w:rsidRDefault="00E060BF" w:rsidP="00AF6673">
            <w:pPr>
              <w:pStyle w:val="TAC"/>
              <w:rPr>
                <w:rFonts w:eastAsiaTheme="minorEastAsia"/>
                <w:lang w:val="en-US" w:eastAsia="zh-CN"/>
              </w:rPr>
            </w:pPr>
          </w:p>
        </w:tc>
      </w:tr>
      <w:tr w:rsidR="00E060BF" w:rsidRPr="00480423" w14:paraId="338FB2C5" w14:textId="77777777" w:rsidTr="005A0D4C">
        <w:trPr>
          <w:trHeight w:val="29"/>
        </w:trPr>
        <w:tc>
          <w:tcPr>
            <w:tcW w:w="3066" w:type="dxa"/>
            <w:tcBorders>
              <w:top w:val="nil"/>
              <w:left w:val="single" w:sz="4" w:space="0" w:color="auto"/>
              <w:bottom w:val="single" w:sz="4" w:space="0" w:color="auto"/>
              <w:right w:val="single" w:sz="4" w:space="0" w:color="auto"/>
            </w:tcBorders>
          </w:tcPr>
          <w:p w14:paraId="0692D5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A0829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321E58"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C2DE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DDBC7E0" w14:textId="77777777" w:rsidR="00E060BF" w:rsidRPr="00480423" w:rsidRDefault="00E060BF" w:rsidP="00AF6673">
            <w:pPr>
              <w:pStyle w:val="TAC"/>
              <w:rPr>
                <w:rFonts w:eastAsiaTheme="minorEastAsia"/>
                <w:lang w:val="en-US" w:eastAsia="zh-CN"/>
              </w:rPr>
            </w:pPr>
          </w:p>
        </w:tc>
      </w:tr>
      <w:tr w:rsidR="00E060BF" w:rsidRPr="00480423" w14:paraId="3E9B5A2F" w14:textId="77777777" w:rsidTr="005A0D4C">
        <w:trPr>
          <w:trHeight w:val="29"/>
        </w:trPr>
        <w:tc>
          <w:tcPr>
            <w:tcW w:w="3066" w:type="dxa"/>
            <w:tcBorders>
              <w:top w:val="single" w:sz="4" w:space="0" w:color="auto"/>
              <w:left w:val="single" w:sz="4" w:space="0" w:color="auto"/>
              <w:bottom w:val="nil"/>
              <w:right w:val="single" w:sz="4" w:space="0" w:color="auto"/>
            </w:tcBorders>
          </w:tcPr>
          <w:p w14:paraId="2AC9F3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209332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49F559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w:t>
            </w:r>
          </w:p>
          <w:p w14:paraId="64717F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713A0439" w14:textId="77777777" w:rsidR="00E060BF" w:rsidRPr="00480423" w:rsidRDefault="00E060BF" w:rsidP="00AF6673">
            <w:pPr>
              <w:pStyle w:val="TAC"/>
              <w:rPr>
                <w:rFonts w:eastAsiaTheme="minorEastAsia"/>
                <w:szCs w:val="18"/>
              </w:rPr>
            </w:pPr>
            <w:r w:rsidRPr="00480423">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C0FC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4068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CF3A05A" w14:textId="77777777" w:rsidTr="005A0D4C">
        <w:trPr>
          <w:trHeight w:val="29"/>
        </w:trPr>
        <w:tc>
          <w:tcPr>
            <w:tcW w:w="3066" w:type="dxa"/>
            <w:tcBorders>
              <w:top w:val="nil"/>
              <w:left w:val="single" w:sz="4" w:space="0" w:color="auto"/>
              <w:bottom w:val="nil"/>
              <w:right w:val="single" w:sz="4" w:space="0" w:color="auto"/>
            </w:tcBorders>
          </w:tcPr>
          <w:p w14:paraId="68DFA1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458E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718914" w14:textId="77777777" w:rsidR="00E060BF" w:rsidRPr="00480423" w:rsidRDefault="00E060BF" w:rsidP="00AF6673">
            <w:pPr>
              <w:pStyle w:val="TAC"/>
              <w:rPr>
                <w:rFonts w:eastAsiaTheme="minorEastAsia"/>
                <w:szCs w:val="18"/>
              </w:rPr>
            </w:pPr>
            <w:r w:rsidRPr="00480423">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FA47AF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40E2023" w14:textId="77777777" w:rsidR="00E060BF" w:rsidRPr="00480423" w:rsidRDefault="00E060BF" w:rsidP="00AF6673">
            <w:pPr>
              <w:pStyle w:val="TAC"/>
              <w:rPr>
                <w:rFonts w:eastAsiaTheme="minorEastAsia"/>
                <w:lang w:val="en-US" w:eastAsia="zh-CN"/>
              </w:rPr>
            </w:pPr>
          </w:p>
        </w:tc>
      </w:tr>
      <w:tr w:rsidR="00E060BF" w:rsidRPr="00480423" w14:paraId="742AFC38" w14:textId="77777777" w:rsidTr="005A0D4C">
        <w:trPr>
          <w:trHeight w:val="29"/>
        </w:trPr>
        <w:tc>
          <w:tcPr>
            <w:tcW w:w="3066" w:type="dxa"/>
            <w:tcBorders>
              <w:top w:val="nil"/>
              <w:left w:val="single" w:sz="4" w:space="0" w:color="auto"/>
              <w:bottom w:val="single" w:sz="4" w:space="0" w:color="auto"/>
              <w:right w:val="single" w:sz="4" w:space="0" w:color="auto"/>
            </w:tcBorders>
          </w:tcPr>
          <w:p w14:paraId="395B7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58BA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DF94E1" w14:textId="77777777" w:rsidR="00E060BF" w:rsidRPr="00480423" w:rsidRDefault="00E060BF" w:rsidP="00AF6673">
            <w:pPr>
              <w:pStyle w:val="TAC"/>
              <w:rPr>
                <w:rFonts w:eastAsiaTheme="minorEastAsia"/>
                <w:szCs w:val="18"/>
              </w:rPr>
            </w:pPr>
            <w:r w:rsidRPr="00480423">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5F60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3C03ADB0" w14:textId="77777777" w:rsidR="00E060BF" w:rsidRPr="00480423" w:rsidRDefault="00E060BF" w:rsidP="00AF6673">
            <w:pPr>
              <w:pStyle w:val="TAC"/>
              <w:rPr>
                <w:rFonts w:eastAsiaTheme="minorEastAsia"/>
                <w:lang w:val="en-US" w:eastAsia="zh-CN"/>
              </w:rPr>
            </w:pPr>
          </w:p>
        </w:tc>
      </w:tr>
      <w:tr w:rsidR="00E060BF" w:rsidRPr="00480423" w14:paraId="27E7768F" w14:textId="77777777" w:rsidTr="005A0D4C">
        <w:trPr>
          <w:trHeight w:val="29"/>
        </w:trPr>
        <w:tc>
          <w:tcPr>
            <w:tcW w:w="3066" w:type="dxa"/>
            <w:tcBorders>
              <w:top w:val="nil"/>
              <w:left w:val="single" w:sz="4" w:space="0" w:color="auto"/>
              <w:bottom w:val="nil"/>
              <w:right w:val="single" w:sz="4" w:space="0" w:color="auto"/>
            </w:tcBorders>
          </w:tcPr>
          <w:p w14:paraId="301AF4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1531B5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2EFDA4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95E3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85820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3BD133" w14:textId="77777777" w:rsidTr="005A0D4C">
        <w:trPr>
          <w:trHeight w:val="29"/>
        </w:trPr>
        <w:tc>
          <w:tcPr>
            <w:tcW w:w="3066" w:type="dxa"/>
            <w:tcBorders>
              <w:top w:val="nil"/>
              <w:left w:val="single" w:sz="4" w:space="0" w:color="auto"/>
              <w:bottom w:val="nil"/>
              <w:right w:val="single" w:sz="4" w:space="0" w:color="auto"/>
            </w:tcBorders>
          </w:tcPr>
          <w:p w14:paraId="75BC11C8"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4B030A9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EB9E9BE"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D490247"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4E938FC" w14:textId="77777777" w:rsidR="00E060BF" w:rsidRPr="00480423" w:rsidRDefault="00E060BF" w:rsidP="00AF6673">
            <w:pPr>
              <w:pStyle w:val="TAC"/>
              <w:rPr>
                <w:rFonts w:eastAsiaTheme="minorEastAsia"/>
                <w:lang w:val="sv-SE" w:eastAsia="zh-CN"/>
              </w:rPr>
            </w:pPr>
          </w:p>
        </w:tc>
      </w:tr>
      <w:tr w:rsidR="00E060BF" w:rsidRPr="00480423" w14:paraId="37DB1290" w14:textId="77777777" w:rsidTr="005A0D4C">
        <w:trPr>
          <w:trHeight w:val="29"/>
        </w:trPr>
        <w:tc>
          <w:tcPr>
            <w:tcW w:w="3066" w:type="dxa"/>
            <w:tcBorders>
              <w:top w:val="nil"/>
              <w:left w:val="single" w:sz="4" w:space="0" w:color="auto"/>
              <w:bottom w:val="single" w:sz="4" w:space="0" w:color="auto"/>
              <w:right w:val="single" w:sz="4" w:space="0" w:color="auto"/>
            </w:tcBorders>
          </w:tcPr>
          <w:p w14:paraId="4BD5471A"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5015856A"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64AC2399"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3ADE9A98"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DD9649" w14:textId="77777777" w:rsidR="00E060BF" w:rsidRPr="00480423" w:rsidRDefault="00E060BF" w:rsidP="00AF6673">
            <w:pPr>
              <w:pStyle w:val="TAC"/>
              <w:rPr>
                <w:rFonts w:eastAsiaTheme="minorEastAsia"/>
                <w:lang w:val="sv-SE" w:eastAsia="zh-CN"/>
              </w:rPr>
            </w:pPr>
          </w:p>
        </w:tc>
      </w:tr>
      <w:tr w:rsidR="00E060BF" w:rsidRPr="00480423" w14:paraId="7EA3CA32" w14:textId="77777777" w:rsidTr="005A0D4C">
        <w:trPr>
          <w:trHeight w:val="29"/>
        </w:trPr>
        <w:tc>
          <w:tcPr>
            <w:tcW w:w="3066" w:type="dxa"/>
            <w:tcBorders>
              <w:top w:val="nil"/>
              <w:left w:val="single" w:sz="4" w:space="0" w:color="auto"/>
              <w:bottom w:val="nil"/>
              <w:right w:val="single" w:sz="4" w:space="0" w:color="auto"/>
            </w:tcBorders>
            <w:vAlign w:val="center"/>
          </w:tcPr>
          <w:p w14:paraId="6A63DFF3" w14:textId="77777777" w:rsidR="00E060BF" w:rsidRPr="00480423" w:rsidRDefault="00E060BF" w:rsidP="00AF6673">
            <w:pPr>
              <w:pStyle w:val="TAC"/>
              <w:rPr>
                <w:kern w:val="2"/>
                <w:szCs w:val="22"/>
                <w:lang w:val="en-US" w:eastAsia="zh-CN"/>
              </w:rPr>
            </w:pPr>
            <w:r w:rsidRPr="00480423">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14934B9D" w14:textId="77777777" w:rsidR="00E060BF" w:rsidRPr="00480423" w:rsidRDefault="00E060BF" w:rsidP="00AF6673">
            <w:pPr>
              <w:pStyle w:val="TAC"/>
              <w:rPr>
                <w:kern w:val="2"/>
                <w:szCs w:val="22"/>
                <w:lang w:val="en-US" w:eastAsia="zh-CN"/>
              </w:rPr>
            </w:pPr>
            <w:r w:rsidRPr="00480423">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C893CF"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DB5AD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39DB6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A6860BF" w14:textId="77777777" w:rsidTr="005A0D4C">
        <w:trPr>
          <w:trHeight w:val="29"/>
        </w:trPr>
        <w:tc>
          <w:tcPr>
            <w:tcW w:w="3066" w:type="dxa"/>
            <w:tcBorders>
              <w:top w:val="nil"/>
              <w:left w:val="single" w:sz="4" w:space="0" w:color="auto"/>
              <w:bottom w:val="nil"/>
              <w:right w:val="single" w:sz="4" w:space="0" w:color="auto"/>
            </w:tcBorders>
            <w:vAlign w:val="center"/>
          </w:tcPr>
          <w:p w14:paraId="6C90EC0E"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EBCB3B9"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478391" w14:textId="77777777" w:rsidR="00E060BF" w:rsidRPr="00480423" w:rsidRDefault="00E060BF" w:rsidP="00AF6673">
            <w:pPr>
              <w:pStyle w:val="TAC"/>
              <w:rPr>
                <w:kern w:val="2"/>
                <w:szCs w:val="22"/>
                <w:lang w:val="sv-SE" w:eastAsia="zh-CN"/>
              </w:rPr>
            </w:pPr>
            <w:r w:rsidRPr="00480423">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A8F36D4" w14:textId="77777777" w:rsidR="00E060BF" w:rsidRPr="00480423" w:rsidRDefault="00E060BF" w:rsidP="00AF6673">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3374540" w14:textId="77777777" w:rsidR="00E060BF" w:rsidRPr="00480423" w:rsidRDefault="00E060BF" w:rsidP="00AF6673">
            <w:pPr>
              <w:pStyle w:val="TAC"/>
              <w:rPr>
                <w:kern w:val="2"/>
                <w:szCs w:val="22"/>
                <w:lang w:val="sv-SE" w:eastAsia="zh-CN"/>
              </w:rPr>
            </w:pPr>
          </w:p>
        </w:tc>
      </w:tr>
      <w:tr w:rsidR="00E060BF" w:rsidRPr="00480423" w14:paraId="509B73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545794"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BB09A97"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753D3" w14:textId="77777777" w:rsidR="00E060BF" w:rsidRPr="00480423" w:rsidRDefault="00E060BF" w:rsidP="00AF6673">
            <w:pPr>
              <w:pStyle w:val="TAC"/>
              <w:rPr>
                <w:kern w:val="2"/>
                <w:szCs w:val="22"/>
                <w:lang w:val="sv-SE" w:eastAsia="zh-CN"/>
              </w:rPr>
            </w:pPr>
            <w:r w:rsidRPr="00480423">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C76545" w14:textId="77777777" w:rsidR="00E060BF" w:rsidRPr="00480423" w:rsidRDefault="00E060BF" w:rsidP="00AF6673">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84FAEE" w14:textId="77777777" w:rsidR="00E060BF" w:rsidRPr="00480423" w:rsidRDefault="00E060BF" w:rsidP="00AF6673">
            <w:pPr>
              <w:pStyle w:val="TAC"/>
              <w:rPr>
                <w:kern w:val="2"/>
                <w:szCs w:val="22"/>
                <w:lang w:val="sv-SE" w:eastAsia="zh-CN"/>
              </w:rPr>
            </w:pPr>
          </w:p>
        </w:tc>
      </w:tr>
      <w:tr w:rsidR="00E060BF" w:rsidRPr="00480423" w14:paraId="12B7EB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A027B9" w14:textId="77777777" w:rsidR="00E060BF" w:rsidRPr="00480423" w:rsidRDefault="00E060BF" w:rsidP="00AF6673">
            <w:pPr>
              <w:pStyle w:val="TAC"/>
              <w:rPr>
                <w:kern w:val="2"/>
                <w:szCs w:val="22"/>
                <w:lang w:val="sv-SE" w:eastAsia="zh-CN"/>
              </w:rPr>
            </w:pPr>
            <w:r w:rsidRPr="00480423">
              <w:rPr>
                <w:kern w:val="2"/>
                <w:szCs w:val="22"/>
                <w:lang w:val="en-US" w:eastAsia="zh-CN"/>
              </w:rPr>
              <w:lastRenderedPageBreak/>
              <w:t>CA_n1A-n26A-n78A</w:t>
            </w:r>
          </w:p>
        </w:tc>
        <w:tc>
          <w:tcPr>
            <w:tcW w:w="2712" w:type="dxa"/>
            <w:tcBorders>
              <w:top w:val="single" w:sz="4" w:space="0" w:color="auto"/>
              <w:left w:val="single" w:sz="4" w:space="0" w:color="auto"/>
              <w:bottom w:val="nil"/>
              <w:right w:val="single" w:sz="4" w:space="0" w:color="auto"/>
            </w:tcBorders>
            <w:vAlign w:val="center"/>
          </w:tcPr>
          <w:p w14:paraId="7920D2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7B2A01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15865AF1" w14:textId="77777777" w:rsidR="00E060BF" w:rsidRPr="00480423" w:rsidRDefault="00E060BF" w:rsidP="00AF6673">
            <w:pPr>
              <w:pStyle w:val="TAC"/>
              <w:rPr>
                <w:kern w:val="2"/>
                <w:szCs w:val="22"/>
                <w:lang w:val="sv-SE"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E5B9203" w14:textId="77777777" w:rsidR="00E060BF" w:rsidRPr="00480423" w:rsidRDefault="00E060BF" w:rsidP="00AF6673">
            <w:pPr>
              <w:pStyle w:val="TAC"/>
              <w:rPr>
                <w:rFonts w:eastAsia="DengXian"/>
                <w:kern w:val="2"/>
                <w:szCs w:val="18"/>
                <w:lang w:val="sv-SE"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FD5B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A65282" w14:textId="77777777" w:rsidR="00E060BF" w:rsidRPr="00480423" w:rsidRDefault="00E060BF" w:rsidP="00AF6673">
            <w:pPr>
              <w:pStyle w:val="TAC"/>
              <w:rPr>
                <w:kern w:val="2"/>
                <w:szCs w:val="22"/>
                <w:lang w:val="sv-SE" w:eastAsia="zh-CN"/>
              </w:rPr>
            </w:pPr>
            <w:r w:rsidRPr="00480423">
              <w:rPr>
                <w:kern w:val="2"/>
                <w:szCs w:val="22"/>
                <w:lang w:val="en-US" w:eastAsia="zh-CN"/>
              </w:rPr>
              <w:t>0</w:t>
            </w:r>
          </w:p>
        </w:tc>
      </w:tr>
      <w:tr w:rsidR="00E060BF" w:rsidRPr="00480423" w14:paraId="0AF2F655" w14:textId="77777777" w:rsidTr="005A0D4C">
        <w:trPr>
          <w:trHeight w:val="29"/>
        </w:trPr>
        <w:tc>
          <w:tcPr>
            <w:tcW w:w="3066" w:type="dxa"/>
            <w:tcBorders>
              <w:top w:val="nil"/>
              <w:left w:val="single" w:sz="4" w:space="0" w:color="auto"/>
              <w:bottom w:val="nil"/>
              <w:right w:val="single" w:sz="4" w:space="0" w:color="auto"/>
            </w:tcBorders>
            <w:vAlign w:val="center"/>
          </w:tcPr>
          <w:p w14:paraId="34CD3A15"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403A15AA"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DF307" w14:textId="77777777" w:rsidR="00E060BF" w:rsidRPr="00480423" w:rsidRDefault="00E060BF" w:rsidP="00AF6673">
            <w:pPr>
              <w:pStyle w:val="TAC"/>
              <w:rPr>
                <w:rFonts w:eastAsia="DengXian"/>
                <w:kern w:val="2"/>
                <w:szCs w:val="18"/>
                <w:lang w:val="sv-SE"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4105F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8EDE4D" w14:textId="77777777" w:rsidR="00E060BF" w:rsidRPr="00480423" w:rsidRDefault="00E060BF" w:rsidP="00AF6673">
            <w:pPr>
              <w:pStyle w:val="TAC"/>
              <w:rPr>
                <w:kern w:val="2"/>
                <w:szCs w:val="22"/>
                <w:lang w:val="sv-SE" w:eastAsia="zh-CN"/>
              </w:rPr>
            </w:pPr>
          </w:p>
        </w:tc>
      </w:tr>
      <w:tr w:rsidR="00E060BF" w:rsidRPr="00480423" w14:paraId="0D84D5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0E3DC"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F92459D"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577F1" w14:textId="77777777" w:rsidR="00E060BF" w:rsidRPr="00480423" w:rsidRDefault="00E060BF" w:rsidP="00AF6673">
            <w:pPr>
              <w:pStyle w:val="TAC"/>
              <w:rPr>
                <w:rFonts w:eastAsia="DengXian"/>
                <w:kern w:val="2"/>
                <w:szCs w:val="18"/>
                <w:lang w:val="sv-SE"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57459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14D6E4" w14:textId="77777777" w:rsidR="00E060BF" w:rsidRPr="00480423" w:rsidRDefault="00E060BF" w:rsidP="00AF6673">
            <w:pPr>
              <w:pStyle w:val="TAC"/>
              <w:rPr>
                <w:kern w:val="2"/>
                <w:szCs w:val="22"/>
                <w:lang w:val="sv-SE" w:eastAsia="zh-CN"/>
              </w:rPr>
            </w:pPr>
          </w:p>
        </w:tc>
      </w:tr>
      <w:tr w:rsidR="00E060BF" w:rsidRPr="00480423" w14:paraId="719D30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FB8B89" w14:textId="77777777" w:rsidR="00E060BF" w:rsidRPr="00480423" w:rsidRDefault="00E060BF" w:rsidP="00AF6673">
            <w:pPr>
              <w:pStyle w:val="TAC"/>
              <w:rPr>
                <w:rFonts w:eastAsiaTheme="minorEastAsia"/>
                <w:lang w:val="en-US"/>
              </w:rPr>
            </w:pPr>
            <w:r w:rsidRPr="00480423">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3C24EC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6F985D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4348ABC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5F1EF71"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7BA435"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B575D25"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497CA9BE" w14:textId="77777777" w:rsidTr="005A0D4C">
        <w:trPr>
          <w:trHeight w:val="29"/>
        </w:trPr>
        <w:tc>
          <w:tcPr>
            <w:tcW w:w="3066" w:type="dxa"/>
            <w:tcBorders>
              <w:top w:val="nil"/>
              <w:left w:val="single" w:sz="4" w:space="0" w:color="auto"/>
              <w:bottom w:val="nil"/>
              <w:right w:val="single" w:sz="4" w:space="0" w:color="auto"/>
            </w:tcBorders>
            <w:vAlign w:val="center"/>
          </w:tcPr>
          <w:p w14:paraId="36642D9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34B1D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89991"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5483C8D"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F479DC8" w14:textId="77777777" w:rsidR="00E060BF" w:rsidRPr="00480423" w:rsidRDefault="00E060BF" w:rsidP="00AF6673">
            <w:pPr>
              <w:pStyle w:val="TAC"/>
              <w:rPr>
                <w:rFonts w:eastAsiaTheme="minorEastAsia"/>
                <w:lang w:val="en-US"/>
              </w:rPr>
            </w:pPr>
          </w:p>
        </w:tc>
      </w:tr>
      <w:tr w:rsidR="00E060BF" w:rsidRPr="00480423" w14:paraId="4A8441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88BEA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07FF3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5B672"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C4FD5E" w14:textId="77777777" w:rsidR="00E060BF" w:rsidRPr="00480423" w:rsidRDefault="00E060BF" w:rsidP="00AF6673">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38E3B4" w14:textId="77777777" w:rsidR="00E060BF" w:rsidRPr="00480423" w:rsidRDefault="00E060BF" w:rsidP="00AF6673">
            <w:pPr>
              <w:pStyle w:val="TAC"/>
              <w:rPr>
                <w:rFonts w:eastAsiaTheme="minorEastAsia"/>
                <w:lang w:val="en-US"/>
              </w:rPr>
            </w:pPr>
          </w:p>
        </w:tc>
      </w:tr>
      <w:tr w:rsidR="00E060BF" w:rsidRPr="00480423" w14:paraId="2AEE1A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C1DAE2" w14:textId="77777777" w:rsidR="00E060BF" w:rsidRPr="00480423" w:rsidRDefault="00E060BF" w:rsidP="00AF6673">
            <w:pPr>
              <w:pStyle w:val="TAC"/>
              <w:rPr>
                <w:rFonts w:eastAsiaTheme="minorEastAsia"/>
                <w:lang w:val="en-US"/>
              </w:rPr>
            </w:pPr>
            <w:r w:rsidRPr="00480423">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7DF6ED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05038E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746C02F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EBBDEC7"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5E7918"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B5870DA"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6A3D8F99" w14:textId="77777777" w:rsidTr="005A0D4C">
        <w:trPr>
          <w:trHeight w:val="29"/>
        </w:trPr>
        <w:tc>
          <w:tcPr>
            <w:tcW w:w="3066" w:type="dxa"/>
            <w:tcBorders>
              <w:top w:val="nil"/>
              <w:left w:val="single" w:sz="4" w:space="0" w:color="auto"/>
              <w:bottom w:val="nil"/>
              <w:right w:val="single" w:sz="4" w:space="0" w:color="auto"/>
            </w:tcBorders>
            <w:vAlign w:val="center"/>
          </w:tcPr>
          <w:p w14:paraId="0B7EB99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A2D28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3B533"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FB40CA" w14:textId="77777777" w:rsidR="00E060BF" w:rsidRPr="00480423" w:rsidRDefault="00E060BF" w:rsidP="00AF6673">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AF1685E" w14:textId="77777777" w:rsidR="00E060BF" w:rsidRPr="00480423" w:rsidRDefault="00E060BF" w:rsidP="00AF6673">
            <w:pPr>
              <w:pStyle w:val="TAC"/>
              <w:rPr>
                <w:rFonts w:eastAsiaTheme="minorEastAsia"/>
                <w:lang w:val="en-US"/>
              </w:rPr>
            </w:pPr>
          </w:p>
        </w:tc>
      </w:tr>
      <w:tr w:rsidR="00E060BF" w:rsidRPr="00480423" w14:paraId="3F17FC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ADC4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A1D87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99E40"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38DB5B"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74437A7" w14:textId="77777777" w:rsidR="00E060BF" w:rsidRPr="00480423" w:rsidRDefault="00E060BF" w:rsidP="00AF6673">
            <w:pPr>
              <w:pStyle w:val="TAC"/>
              <w:rPr>
                <w:rFonts w:eastAsiaTheme="minorEastAsia"/>
                <w:lang w:val="en-US"/>
              </w:rPr>
            </w:pPr>
          </w:p>
        </w:tc>
      </w:tr>
      <w:tr w:rsidR="00E060BF" w:rsidRPr="00480423" w14:paraId="0FDE5F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49227B" w14:textId="77777777" w:rsidR="00E060BF" w:rsidRPr="00480423" w:rsidRDefault="00E060BF" w:rsidP="00AF6673">
            <w:pPr>
              <w:pStyle w:val="TAC"/>
              <w:rPr>
                <w:rFonts w:eastAsiaTheme="minorEastAsia"/>
                <w:lang w:val="en-US"/>
              </w:rPr>
            </w:pPr>
            <w:r w:rsidRPr="00480423">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0EBC87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71A32F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1C5559A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15DAEE5"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0B3C64"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418A0D2"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39AD0135" w14:textId="77777777" w:rsidTr="005A0D4C">
        <w:trPr>
          <w:trHeight w:val="29"/>
        </w:trPr>
        <w:tc>
          <w:tcPr>
            <w:tcW w:w="3066" w:type="dxa"/>
            <w:tcBorders>
              <w:top w:val="nil"/>
              <w:left w:val="single" w:sz="4" w:space="0" w:color="auto"/>
              <w:bottom w:val="nil"/>
              <w:right w:val="single" w:sz="4" w:space="0" w:color="auto"/>
            </w:tcBorders>
            <w:vAlign w:val="center"/>
          </w:tcPr>
          <w:p w14:paraId="61072D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6D5AC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0DC29"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C4AF693"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2E22B8A" w14:textId="77777777" w:rsidR="00E060BF" w:rsidRPr="00480423" w:rsidRDefault="00E060BF" w:rsidP="00AF6673">
            <w:pPr>
              <w:pStyle w:val="TAC"/>
              <w:rPr>
                <w:rFonts w:eastAsiaTheme="minorEastAsia"/>
                <w:lang w:val="en-US"/>
              </w:rPr>
            </w:pPr>
          </w:p>
        </w:tc>
      </w:tr>
      <w:tr w:rsidR="00E060BF" w:rsidRPr="00480423" w14:paraId="4ACB1E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14315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B4997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11892"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C84971"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CB65AEE" w14:textId="77777777" w:rsidR="00E060BF" w:rsidRPr="00480423" w:rsidRDefault="00E060BF" w:rsidP="00AF6673">
            <w:pPr>
              <w:pStyle w:val="TAC"/>
              <w:rPr>
                <w:rFonts w:eastAsiaTheme="minorEastAsia"/>
                <w:lang w:val="en-US"/>
              </w:rPr>
            </w:pPr>
          </w:p>
        </w:tc>
      </w:tr>
      <w:tr w:rsidR="00E060BF" w:rsidRPr="00480423" w14:paraId="282E16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7101DD" w14:textId="77777777" w:rsidR="00E060BF" w:rsidRPr="00480423" w:rsidRDefault="00E060BF" w:rsidP="00AF6673">
            <w:pPr>
              <w:pStyle w:val="TAC"/>
              <w:rPr>
                <w:rFonts w:eastAsiaTheme="minorEastAsia"/>
                <w:lang w:val="sv-SE" w:eastAsia="zh-CN"/>
              </w:rPr>
            </w:pPr>
            <w:r w:rsidRPr="00480423">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23616456"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A530431"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D4BA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505522B" w14:textId="77777777" w:rsidR="00E060BF" w:rsidRPr="00480423" w:rsidRDefault="00E060BF" w:rsidP="00AF6673">
            <w:pPr>
              <w:pStyle w:val="TAC"/>
              <w:rPr>
                <w:rFonts w:eastAsiaTheme="minorEastAsia"/>
                <w:lang w:val="sv-SE" w:eastAsia="zh-CN"/>
              </w:rPr>
            </w:pPr>
            <w:r w:rsidRPr="00480423">
              <w:rPr>
                <w:rFonts w:eastAsiaTheme="minorEastAsia"/>
                <w:lang w:val="en-US"/>
              </w:rPr>
              <w:t>0</w:t>
            </w:r>
          </w:p>
        </w:tc>
      </w:tr>
      <w:tr w:rsidR="00E060BF" w:rsidRPr="00480423" w14:paraId="0BCBC22A" w14:textId="77777777" w:rsidTr="005A0D4C">
        <w:trPr>
          <w:trHeight w:val="29"/>
        </w:trPr>
        <w:tc>
          <w:tcPr>
            <w:tcW w:w="3066" w:type="dxa"/>
            <w:tcBorders>
              <w:top w:val="nil"/>
              <w:left w:val="single" w:sz="4" w:space="0" w:color="auto"/>
              <w:bottom w:val="nil"/>
              <w:right w:val="single" w:sz="4" w:space="0" w:color="auto"/>
            </w:tcBorders>
            <w:vAlign w:val="center"/>
          </w:tcPr>
          <w:p w14:paraId="0B140061"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5F3D8A"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A8BA"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FDE0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7F94D567" w14:textId="77777777" w:rsidR="00E060BF" w:rsidRPr="00480423" w:rsidRDefault="00E060BF" w:rsidP="00AF6673">
            <w:pPr>
              <w:pStyle w:val="TAC"/>
              <w:rPr>
                <w:rFonts w:eastAsiaTheme="minorEastAsia"/>
                <w:lang w:val="sv-SE" w:eastAsia="zh-CN"/>
              </w:rPr>
            </w:pPr>
          </w:p>
        </w:tc>
      </w:tr>
      <w:tr w:rsidR="00E060BF" w:rsidRPr="00480423" w14:paraId="48FE3FC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E46E8C"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071A78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5E35B"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55FDB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7C1A00" w14:textId="77777777" w:rsidR="00E060BF" w:rsidRPr="00480423" w:rsidRDefault="00E060BF" w:rsidP="00AF6673">
            <w:pPr>
              <w:pStyle w:val="TAC"/>
              <w:rPr>
                <w:rFonts w:eastAsiaTheme="minorEastAsia"/>
                <w:lang w:val="sv-SE" w:eastAsia="zh-CN"/>
              </w:rPr>
            </w:pPr>
          </w:p>
        </w:tc>
      </w:tr>
      <w:tr w:rsidR="00E060BF" w:rsidRPr="00480423" w14:paraId="3CF307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E17D99" w14:textId="77777777" w:rsidR="00E060BF" w:rsidRPr="00480423" w:rsidRDefault="00E060BF" w:rsidP="00AF6673">
            <w:pPr>
              <w:pStyle w:val="TAC"/>
              <w:rPr>
                <w:rFonts w:eastAsiaTheme="minorEastAsia"/>
                <w:lang w:val="sv-SE" w:eastAsia="zh-CN"/>
              </w:rPr>
            </w:pPr>
            <w:r w:rsidRPr="008523D2">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519C3B49" w14:textId="77777777" w:rsidR="00E060BF" w:rsidRPr="00480423" w:rsidRDefault="00E060BF" w:rsidP="00AF6673">
            <w:pPr>
              <w:pStyle w:val="TAC"/>
              <w:rPr>
                <w:rFonts w:eastAsiaTheme="minorEastAsia"/>
                <w:lang w:val="sv-SE" w:eastAsia="zh-CN"/>
              </w:rPr>
            </w:pPr>
            <w:r w:rsidRPr="008523D2">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9B3E27" w14:textId="77777777" w:rsidR="00E060BF" w:rsidRPr="00480423" w:rsidRDefault="00E060BF" w:rsidP="00AF6673">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AC47D1"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4BFB43" w14:textId="77777777" w:rsidR="00E060BF" w:rsidRPr="00480423" w:rsidRDefault="00E060BF" w:rsidP="00AF6673">
            <w:pPr>
              <w:pStyle w:val="TAC"/>
              <w:rPr>
                <w:rFonts w:eastAsiaTheme="minorEastAsia"/>
                <w:lang w:val="sv-SE" w:eastAsia="zh-CN"/>
              </w:rPr>
            </w:pPr>
            <w:r w:rsidRPr="008523D2">
              <w:rPr>
                <w:lang w:val="en-US" w:eastAsia="zh-CN"/>
              </w:rPr>
              <w:t>0</w:t>
            </w:r>
          </w:p>
        </w:tc>
      </w:tr>
      <w:tr w:rsidR="00E060BF" w:rsidRPr="00480423" w14:paraId="51132F06" w14:textId="77777777" w:rsidTr="005A0D4C">
        <w:trPr>
          <w:trHeight w:val="29"/>
        </w:trPr>
        <w:tc>
          <w:tcPr>
            <w:tcW w:w="3066" w:type="dxa"/>
            <w:tcBorders>
              <w:top w:val="nil"/>
              <w:left w:val="single" w:sz="4" w:space="0" w:color="auto"/>
              <w:bottom w:val="nil"/>
              <w:right w:val="single" w:sz="4" w:space="0" w:color="auto"/>
            </w:tcBorders>
            <w:vAlign w:val="center"/>
          </w:tcPr>
          <w:p w14:paraId="5267B21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F27637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06B0E" w14:textId="77777777" w:rsidR="00E060BF" w:rsidRPr="00480423" w:rsidRDefault="00E060BF" w:rsidP="00AF6673">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7B7DE36"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D4AD8F" w14:textId="77777777" w:rsidR="00E060BF" w:rsidRPr="00480423" w:rsidRDefault="00E060BF" w:rsidP="00AF6673">
            <w:pPr>
              <w:pStyle w:val="TAC"/>
              <w:rPr>
                <w:rFonts w:eastAsiaTheme="minorEastAsia"/>
                <w:lang w:val="sv-SE" w:eastAsia="zh-CN"/>
              </w:rPr>
            </w:pPr>
          </w:p>
        </w:tc>
      </w:tr>
      <w:tr w:rsidR="00E060BF" w:rsidRPr="00480423" w14:paraId="7BADF951" w14:textId="77777777" w:rsidTr="005A0D4C">
        <w:trPr>
          <w:trHeight w:val="29"/>
        </w:trPr>
        <w:tc>
          <w:tcPr>
            <w:tcW w:w="3066" w:type="dxa"/>
            <w:tcBorders>
              <w:top w:val="nil"/>
              <w:left w:val="single" w:sz="4" w:space="0" w:color="auto"/>
              <w:bottom w:val="nil"/>
              <w:right w:val="single" w:sz="4" w:space="0" w:color="auto"/>
            </w:tcBorders>
            <w:vAlign w:val="center"/>
          </w:tcPr>
          <w:p w14:paraId="67FFDE7B"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0704B3"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C3612" w14:textId="77777777" w:rsidR="00E060BF" w:rsidRPr="00480423" w:rsidRDefault="00E060BF" w:rsidP="00AF6673">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CC331B8"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757503C" w14:textId="77777777" w:rsidR="00E060BF" w:rsidRPr="00480423" w:rsidRDefault="00E060BF" w:rsidP="00AF6673">
            <w:pPr>
              <w:pStyle w:val="TAC"/>
              <w:rPr>
                <w:rFonts w:eastAsiaTheme="minorEastAsia"/>
                <w:lang w:val="sv-SE" w:eastAsia="zh-CN"/>
              </w:rPr>
            </w:pPr>
          </w:p>
        </w:tc>
      </w:tr>
      <w:tr w:rsidR="00E060BF" w:rsidRPr="00480423" w14:paraId="28A1BE23" w14:textId="77777777" w:rsidTr="005A0D4C">
        <w:trPr>
          <w:trHeight w:val="29"/>
        </w:trPr>
        <w:tc>
          <w:tcPr>
            <w:tcW w:w="3066" w:type="dxa"/>
            <w:tcBorders>
              <w:top w:val="nil"/>
              <w:left w:val="single" w:sz="4" w:space="0" w:color="auto"/>
              <w:bottom w:val="nil"/>
              <w:right w:val="single" w:sz="4" w:space="0" w:color="auto"/>
            </w:tcBorders>
            <w:vAlign w:val="center"/>
          </w:tcPr>
          <w:p w14:paraId="5C428B5D"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FE96132"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2C961" w14:textId="77777777" w:rsidR="00E060BF" w:rsidRPr="00480423" w:rsidRDefault="00E060BF" w:rsidP="00AF6673">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345ECA"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2528FA" w14:textId="77777777" w:rsidR="00E060BF" w:rsidRPr="00480423" w:rsidRDefault="00E060BF" w:rsidP="00AF6673">
            <w:pPr>
              <w:pStyle w:val="TAC"/>
              <w:rPr>
                <w:rFonts w:eastAsiaTheme="minorEastAsia"/>
                <w:lang w:val="sv-SE" w:eastAsia="zh-CN"/>
              </w:rPr>
            </w:pPr>
            <w:r w:rsidRPr="008523D2">
              <w:rPr>
                <w:lang w:val="en-US" w:eastAsia="zh-CN"/>
              </w:rPr>
              <w:t>1</w:t>
            </w:r>
          </w:p>
        </w:tc>
      </w:tr>
      <w:tr w:rsidR="00E060BF" w:rsidRPr="00480423" w14:paraId="2CC5E112" w14:textId="77777777" w:rsidTr="005A0D4C">
        <w:trPr>
          <w:trHeight w:val="29"/>
        </w:trPr>
        <w:tc>
          <w:tcPr>
            <w:tcW w:w="3066" w:type="dxa"/>
            <w:tcBorders>
              <w:top w:val="nil"/>
              <w:left w:val="single" w:sz="4" w:space="0" w:color="auto"/>
              <w:bottom w:val="nil"/>
              <w:right w:val="single" w:sz="4" w:space="0" w:color="auto"/>
            </w:tcBorders>
            <w:vAlign w:val="center"/>
          </w:tcPr>
          <w:p w14:paraId="60080AD9"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F95014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E9720" w14:textId="77777777" w:rsidR="00E060BF" w:rsidRPr="00480423" w:rsidRDefault="00E060BF" w:rsidP="00AF6673">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D85F0D"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4C32095" w14:textId="77777777" w:rsidR="00E060BF" w:rsidRPr="00480423" w:rsidRDefault="00E060BF" w:rsidP="00AF6673">
            <w:pPr>
              <w:pStyle w:val="TAC"/>
              <w:rPr>
                <w:rFonts w:eastAsiaTheme="minorEastAsia"/>
                <w:lang w:val="sv-SE" w:eastAsia="zh-CN"/>
              </w:rPr>
            </w:pPr>
          </w:p>
        </w:tc>
      </w:tr>
      <w:tr w:rsidR="00E060BF" w:rsidRPr="00480423" w14:paraId="58BC94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845C8"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5B79E61E"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DEC48" w14:textId="77777777" w:rsidR="00E060BF" w:rsidRPr="00480423" w:rsidRDefault="00E060BF" w:rsidP="00AF6673">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DE68C2"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65DC2D" w14:textId="77777777" w:rsidR="00E060BF" w:rsidRPr="00480423" w:rsidRDefault="00E060BF" w:rsidP="00AF6673">
            <w:pPr>
              <w:pStyle w:val="TAC"/>
              <w:rPr>
                <w:rFonts w:eastAsiaTheme="minorEastAsia"/>
                <w:lang w:val="sv-SE" w:eastAsia="zh-CN"/>
              </w:rPr>
            </w:pPr>
          </w:p>
        </w:tc>
      </w:tr>
      <w:tr w:rsidR="00E060BF" w:rsidRPr="00480423" w14:paraId="481512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94DB2D" w14:textId="77777777" w:rsidR="00E060BF" w:rsidRPr="00480423" w:rsidRDefault="00E060BF" w:rsidP="00AF6673">
            <w:pPr>
              <w:pStyle w:val="TAC"/>
              <w:rPr>
                <w:kern w:val="2"/>
                <w:szCs w:val="22"/>
                <w:lang w:val="en-US"/>
              </w:rPr>
            </w:pPr>
            <w:r w:rsidRPr="00480423">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4AA91EF2" w14:textId="77777777" w:rsidR="00E060BF" w:rsidRPr="00480423" w:rsidRDefault="00E060BF" w:rsidP="00AF6673">
            <w:pPr>
              <w:pStyle w:val="TAC"/>
              <w:rPr>
                <w:kern w:val="2"/>
                <w:szCs w:val="22"/>
                <w:lang w:val="en-US"/>
              </w:rPr>
            </w:pPr>
            <w:r w:rsidRPr="00480423">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514FC56" w14:textId="77777777" w:rsidR="00E060BF" w:rsidRPr="00480423" w:rsidRDefault="00E060BF" w:rsidP="00AF6673">
            <w:pPr>
              <w:pStyle w:val="TAC"/>
              <w:rPr>
                <w:kern w:val="2"/>
                <w:szCs w:val="22"/>
                <w:lang w:val="en-US"/>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214197"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DE093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F2FF0D" w14:textId="77777777" w:rsidTr="005A0D4C">
        <w:trPr>
          <w:trHeight w:val="29"/>
        </w:trPr>
        <w:tc>
          <w:tcPr>
            <w:tcW w:w="3066" w:type="dxa"/>
            <w:tcBorders>
              <w:top w:val="nil"/>
              <w:left w:val="single" w:sz="4" w:space="0" w:color="auto"/>
              <w:bottom w:val="nil"/>
              <w:right w:val="single" w:sz="4" w:space="0" w:color="auto"/>
            </w:tcBorders>
            <w:vAlign w:val="center"/>
          </w:tcPr>
          <w:p w14:paraId="6B6BBCB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F344AF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BE6E1" w14:textId="77777777" w:rsidR="00E060BF" w:rsidRPr="00480423" w:rsidRDefault="00E060BF" w:rsidP="00AF6673">
            <w:pPr>
              <w:pStyle w:val="TAC"/>
              <w:rPr>
                <w:kern w:val="2"/>
                <w:szCs w:val="22"/>
                <w:lang w:val="en-US"/>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450BB9"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ADF84B5" w14:textId="77777777" w:rsidR="00E060BF" w:rsidRPr="00480423" w:rsidRDefault="00E060BF" w:rsidP="00AF6673">
            <w:pPr>
              <w:pStyle w:val="TAC"/>
              <w:rPr>
                <w:kern w:val="2"/>
                <w:szCs w:val="22"/>
                <w:lang w:val="en-US" w:eastAsia="zh-CN"/>
              </w:rPr>
            </w:pPr>
          </w:p>
        </w:tc>
      </w:tr>
      <w:tr w:rsidR="00E060BF" w:rsidRPr="00480423" w14:paraId="7BB909F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2F73C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78B1B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479ED1" w14:textId="77777777" w:rsidR="00E060BF" w:rsidRPr="00480423" w:rsidRDefault="00E060BF" w:rsidP="00AF6673">
            <w:pPr>
              <w:pStyle w:val="TAC"/>
              <w:rPr>
                <w:kern w:val="2"/>
                <w:szCs w:val="22"/>
                <w:lang w:val="en-US"/>
              </w:rPr>
            </w:pPr>
            <w:r w:rsidRPr="00480423">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6A474D8"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0E234FCC" w14:textId="77777777" w:rsidR="00E060BF" w:rsidRPr="00480423" w:rsidRDefault="00E060BF" w:rsidP="00AF6673">
            <w:pPr>
              <w:pStyle w:val="TAC"/>
              <w:rPr>
                <w:kern w:val="2"/>
                <w:szCs w:val="22"/>
                <w:lang w:val="en-US" w:eastAsia="zh-CN"/>
              </w:rPr>
            </w:pPr>
          </w:p>
        </w:tc>
      </w:tr>
      <w:tr w:rsidR="00E060BF" w:rsidRPr="00480423" w14:paraId="7391D819"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4C0462A" w14:textId="77777777" w:rsidR="00E060BF" w:rsidRPr="00480423" w:rsidRDefault="00E060BF" w:rsidP="00AF6673">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5F506F6E" w14:textId="77777777" w:rsidR="00E060BF" w:rsidRPr="00480423" w:rsidRDefault="00E060BF" w:rsidP="00AF6673">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2BCFB551" w14:textId="77777777" w:rsidR="00E060BF" w:rsidRPr="00650DB4" w:rsidRDefault="00E060BF" w:rsidP="00AF6673">
            <w:pPr>
              <w:pStyle w:val="TAC"/>
              <w:rPr>
                <w:rFonts w:eastAsiaTheme="minorEastAsia"/>
                <w:lang w:val="en-US"/>
              </w:rPr>
            </w:pPr>
            <w:r w:rsidRPr="00650DB4">
              <w:rPr>
                <w:rFonts w:eastAsiaTheme="minorEastAsia"/>
                <w:lang w:val="en-US"/>
              </w:rPr>
              <w:t>CA_n1A-n28A</w:t>
            </w:r>
          </w:p>
          <w:p w14:paraId="5A6B9C8C" w14:textId="77777777" w:rsidR="00E060BF" w:rsidRPr="00650DB4" w:rsidRDefault="00E060BF" w:rsidP="00AF6673">
            <w:pPr>
              <w:pStyle w:val="TAC"/>
              <w:rPr>
                <w:rFonts w:eastAsiaTheme="minorEastAsia"/>
                <w:lang w:val="en-US"/>
              </w:rPr>
            </w:pPr>
            <w:r w:rsidRPr="00650DB4">
              <w:rPr>
                <w:rFonts w:eastAsiaTheme="minorEastAsia"/>
                <w:lang w:val="en-US"/>
              </w:rPr>
              <w:t>CA_n1A-n41A</w:t>
            </w:r>
            <w:r w:rsidRPr="00480423">
              <w:rPr>
                <w:vertAlign w:val="superscript"/>
                <w:lang w:val="en-US"/>
              </w:rPr>
              <w:t>7</w:t>
            </w:r>
          </w:p>
          <w:p w14:paraId="6D618292" w14:textId="77777777" w:rsidR="00E060BF" w:rsidRPr="00480423" w:rsidRDefault="00E060BF" w:rsidP="00AF6673">
            <w:pPr>
              <w:pStyle w:val="TAC"/>
              <w:rPr>
                <w:kern w:val="2"/>
                <w:szCs w:val="18"/>
                <w:lang w:val="en-US" w:eastAsia="zh-CN"/>
              </w:rPr>
            </w:pPr>
            <w:r w:rsidRPr="00480423">
              <w:rPr>
                <w:rFonts w:eastAsiaTheme="minorEastAsia"/>
                <w:lang w:val="sv-SE"/>
              </w:rPr>
              <w:t>CA_n28A-n41A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B0177" w14:textId="77777777" w:rsidR="00E060BF" w:rsidRPr="00480423" w:rsidRDefault="00E060BF" w:rsidP="00AF6673">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D417C1"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A04C09" w14:textId="77777777" w:rsidR="00E060BF" w:rsidRPr="00480423" w:rsidRDefault="00E060BF" w:rsidP="00AF6673">
            <w:pPr>
              <w:pStyle w:val="TAC"/>
              <w:rPr>
                <w:kern w:val="2"/>
                <w:szCs w:val="22"/>
                <w:lang w:val="en-US" w:eastAsia="zh-CN"/>
              </w:rPr>
            </w:pPr>
            <w:r w:rsidRPr="00480423">
              <w:rPr>
                <w:kern w:val="2"/>
                <w:szCs w:val="22"/>
                <w:lang w:val="en-US"/>
              </w:rPr>
              <w:t>0</w:t>
            </w:r>
          </w:p>
        </w:tc>
      </w:tr>
      <w:tr w:rsidR="00E060BF" w:rsidRPr="00480423" w14:paraId="3433E271" w14:textId="77777777" w:rsidTr="005A0D4C">
        <w:trPr>
          <w:trHeight w:val="128"/>
        </w:trPr>
        <w:tc>
          <w:tcPr>
            <w:tcW w:w="3066" w:type="dxa"/>
            <w:tcBorders>
              <w:top w:val="nil"/>
              <w:left w:val="single" w:sz="4" w:space="0" w:color="auto"/>
              <w:bottom w:val="nil"/>
              <w:right w:val="single" w:sz="4" w:space="0" w:color="auto"/>
            </w:tcBorders>
            <w:vAlign w:val="center"/>
          </w:tcPr>
          <w:p w14:paraId="3D1C276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2058A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7093D" w14:textId="77777777" w:rsidR="00E060BF" w:rsidRPr="00480423" w:rsidRDefault="00E060BF" w:rsidP="00AF6673">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32A5715"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5B8616" w14:textId="77777777" w:rsidR="00E060BF" w:rsidRPr="00480423" w:rsidRDefault="00E060BF" w:rsidP="00AF6673">
            <w:pPr>
              <w:pStyle w:val="TAC"/>
              <w:rPr>
                <w:kern w:val="2"/>
                <w:szCs w:val="22"/>
                <w:lang w:val="en-US" w:eastAsia="zh-CN"/>
              </w:rPr>
            </w:pPr>
          </w:p>
        </w:tc>
      </w:tr>
      <w:tr w:rsidR="00E060BF" w:rsidRPr="00480423" w14:paraId="6B7CE5E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582EAD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77C8CB"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EDE4C" w14:textId="77777777" w:rsidR="00E060BF" w:rsidRPr="00480423" w:rsidRDefault="00E060BF" w:rsidP="00AF6673">
            <w:pPr>
              <w:pStyle w:val="TAC"/>
              <w:rPr>
                <w:kern w:val="2"/>
                <w:szCs w:val="22"/>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82FF8D"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6927419" w14:textId="77777777" w:rsidR="00E060BF" w:rsidRPr="00480423" w:rsidRDefault="00E060BF" w:rsidP="00AF6673">
            <w:pPr>
              <w:pStyle w:val="TAC"/>
              <w:rPr>
                <w:kern w:val="2"/>
                <w:szCs w:val="22"/>
                <w:lang w:val="en-US" w:eastAsia="zh-CN"/>
              </w:rPr>
            </w:pPr>
          </w:p>
        </w:tc>
      </w:tr>
      <w:tr w:rsidR="00E060BF" w:rsidRPr="00480423" w14:paraId="3D172C81"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18CEBBE" w14:textId="77777777" w:rsidR="00E060BF" w:rsidRPr="00480423" w:rsidRDefault="00E060BF" w:rsidP="00AF6673">
            <w:pPr>
              <w:pStyle w:val="TAC"/>
              <w:rPr>
                <w:rFonts w:eastAsiaTheme="minorEastAsia"/>
                <w:lang w:eastAsia="zh-CN"/>
              </w:rPr>
            </w:pPr>
            <w:r w:rsidRPr="00480423">
              <w:rPr>
                <w:rFonts w:eastAsiaTheme="minorEastAsia"/>
                <w:lang w:eastAsia="zh-CN"/>
              </w:rPr>
              <w:t>CA_n1A-n28A-n46A</w:t>
            </w:r>
          </w:p>
          <w:p w14:paraId="063CB89C"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282F151"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5470968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7E4C8F29"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A1D2655"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B547042"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1636499"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56F39928" w14:textId="77777777" w:rsidTr="005A0D4C">
        <w:trPr>
          <w:trHeight w:val="128"/>
        </w:trPr>
        <w:tc>
          <w:tcPr>
            <w:tcW w:w="3066" w:type="dxa"/>
            <w:tcBorders>
              <w:top w:val="nil"/>
              <w:left w:val="single" w:sz="4" w:space="0" w:color="auto"/>
              <w:bottom w:val="nil"/>
              <w:right w:val="single" w:sz="4" w:space="0" w:color="auto"/>
            </w:tcBorders>
            <w:vAlign w:val="center"/>
          </w:tcPr>
          <w:p w14:paraId="3D13326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821FB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892F1"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F9F5FF"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E5F3EA8" w14:textId="77777777" w:rsidR="00E060BF" w:rsidRPr="00480423" w:rsidRDefault="00E060BF" w:rsidP="00AF6673">
            <w:pPr>
              <w:pStyle w:val="TAC"/>
              <w:rPr>
                <w:kern w:val="2"/>
                <w:szCs w:val="22"/>
                <w:lang w:val="en-US" w:eastAsia="zh-CN"/>
              </w:rPr>
            </w:pPr>
          </w:p>
        </w:tc>
      </w:tr>
      <w:tr w:rsidR="00E060BF" w:rsidRPr="00480423" w14:paraId="119D564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5A47838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48E80E8"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3FF19" w14:textId="77777777" w:rsidR="00E060BF" w:rsidRPr="00480423" w:rsidRDefault="00E060BF" w:rsidP="00AF6673">
            <w:pPr>
              <w:pStyle w:val="TAC"/>
              <w:rPr>
                <w:kern w:val="2"/>
                <w:szCs w:val="22"/>
                <w:lang w:val="en-US"/>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8E5279" w14:textId="77777777" w:rsidR="00E060BF" w:rsidRPr="00480423" w:rsidRDefault="00E060BF" w:rsidP="00AF6673">
            <w:pPr>
              <w:pStyle w:val="TAC"/>
              <w:rPr>
                <w:rFonts w:cs="Arial"/>
                <w:color w:val="000000"/>
                <w:szCs w:val="18"/>
                <w:lang w:val="en-US" w:eastAsia="zh-CN" w:bidi="ar"/>
              </w:rPr>
            </w:pPr>
            <w:r w:rsidRPr="00480423">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7EFED77A" w14:textId="77777777" w:rsidR="00E060BF" w:rsidRPr="00480423" w:rsidRDefault="00E060BF" w:rsidP="00AF6673">
            <w:pPr>
              <w:pStyle w:val="TAC"/>
              <w:rPr>
                <w:kern w:val="2"/>
                <w:szCs w:val="22"/>
                <w:lang w:val="en-US" w:eastAsia="zh-CN"/>
              </w:rPr>
            </w:pPr>
          </w:p>
        </w:tc>
      </w:tr>
      <w:tr w:rsidR="00E060BF" w:rsidRPr="00480423" w14:paraId="661D9A91"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C031464" w14:textId="77777777" w:rsidR="00E060BF" w:rsidRPr="00480423" w:rsidRDefault="00E060BF" w:rsidP="00AF6673">
            <w:pPr>
              <w:pStyle w:val="TAC"/>
              <w:rPr>
                <w:kern w:val="2"/>
                <w:szCs w:val="22"/>
                <w:lang w:val="en-US" w:eastAsia="zh-CN"/>
              </w:rPr>
            </w:pPr>
            <w:r w:rsidRPr="00480423">
              <w:rPr>
                <w:rFonts w:eastAsiaTheme="minorEastAsia"/>
                <w:lang w:eastAsia="zh-CN"/>
              </w:rPr>
              <w:lastRenderedPageBreak/>
              <w:t>CA_n1A-n28A-n46C</w:t>
            </w:r>
          </w:p>
        </w:tc>
        <w:tc>
          <w:tcPr>
            <w:tcW w:w="2712" w:type="dxa"/>
            <w:tcBorders>
              <w:top w:val="single" w:sz="4" w:space="0" w:color="auto"/>
              <w:left w:val="single" w:sz="4" w:space="0" w:color="auto"/>
              <w:bottom w:val="nil"/>
              <w:right w:val="single" w:sz="4" w:space="0" w:color="auto"/>
            </w:tcBorders>
            <w:vAlign w:val="center"/>
          </w:tcPr>
          <w:p w14:paraId="7D32282D"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083C3D1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A013145"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6ACBCC3A" w14:textId="77777777" w:rsidR="00E060BF" w:rsidRPr="00480423" w:rsidRDefault="00E060BF" w:rsidP="00AF6673">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66B4B3"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A2EF299"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5E442CAE" w14:textId="77777777" w:rsidTr="005A0D4C">
        <w:trPr>
          <w:trHeight w:val="128"/>
        </w:trPr>
        <w:tc>
          <w:tcPr>
            <w:tcW w:w="3066" w:type="dxa"/>
            <w:tcBorders>
              <w:top w:val="nil"/>
              <w:left w:val="single" w:sz="4" w:space="0" w:color="auto"/>
              <w:bottom w:val="nil"/>
              <w:right w:val="single" w:sz="4" w:space="0" w:color="auto"/>
            </w:tcBorders>
            <w:vAlign w:val="center"/>
          </w:tcPr>
          <w:p w14:paraId="18BF955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8D16E06"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684DD"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D40454"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76B6CF86" w14:textId="77777777" w:rsidR="00E060BF" w:rsidRPr="00480423" w:rsidRDefault="00E060BF" w:rsidP="00AF6673">
            <w:pPr>
              <w:pStyle w:val="TAC"/>
              <w:rPr>
                <w:kern w:val="2"/>
                <w:szCs w:val="22"/>
                <w:lang w:val="en-US" w:eastAsia="zh-CN"/>
              </w:rPr>
            </w:pPr>
          </w:p>
        </w:tc>
      </w:tr>
      <w:tr w:rsidR="00E060BF" w:rsidRPr="00480423" w14:paraId="39C23F8B"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87309B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048B101"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B7990"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6334914" w14:textId="77777777" w:rsidR="00E060BF" w:rsidRPr="00480423" w:rsidRDefault="00E060BF" w:rsidP="00AF6673">
            <w:pPr>
              <w:pStyle w:val="TAC"/>
              <w:rPr>
                <w:rFonts w:cs="Arial"/>
                <w:color w:val="000000"/>
                <w:szCs w:val="18"/>
                <w:lang w:val="en-US" w:eastAsia="zh-CN" w:bidi="ar"/>
              </w:rPr>
            </w:pPr>
            <w:r w:rsidRPr="00480423">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38874DD9" w14:textId="77777777" w:rsidR="00E060BF" w:rsidRPr="00480423" w:rsidRDefault="00E060BF" w:rsidP="00AF6673">
            <w:pPr>
              <w:pStyle w:val="TAC"/>
              <w:rPr>
                <w:kern w:val="2"/>
                <w:szCs w:val="22"/>
                <w:lang w:val="en-US" w:eastAsia="zh-CN"/>
              </w:rPr>
            </w:pPr>
          </w:p>
        </w:tc>
      </w:tr>
      <w:tr w:rsidR="00E060BF" w:rsidRPr="00480423" w14:paraId="342EE002"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C0C9CCC" w14:textId="77777777" w:rsidR="00E060BF" w:rsidRPr="00480423" w:rsidRDefault="00E060BF" w:rsidP="00AF6673">
            <w:pPr>
              <w:pStyle w:val="TAC"/>
              <w:rPr>
                <w:kern w:val="2"/>
                <w:szCs w:val="22"/>
                <w:lang w:val="en-US" w:eastAsia="zh-CN"/>
              </w:rPr>
            </w:pPr>
            <w:r w:rsidRPr="00480423">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AE82E21"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783E70BE"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E78112D"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F37B168" w14:textId="77777777" w:rsidR="00E060BF" w:rsidRPr="00480423" w:rsidRDefault="00E060BF" w:rsidP="00AF6673">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9DB641"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B659C6D"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6BD33F9A" w14:textId="77777777" w:rsidTr="005A0D4C">
        <w:trPr>
          <w:trHeight w:val="128"/>
        </w:trPr>
        <w:tc>
          <w:tcPr>
            <w:tcW w:w="3066" w:type="dxa"/>
            <w:tcBorders>
              <w:top w:val="nil"/>
              <w:left w:val="single" w:sz="4" w:space="0" w:color="auto"/>
              <w:bottom w:val="nil"/>
              <w:right w:val="single" w:sz="4" w:space="0" w:color="auto"/>
            </w:tcBorders>
            <w:vAlign w:val="center"/>
          </w:tcPr>
          <w:p w14:paraId="0554817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5F7C325"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62128"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32D6A5"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C614CFC" w14:textId="77777777" w:rsidR="00E060BF" w:rsidRPr="00480423" w:rsidRDefault="00E060BF" w:rsidP="00AF6673">
            <w:pPr>
              <w:pStyle w:val="TAC"/>
              <w:rPr>
                <w:kern w:val="2"/>
                <w:szCs w:val="22"/>
                <w:lang w:val="en-US" w:eastAsia="zh-CN"/>
              </w:rPr>
            </w:pPr>
          </w:p>
        </w:tc>
      </w:tr>
      <w:tr w:rsidR="00E060BF" w:rsidRPr="00480423" w14:paraId="623790B2"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23BF20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0C1C758"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96704"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64C1DB98" w14:textId="77777777" w:rsidR="00E060BF" w:rsidRPr="00480423" w:rsidRDefault="00E060BF" w:rsidP="00AF6673">
            <w:pPr>
              <w:pStyle w:val="TAC"/>
              <w:rPr>
                <w:rFonts w:cs="Arial"/>
                <w:color w:val="000000"/>
                <w:szCs w:val="18"/>
                <w:lang w:val="en-US" w:eastAsia="zh-CN" w:bidi="ar"/>
              </w:rPr>
            </w:pPr>
            <w:r w:rsidRPr="00480423">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7C123992" w14:textId="77777777" w:rsidR="00E060BF" w:rsidRPr="00480423" w:rsidRDefault="00E060BF" w:rsidP="00AF6673">
            <w:pPr>
              <w:pStyle w:val="TAC"/>
              <w:rPr>
                <w:kern w:val="2"/>
                <w:szCs w:val="22"/>
                <w:lang w:val="en-US" w:eastAsia="zh-CN"/>
              </w:rPr>
            </w:pPr>
          </w:p>
        </w:tc>
      </w:tr>
      <w:tr w:rsidR="00E060BF" w:rsidRPr="00480423" w14:paraId="7AB57C73"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8B6E3D8" w14:textId="77777777" w:rsidR="00E060BF" w:rsidRPr="00480423" w:rsidRDefault="00E060BF" w:rsidP="00AF6673">
            <w:pPr>
              <w:pStyle w:val="TAC"/>
              <w:rPr>
                <w:kern w:val="2"/>
                <w:szCs w:val="22"/>
                <w:lang w:val="en-US" w:eastAsia="zh-CN"/>
              </w:rPr>
            </w:pPr>
            <w:r w:rsidRPr="00480423">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6B4F8D83"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65F4D5B2"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7CB6F849"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25FF492"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63635D2"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8BB7647"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4AA75EB8" w14:textId="77777777" w:rsidTr="005A0D4C">
        <w:trPr>
          <w:trHeight w:val="128"/>
        </w:trPr>
        <w:tc>
          <w:tcPr>
            <w:tcW w:w="3066" w:type="dxa"/>
            <w:tcBorders>
              <w:top w:val="nil"/>
              <w:left w:val="single" w:sz="4" w:space="0" w:color="auto"/>
              <w:bottom w:val="nil"/>
              <w:right w:val="single" w:sz="4" w:space="0" w:color="auto"/>
            </w:tcBorders>
            <w:vAlign w:val="center"/>
          </w:tcPr>
          <w:p w14:paraId="1F742EE2"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37452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5CE94"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B2C794"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F9F3B00" w14:textId="77777777" w:rsidR="00E060BF" w:rsidRPr="00480423" w:rsidRDefault="00E060BF" w:rsidP="00AF6673">
            <w:pPr>
              <w:pStyle w:val="TAC"/>
              <w:rPr>
                <w:kern w:val="2"/>
                <w:szCs w:val="22"/>
                <w:lang w:val="en-US" w:eastAsia="zh-CN"/>
              </w:rPr>
            </w:pPr>
          </w:p>
        </w:tc>
      </w:tr>
      <w:tr w:rsidR="00E060BF" w:rsidRPr="00480423" w14:paraId="391C4540"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1E98C18"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7B020A0"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084E6"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22573F2D"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081F701A" w14:textId="77777777" w:rsidR="00E060BF" w:rsidRPr="00480423" w:rsidRDefault="00E060BF" w:rsidP="00AF6673">
            <w:pPr>
              <w:pStyle w:val="TAC"/>
              <w:rPr>
                <w:kern w:val="2"/>
                <w:szCs w:val="22"/>
                <w:lang w:val="en-US" w:eastAsia="zh-CN"/>
              </w:rPr>
            </w:pPr>
          </w:p>
        </w:tc>
      </w:tr>
      <w:tr w:rsidR="00E060BF" w:rsidRPr="00480423" w14:paraId="01409C20"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C997DBF" w14:textId="77777777" w:rsidR="00E060BF" w:rsidRPr="00480423" w:rsidRDefault="00E060BF" w:rsidP="00AF6673">
            <w:pPr>
              <w:pStyle w:val="TAC"/>
              <w:rPr>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7779C586"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159BAE47" w14:textId="77777777" w:rsidR="00E060BF" w:rsidRPr="00480423" w:rsidRDefault="00E060BF" w:rsidP="00AF6673">
            <w:pPr>
              <w:pStyle w:val="TAC"/>
              <w:rPr>
                <w:rFonts w:eastAsiaTheme="minorEastAsia"/>
                <w:lang w:val="sv-SE"/>
              </w:rPr>
            </w:pPr>
            <w:r w:rsidRPr="00480423">
              <w:rPr>
                <w:rFonts w:eastAsiaTheme="minorEastAsia" w:cs="Arial"/>
                <w:szCs w:val="18"/>
              </w:rPr>
              <w:t>-</w:t>
            </w:r>
          </w:p>
          <w:p w14:paraId="1079925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F0D8F2" w14:textId="77777777" w:rsidR="00E060BF" w:rsidRPr="00480423" w:rsidRDefault="00E060BF" w:rsidP="00AF6673">
            <w:pPr>
              <w:pStyle w:val="TAC"/>
              <w:rPr>
                <w:rFonts w:eastAsiaTheme="minorEastAsia"/>
                <w:lang w:eastAsia="zh-CN"/>
              </w:rPr>
            </w:pPr>
            <w:r w:rsidRPr="00480423">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BF899E"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0F33B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775E69D" w14:textId="77777777" w:rsidTr="005A0D4C">
        <w:trPr>
          <w:trHeight w:val="128"/>
        </w:trPr>
        <w:tc>
          <w:tcPr>
            <w:tcW w:w="3066" w:type="dxa"/>
            <w:tcBorders>
              <w:top w:val="nil"/>
              <w:left w:val="single" w:sz="4" w:space="0" w:color="auto"/>
              <w:bottom w:val="nil"/>
              <w:right w:val="single" w:sz="4" w:space="0" w:color="auto"/>
            </w:tcBorders>
            <w:vAlign w:val="center"/>
          </w:tcPr>
          <w:p w14:paraId="26B22F8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D5EE7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2B0956" w14:textId="77777777" w:rsidR="00E060BF" w:rsidRPr="00480423" w:rsidRDefault="00E060BF" w:rsidP="00AF6673">
            <w:pPr>
              <w:pStyle w:val="TAC"/>
              <w:rPr>
                <w:rFonts w:eastAsiaTheme="minorEastAsia"/>
                <w:lang w:eastAsia="zh-CN"/>
              </w:rPr>
            </w:pPr>
            <w:r w:rsidRPr="00480423">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121B3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DAB15F2" w14:textId="77777777" w:rsidR="00E060BF" w:rsidRPr="00480423" w:rsidRDefault="00E060BF" w:rsidP="00AF6673">
            <w:pPr>
              <w:pStyle w:val="TAC"/>
              <w:rPr>
                <w:kern w:val="2"/>
                <w:szCs w:val="22"/>
                <w:lang w:val="en-US" w:eastAsia="zh-CN"/>
              </w:rPr>
            </w:pPr>
          </w:p>
        </w:tc>
      </w:tr>
      <w:tr w:rsidR="00E060BF" w:rsidRPr="00480423" w14:paraId="571A0E2C"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611CFF0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071BD1D"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70D323" w14:textId="77777777" w:rsidR="00E060BF" w:rsidRPr="00480423" w:rsidRDefault="00E060BF" w:rsidP="00AF6673">
            <w:pPr>
              <w:pStyle w:val="TAC"/>
              <w:rPr>
                <w:rFonts w:eastAsiaTheme="minorEastAsia"/>
                <w:lang w:eastAsia="zh-CN"/>
              </w:rPr>
            </w:pPr>
            <w:r w:rsidRPr="00480423">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16091C7" w14:textId="77777777" w:rsidR="00E060BF" w:rsidRPr="00480423" w:rsidRDefault="00E060BF" w:rsidP="00AF6673">
            <w:pPr>
              <w:pStyle w:val="TAC"/>
              <w:rPr>
                <w:rFonts w:eastAsiaTheme="minorEastAsia" w:cs="Arial"/>
                <w:szCs w:val="18"/>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0C52B46" w14:textId="77777777" w:rsidR="00E060BF" w:rsidRPr="00480423" w:rsidRDefault="00E060BF" w:rsidP="00AF6673">
            <w:pPr>
              <w:pStyle w:val="TAC"/>
              <w:rPr>
                <w:kern w:val="2"/>
                <w:szCs w:val="22"/>
                <w:lang w:val="en-US" w:eastAsia="zh-CN"/>
              </w:rPr>
            </w:pPr>
          </w:p>
        </w:tc>
      </w:tr>
      <w:tr w:rsidR="00E060BF" w:rsidRPr="00480423" w14:paraId="1C8194E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D9E8906" w14:textId="77777777" w:rsidR="00E060BF" w:rsidRPr="00480423" w:rsidRDefault="00E060BF" w:rsidP="00AF6673">
            <w:pPr>
              <w:pStyle w:val="TAC"/>
              <w:rPr>
                <w:lang w:val="en-US" w:eastAsia="zh-CN"/>
              </w:rPr>
            </w:pPr>
            <w:r w:rsidRPr="008523D2">
              <w:rPr>
                <w:lang w:val="en-US"/>
              </w:rPr>
              <w:t>CA_n1</w:t>
            </w:r>
            <w:r w:rsidRPr="008523D2">
              <w:rPr>
                <w:lang w:val="sv-SE"/>
              </w:rPr>
              <w:t>A-</w:t>
            </w:r>
            <w:r w:rsidRPr="008523D2">
              <w:rPr>
                <w:lang w:val="en-US"/>
              </w:rPr>
              <w:t>n28</w:t>
            </w:r>
            <w:r w:rsidRPr="008523D2">
              <w:rPr>
                <w:lang w:val="sv-SE"/>
              </w:rPr>
              <w:t>A-n77A</w:t>
            </w:r>
          </w:p>
        </w:tc>
        <w:tc>
          <w:tcPr>
            <w:tcW w:w="2712" w:type="dxa"/>
            <w:tcBorders>
              <w:top w:val="single" w:sz="4" w:space="0" w:color="auto"/>
              <w:left w:val="single" w:sz="4" w:space="0" w:color="auto"/>
              <w:bottom w:val="nil"/>
              <w:right w:val="single" w:sz="4" w:space="0" w:color="auto"/>
            </w:tcBorders>
            <w:vAlign w:val="center"/>
          </w:tcPr>
          <w:p w14:paraId="65FB7941" w14:textId="77777777" w:rsidR="00E060BF" w:rsidRPr="008523D2" w:rsidRDefault="00E060BF" w:rsidP="00AF6673">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B6796CA" w14:textId="77777777" w:rsidR="00E060BF" w:rsidRPr="00650DB4" w:rsidRDefault="00E060BF" w:rsidP="00AF6673">
            <w:pPr>
              <w:pStyle w:val="TAC"/>
              <w:rPr>
                <w:lang w:val="en-US"/>
              </w:rPr>
            </w:pPr>
            <w:r w:rsidRPr="00650DB4">
              <w:rPr>
                <w:lang w:val="en-US"/>
              </w:rPr>
              <w:t>CA_n1A-n28A</w:t>
            </w:r>
          </w:p>
          <w:p w14:paraId="5010BDF7" w14:textId="77777777" w:rsidR="00E060BF" w:rsidRPr="00650DB4" w:rsidRDefault="00E060BF" w:rsidP="00AF6673">
            <w:pPr>
              <w:pStyle w:val="TAC"/>
              <w:rPr>
                <w:lang w:val="en-US"/>
              </w:rPr>
            </w:pPr>
            <w:r w:rsidRPr="00650DB4">
              <w:rPr>
                <w:lang w:val="en-US"/>
              </w:rPr>
              <w:t>CA_n1A-n77A</w:t>
            </w:r>
          </w:p>
          <w:p w14:paraId="2D548CDD" w14:textId="77777777" w:rsidR="00E060BF" w:rsidRPr="00480423" w:rsidRDefault="00E060BF" w:rsidP="00AF6673">
            <w:pPr>
              <w:pStyle w:val="TAC"/>
              <w:rPr>
                <w:szCs w:val="18"/>
                <w:lang w:val="en-US" w:eastAsia="zh-CN"/>
              </w:rPr>
            </w:pPr>
            <w:r w:rsidRPr="008523D2">
              <w:rPr>
                <w:lang w:val="sv-SE"/>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FACD5DA" w14:textId="77777777" w:rsidR="00E060BF" w:rsidRPr="00480423" w:rsidRDefault="00E060BF" w:rsidP="00AF6673">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94BE5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563D7D" w14:textId="77777777" w:rsidR="00E060BF" w:rsidRPr="00480423" w:rsidRDefault="00E060BF" w:rsidP="00AF6673">
            <w:pPr>
              <w:pStyle w:val="TAC"/>
              <w:rPr>
                <w:lang w:val="en-US" w:eastAsia="zh-CN"/>
              </w:rPr>
            </w:pPr>
            <w:r w:rsidRPr="008523D2">
              <w:rPr>
                <w:lang w:val="en-US"/>
              </w:rPr>
              <w:t>0</w:t>
            </w:r>
          </w:p>
        </w:tc>
      </w:tr>
      <w:tr w:rsidR="00E060BF" w:rsidRPr="00480423" w14:paraId="5197271B" w14:textId="77777777" w:rsidTr="005A0D4C">
        <w:trPr>
          <w:trHeight w:val="128"/>
        </w:trPr>
        <w:tc>
          <w:tcPr>
            <w:tcW w:w="3066" w:type="dxa"/>
            <w:tcBorders>
              <w:top w:val="nil"/>
              <w:left w:val="single" w:sz="4" w:space="0" w:color="auto"/>
              <w:bottom w:val="nil"/>
              <w:right w:val="single" w:sz="4" w:space="0" w:color="auto"/>
            </w:tcBorders>
            <w:vAlign w:val="center"/>
          </w:tcPr>
          <w:p w14:paraId="3239B650"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6B13D97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B02EC" w14:textId="77777777" w:rsidR="00E060BF" w:rsidRPr="00480423" w:rsidRDefault="00E060BF" w:rsidP="00AF6673">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FBFD4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2FD1F9" w14:textId="77777777" w:rsidR="00E060BF" w:rsidRPr="00480423" w:rsidRDefault="00E060BF" w:rsidP="00AF6673">
            <w:pPr>
              <w:pStyle w:val="TAC"/>
              <w:rPr>
                <w:lang w:val="en-US" w:eastAsia="zh-CN"/>
              </w:rPr>
            </w:pPr>
          </w:p>
        </w:tc>
      </w:tr>
      <w:tr w:rsidR="00E060BF" w:rsidRPr="00480423" w14:paraId="13E4F513" w14:textId="77777777" w:rsidTr="005A0D4C">
        <w:trPr>
          <w:trHeight w:val="128"/>
        </w:trPr>
        <w:tc>
          <w:tcPr>
            <w:tcW w:w="3066" w:type="dxa"/>
            <w:tcBorders>
              <w:top w:val="nil"/>
              <w:left w:val="single" w:sz="4" w:space="0" w:color="auto"/>
              <w:bottom w:val="nil"/>
              <w:right w:val="single" w:sz="4" w:space="0" w:color="auto"/>
            </w:tcBorders>
            <w:vAlign w:val="center"/>
          </w:tcPr>
          <w:p w14:paraId="2EC41525"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336BFA38"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AFEA6" w14:textId="77777777" w:rsidR="00E060BF" w:rsidRPr="00480423" w:rsidRDefault="00E060BF" w:rsidP="00AF6673">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B80B02"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68B2A5D" w14:textId="77777777" w:rsidR="00E060BF" w:rsidRPr="00480423" w:rsidRDefault="00E060BF" w:rsidP="00AF6673">
            <w:pPr>
              <w:pStyle w:val="TAC"/>
              <w:rPr>
                <w:lang w:val="en-US" w:eastAsia="zh-CN"/>
              </w:rPr>
            </w:pPr>
          </w:p>
        </w:tc>
      </w:tr>
      <w:tr w:rsidR="00E060BF" w:rsidRPr="00480423" w14:paraId="095D3C75" w14:textId="77777777" w:rsidTr="005A0D4C">
        <w:trPr>
          <w:trHeight w:val="128"/>
        </w:trPr>
        <w:tc>
          <w:tcPr>
            <w:tcW w:w="3066" w:type="dxa"/>
            <w:tcBorders>
              <w:top w:val="nil"/>
              <w:left w:val="single" w:sz="4" w:space="0" w:color="auto"/>
              <w:bottom w:val="nil"/>
              <w:right w:val="single" w:sz="4" w:space="0" w:color="auto"/>
            </w:tcBorders>
            <w:vAlign w:val="center"/>
          </w:tcPr>
          <w:p w14:paraId="519A91B9"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31D54C69"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128B1" w14:textId="77777777" w:rsidR="00E060BF" w:rsidRPr="00480423" w:rsidRDefault="00E060BF" w:rsidP="00AF6673">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E2F240"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748D4A" w14:textId="77777777" w:rsidR="00E060BF" w:rsidRPr="00480423" w:rsidRDefault="00E060BF" w:rsidP="00AF6673">
            <w:pPr>
              <w:pStyle w:val="TAC"/>
              <w:rPr>
                <w:lang w:val="en-US" w:eastAsia="zh-CN"/>
              </w:rPr>
            </w:pPr>
            <w:r w:rsidRPr="008523D2">
              <w:rPr>
                <w:lang w:val="en-US"/>
              </w:rPr>
              <w:t>1</w:t>
            </w:r>
          </w:p>
        </w:tc>
      </w:tr>
      <w:tr w:rsidR="00E060BF" w:rsidRPr="00480423" w14:paraId="133311EE" w14:textId="77777777" w:rsidTr="005A0D4C">
        <w:trPr>
          <w:trHeight w:val="128"/>
        </w:trPr>
        <w:tc>
          <w:tcPr>
            <w:tcW w:w="3066" w:type="dxa"/>
            <w:tcBorders>
              <w:top w:val="nil"/>
              <w:left w:val="single" w:sz="4" w:space="0" w:color="auto"/>
              <w:bottom w:val="nil"/>
              <w:right w:val="single" w:sz="4" w:space="0" w:color="auto"/>
            </w:tcBorders>
            <w:vAlign w:val="center"/>
          </w:tcPr>
          <w:p w14:paraId="58E50F8C"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66924CCB"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8E6E8" w14:textId="77777777" w:rsidR="00E060BF" w:rsidRPr="00480423" w:rsidRDefault="00E060BF" w:rsidP="00AF6673">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5DF1FFC"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BDAC7E2" w14:textId="77777777" w:rsidR="00E060BF" w:rsidRPr="00480423" w:rsidRDefault="00E060BF" w:rsidP="00AF6673">
            <w:pPr>
              <w:pStyle w:val="TAC"/>
              <w:rPr>
                <w:lang w:val="en-US" w:eastAsia="zh-CN"/>
              </w:rPr>
            </w:pPr>
          </w:p>
        </w:tc>
      </w:tr>
      <w:tr w:rsidR="00E060BF" w:rsidRPr="00480423" w14:paraId="020383A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9438F6F" w14:textId="77777777" w:rsidR="00E060BF" w:rsidRPr="00480423" w:rsidRDefault="00E060BF" w:rsidP="00AF6673">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1FE2631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0A4C0" w14:textId="77777777" w:rsidR="00E060BF" w:rsidRPr="00480423" w:rsidRDefault="00E060BF" w:rsidP="00AF6673">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BD3E7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11C6C6" w14:textId="77777777" w:rsidR="00E060BF" w:rsidRPr="00480423" w:rsidRDefault="00E060BF" w:rsidP="00AF6673">
            <w:pPr>
              <w:pStyle w:val="TAC"/>
              <w:rPr>
                <w:lang w:val="en-US" w:eastAsia="zh-CN"/>
              </w:rPr>
            </w:pPr>
          </w:p>
        </w:tc>
      </w:tr>
      <w:tr w:rsidR="00E060BF" w:rsidRPr="00480423" w14:paraId="297905E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BDE82D2" w14:textId="77777777" w:rsidR="00E060BF" w:rsidRPr="00480423" w:rsidRDefault="00E060BF" w:rsidP="00AF6673">
            <w:pPr>
              <w:pStyle w:val="TAC"/>
              <w:rPr>
                <w:kern w:val="2"/>
                <w:szCs w:val="22"/>
                <w:lang w:val="sv-SE" w:eastAsia="zh-CN"/>
              </w:rPr>
            </w:pPr>
            <w:r w:rsidRPr="00480423">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024D9460" w14:textId="77777777" w:rsidR="00E060BF" w:rsidRPr="00480423" w:rsidRDefault="00E060BF" w:rsidP="00AF6673">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7541E86F"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CA_n1A-n28A</w:t>
            </w:r>
          </w:p>
          <w:p w14:paraId="7C7EE80E"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CA_n1A-n77A</w:t>
            </w:r>
          </w:p>
          <w:p w14:paraId="2B994A10"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32BB0DB9" w14:textId="77777777" w:rsidR="00E060BF" w:rsidRPr="00480423" w:rsidRDefault="00E060BF" w:rsidP="00AF6673">
            <w:pPr>
              <w:pStyle w:val="TAC"/>
              <w:rPr>
                <w:rFonts w:cs="Arial"/>
                <w:kern w:val="2"/>
                <w:szCs w:val="18"/>
                <w:lang w:val="en-US"/>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0A37BD"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1C093D1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8374C3" w14:textId="77777777" w:rsidTr="005A0D4C">
        <w:trPr>
          <w:trHeight w:val="128"/>
        </w:trPr>
        <w:tc>
          <w:tcPr>
            <w:tcW w:w="3066" w:type="dxa"/>
            <w:tcBorders>
              <w:top w:val="nil"/>
              <w:left w:val="single" w:sz="4" w:space="0" w:color="auto"/>
              <w:bottom w:val="nil"/>
              <w:right w:val="single" w:sz="4" w:space="0" w:color="auto"/>
            </w:tcBorders>
            <w:vAlign w:val="center"/>
          </w:tcPr>
          <w:p w14:paraId="22E530E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D913B7F"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A45878" w14:textId="77777777" w:rsidR="00E060BF" w:rsidRPr="00480423" w:rsidRDefault="00E060BF" w:rsidP="00AF6673">
            <w:pPr>
              <w:pStyle w:val="TAC"/>
              <w:rPr>
                <w:rFonts w:cs="Arial"/>
                <w:kern w:val="2"/>
                <w:szCs w:val="18"/>
                <w:lang w:val="en-US"/>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E2CB8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5A8103A" w14:textId="77777777" w:rsidR="00E060BF" w:rsidRPr="00480423" w:rsidRDefault="00E060BF" w:rsidP="00AF6673">
            <w:pPr>
              <w:pStyle w:val="TAC"/>
              <w:rPr>
                <w:kern w:val="2"/>
                <w:szCs w:val="22"/>
                <w:lang w:val="en-US" w:eastAsia="zh-CN"/>
              </w:rPr>
            </w:pPr>
          </w:p>
        </w:tc>
      </w:tr>
      <w:tr w:rsidR="00E060BF" w:rsidRPr="00480423" w14:paraId="60673895" w14:textId="77777777" w:rsidTr="005A0D4C">
        <w:trPr>
          <w:trHeight w:val="128"/>
        </w:trPr>
        <w:tc>
          <w:tcPr>
            <w:tcW w:w="3066" w:type="dxa"/>
            <w:tcBorders>
              <w:top w:val="nil"/>
              <w:left w:val="single" w:sz="4" w:space="0" w:color="auto"/>
              <w:bottom w:val="nil"/>
              <w:right w:val="single" w:sz="4" w:space="0" w:color="auto"/>
            </w:tcBorders>
            <w:vAlign w:val="center"/>
          </w:tcPr>
          <w:p w14:paraId="6D2321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0A71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A72042" w14:textId="77777777" w:rsidR="00E060BF" w:rsidRPr="00480423" w:rsidRDefault="00E060BF" w:rsidP="00AF6673">
            <w:pPr>
              <w:pStyle w:val="TAC"/>
              <w:rPr>
                <w:rFonts w:eastAsiaTheme="minorEastAsia" w:cs="Arial"/>
                <w:szCs w:val="18"/>
                <w:lang w:val="en-US"/>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D44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7E781915" w14:textId="77777777" w:rsidR="00E060BF" w:rsidRPr="00480423" w:rsidRDefault="00E060BF" w:rsidP="00AF6673">
            <w:pPr>
              <w:pStyle w:val="TAC"/>
              <w:rPr>
                <w:rFonts w:eastAsiaTheme="minorEastAsia"/>
                <w:lang w:val="en-US" w:eastAsia="zh-CN"/>
              </w:rPr>
            </w:pPr>
          </w:p>
        </w:tc>
      </w:tr>
      <w:tr w:rsidR="00E060BF" w:rsidRPr="00480423" w14:paraId="1E559552" w14:textId="77777777" w:rsidTr="005A0D4C">
        <w:trPr>
          <w:trHeight w:val="128"/>
        </w:trPr>
        <w:tc>
          <w:tcPr>
            <w:tcW w:w="3066" w:type="dxa"/>
            <w:tcBorders>
              <w:top w:val="nil"/>
              <w:left w:val="single" w:sz="4" w:space="0" w:color="auto"/>
              <w:bottom w:val="nil"/>
              <w:right w:val="single" w:sz="4" w:space="0" w:color="auto"/>
            </w:tcBorders>
            <w:vAlign w:val="center"/>
          </w:tcPr>
          <w:p w14:paraId="72F293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E764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0BCD91"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DA1CB9"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088CD86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1</w:t>
            </w:r>
          </w:p>
        </w:tc>
      </w:tr>
      <w:tr w:rsidR="00E060BF" w:rsidRPr="00480423" w14:paraId="0922DD67" w14:textId="77777777" w:rsidTr="005A0D4C">
        <w:trPr>
          <w:trHeight w:val="128"/>
        </w:trPr>
        <w:tc>
          <w:tcPr>
            <w:tcW w:w="3066" w:type="dxa"/>
            <w:tcBorders>
              <w:top w:val="nil"/>
              <w:left w:val="single" w:sz="4" w:space="0" w:color="auto"/>
              <w:bottom w:val="nil"/>
              <w:right w:val="single" w:sz="4" w:space="0" w:color="auto"/>
            </w:tcBorders>
            <w:vAlign w:val="center"/>
          </w:tcPr>
          <w:p w14:paraId="544E38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43B5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F67638"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121F97E"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2F6D24A0" w14:textId="77777777" w:rsidR="00E060BF" w:rsidRPr="00480423" w:rsidRDefault="00E060BF" w:rsidP="00AF6673">
            <w:pPr>
              <w:pStyle w:val="TAC"/>
              <w:rPr>
                <w:rFonts w:eastAsiaTheme="minorEastAsia"/>
                <w:lang w:val="en-US" w:eastAsia="zh-CN"/>
              </w:rPr>
            </w:pPr>
          </w:p>
        </w:tc>
      </w:tr>
      <w:tr w:rsidR="00E060BF" w:rsidRPr="00480423" w14:paraId="67DFF37A"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99472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FEB63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A18ED6"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F17166"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75981EBB" w14:textId="77777777" w:rsidR="00E060BF" w:rsidRPr="00480423" w:rsidRDefault="00E060BF" w:rsidP="00AF6673">
            <w:pPr>
              <w:pStyle w:val="TAC"/>
              <w:rPr>
                <w:rFonts w:eastAsiaTheme="minorEastAsia"/>
                <w:lang w:val="en-US" w:eastAsia="zh-CN"/>
              </w:rPr>
            </w:pPr>
          </w:p>
        </w:tc>
      </w:tr>
      <w:tr w:rsidR="00E060BF" w:rsidRPr="00480423" w14:paraId="132CDD71" w14:textId="77777777" w:rsidTr="005A0D4C">
        <w:trPr>
          <w:trHeight w:val="128"/>
        </w:trPr>
        <w:tc>
          <w:tcPr>
            <w:tcW w:w="3066" w:type="dxa"/>
            <w:tcBorders>
              <w:top w:val="nil"/>
              <w:left w:val="single" w:sz="4" w:space="0" w:color="auto"/>
              <w:bottom w:val="nil"/>
              <w:right w:val="single" w:sz="4" w:space="0" w:color="auto"/>
            </w:tcBorders>
            <w:vAlign w:val="center"/>
          </w:tcPr>
          <w:p w14:paraId="158C7FCA" w14:textId="77777777" w:rsidR="00E060BF" w:rsidRPr="00480423" w:rsidRDefault="00E060BF" w:rsidP="00AF6673">
            <w:pPr>
              <w:pStyle w:val="TAC"/>
              <w:rPr>
                <w:rFonts w:eastAsiaTheme="minorEastAsia"/>
                <w:lang w:val="en-US" w:eastAsia="zh-CN"/>
              </w:rPr>
            </w:pPr>
            <w:r w:rsidRPr="00480423">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4A0F3482"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CA_n1A-n28A</w:t>
            </w:r>
          </w:p>
          <w:p w14:paraId="445E4E0C"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CA_n1A-n77A</w:t>
            </w:r>
          </w:p>
          <w:p w14:paraId="70E4EEA2" w14:textId="77777777" w:rsidR="00E060BF" w:rsidRPr="00480423" w:rsidRDefault="00E060BF" w:rsidP="00AF6673">
            <w:pPr>
              <w:pStyle w:val="TAC"/>
              <w:rPr>
                <w:rFonts w:eastAsiaTheme="minorEastAsia"/>
                <w:szCs w:val="18"/>
                <w:lang w:val="en-US" w:eastAsia="zh-CN"/>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19A3B99C"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1459C8"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CC52BC4"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A4A1C71" w14:textId="77777777" w:rsidTr="005A0D4C">
        <w:trPr>
          <w:trHeight w:val="128"/>
        </w:trPr>
        <w:tc>
          <w:tcPr>
            <w:tcW w:w="3066" w:type="dxa"/>
            <w:tcBorders>
              <w:top w:val="nil"/>
              <w:left w:val="single" w:sz="4" w:space="0" w:color="auto"/>
              <w:bottom w:val="nil"/>
              <w:right w:val="single" w:sz="4" w:space="0" w:color="auto"/>
            </w:tcBorders>
            <w:vAlign w:val="center"/>
          </w:tcPr>
          <w:p w14:paraId="3B37E6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8D14A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5D9A6A"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F9AF3F"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0BC4DC75" w14:textId="77777777" w:rsidR="00E060BF" w:rsidRPr="00480423" w:rsidRDefault="00E060BF" w:rsidP="00AF6673">
            <w:pPr>
              <w:pStyle w:val="TAC"/>
              <w:rPr>
                <w:rFonts w:eastAsiaTheme="minorEastAsia"/>
                <w:lang w:val="en-US" w:eastAsia="zh-CN"/>
              </w:rPr>
            </w:pPr>
          </w:p>
        </w:tc>
      </w:tr>
      <w:tr w:rsidR="00E060BF" w:rsidRPr="00480423" w14:paraId="3C7847F9"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831ED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7B8CC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4D4DC48"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1360CA"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03750CCA" w14:textId="77777777" w:rsidR="00E060BF" w:rsidRPr="00480423" w:rsidRDefault="00E060BF" w:rsidP="00AF6673">
            <w:pPr>
              <w:pStyle w:val="TAC"/>
              <w:rPr>
                <w:rFonts w:eastAsiaTheme="minorEastAsia"/>
                <w:lang w:val="en-US" w:eastAsia="zh-CN"/>
              </w:rPr>
            </w:pPr>
          </w:p>
        </w:tc>
      </w:tr>
      <w:tr w:rsidR="00E060BF" w:rsidRPr="00480423" w14:paraId="0BC9A078"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D6DE3D6" w14:textId="77777777" w:rsidR="00E060BF" w:rsidRPr="00480423" w:rsidRDefault="00E060BF" w:rsidP="00AF6673">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BCA746A"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10E0E119"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1E2846B7" w14:textId="77777777" w:rsidR="00E060BF" w:rsidRPr="00480423" w:rsidRDefault="00E060BF" w:rsidP="00AF6673">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A2D8AAA"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2D475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17B00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56C7949" w14:textId="77777777" w:rsidTr="005A0D4C">
        <w:trPr>
          <w:trHeight w:val="128"/>
        </w:trPr>
        <w:tc>
          <w:tcPr>
            <w:tcW w:w="3066" w:type="dxa"/>
            <w:tcBorders>
              <w:top w:val="nil"/>
              <w:left w:val="single" w:sz="4" w:space="0" w:color="auto"/>
              <w:bottom w:val="nil"/>
              <w:right w:val="single" w:sz="4" w:space="0" w:color="auto"/>
            </w:tcBorders>
            <w:vAlign w:val="center"/>
          </w:tcPr>
          <w:p w14:paraId="511DC27B"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DBACCEF"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4EE61"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F49B4F7"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9B02447" w14:textId="77777777" w:rsidR="00E060BF" w:rsidRPr="00480423" w:rsidRDefault="00E060BF" w:rsidP="00AF6673">
            <w:pPr>
              <w:pStyle w:val="TAC"/>
              <w:rPr>
                <w:kern w:val="2"/>
                <w:szCs w:val="22"/>
                <w:lang w:val="en-US" w:eastAsia="zh-CN"/>
              </w:rPr>
            </w:pPr>
          </w:p>
        </w:tc>
      </w:tr>
      <w:tr w:rsidR="00E060BF" w:rsidRPr="00480423" w14:paraId="7992EEDD" w14:textId="77777777" w:rsidTr="005A0D4C">
        <w:trPr>
          <w:trHeight w:val="128"/>
        </w:trPr>
        <w:tc>
          <w:tcPr>
            <w:tcW w:w="3066" w:type="dxa"/>
            <w:tcBorders>
              <w:top w:val="nil"/>
              <w:left w:val="single" w:sz="4" w:space="0" w:color="auto"/>
              <w:bottom w:val="nil"/>
              <w:right w:val="single" w:sz="4" w:space="0" w:color="auto"/>
            </w:tcBorders>
            <w:vAlign w:val="center"/>
          </w:tcPr>
          <w:p w14:paraId="7D758F8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211109B"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B6D1DE"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9DF709"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21ACF64" w14:textId="77777777" w:rsidR="00E060BF" w:rsidRPr="00480423" w:rsidRDefault="00E060BF" w:rsidP="00AF6673">
            <w:pPr>
              <w:pStyle w:val="TAC"/>
              <w:rPr>
                <w:kern w:val="2"/>
                <w:szCs w:val="22"/>
                <w:lang w:val="en-US" w:eastAsia="zh-CN"/>
              </w:rPr>
            </w:pPr>
          </w:p>
        </w:tc>
      </w:tr>
      <w:tr w:rsidR="00E060BF" w:rsidRPr="00480423" w14:paraId="4F263E99" w14:textId="77777777" w:rsidTr="005A0D4C">
        <w:trPr>
          <w:trHeight w:val="128"/>
        </w:trPr>
        <w:tc>
          <w:tcPr>
            <w:tcW w:w="3066" w:type="dxa"/>
            <w:tcBorders>
              <w:top w:val="nil"/>
              <w:left w:val="single" w:sz="4" w:space="0" w:color="auto"/>
              <w:bottom w:val="nil"/>
              <w:right w:val="single" w:sz="4" w:space="0" w:color="auto"/>
            </w:tcBorders>
            <w:vAlign w:val="center"/>
          </w:tcPr>
          <w:p w14:paraId="14E295B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3954F1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7EA24"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AE372E"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8799DB" w14:textId="77777777" w:rsidR="00E060BF" w:rsidRPr="00480423" w:rsidRDefault="00E060BF" w:rsidP="00AF6673">
            <w:pPr>
              <w:pStyle w:val="TAC"/>
              <w:rPr>
                <w:kern w:val="2"/>
                <w:szCs w:val="22"/>
                <w:lang w:val="en-US" w:eastAsia="zh-CN"/>
              </w:rPr>
            </w:pPr>
            <w:r w:rsidRPr="00480423">
              <w:rPr>
                <w:kern w:val="2"/>
                <w:szCs w:val="22"/>
                <w:lang w:val="en-US" w:eastAsia="zh-CN"/>
              </w:rPr>
              <w:t>1</w:t>
            </w:r>
          </w:p>
        </w:tc>
      </w:tr>
      <w:tr w:rsidR="00E060BF" w:rsidRPr="00480423" w14:paraId="2DEE2E80" w14:textId="77777777" w:rsidTr="005A0D4C">
        <w:trPr>
          <w:trHeight w:val="128"/>
        </w:trPr>
        <w:tc>
          <w:tcPr>
            <w:tcW w:w="3066" w:type="dxa"/>
            <w:tcBorders>
              <w:top w:val="nil"/>
              <w:left w:val="single" w:sz="4" w:space="0" w:color="auto"/>
              <w:bottom w:val="nil"/>
              <w:right w:val="single" w:sz="4" w:space="0" w:color="auto"/>
            </w:tcBorders>
            <w:vAlign w:val="center"/>
          </w:tcPr>
          <w:p w14:paraId="093C5DD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E87D9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6A8BA"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23BB1D"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CE35AF" w14:textId="77777777" w:rsidR="00E060BF" w:rsidRPr="00480423" w:rsidRDefault="00E060BF" w:rsidP="00AF6673">
            <w:pPr>
              <w:pStyle w:val="TAC"/>
              <w:rPr>
                <w:kern w:val="2"/>
                <w:szCs w:val="22"/>
                <w:lang w:val="en-US" w:eastAsia="zh-CN"/>
              </w:rPr>
            </w:pPr>
          </w:p>
        </w:tc>
      </w:tr>
      <w:tr w:rsidR="00E060BF" w:rsidRPr="00480423" w14:paraId="354D4C18" w14:textId="77777777" w:rsidTr="005A0D4C">
        <w:trPr>
          <w:trHeight w:val="128"/>
        </w:trPr>
        <w:tc>
          <w:tcPr>
            <w:tcW w:w="3066" w:type="dxa"/>
            <w:tcBorders>
              <w:top w:val="nil"/>
              <w:left w:val="single" w:sz="4" w:space="0" w:color="auto"/>
              <w:bottom w:val="nil"/>
              <w:right w:val="single" w:sz="4" w:space="0" w:color="auto"/>
            </w:tcBorders>
            <w:vAlign w:val="center"/>
          </w:tcPr>
          <w:p w14:paraId="257AB99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2FC96C"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F2B11" w14:textId="77777777" w:rsidR="00E060BF" w:rsidRPr="00480423" w:rsidRDefault="00E060BF" w:rsidP="00AF6673">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342EAD" w14:textId="77777777" w:rsidR="00E060BF" w:rsidRPr="00480423" w:rsidRDefault="00E060BF" w:rsidP="00AF6673">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EF744C" w14:textId="77777777" w:rsidR="00E060BF" w:rsidRPr="00480423" w:rsidRDefault="00E060BF" w:rsidP="00AF6673">
            <w:pPr>
              <w:pStyle w:val="TAC"/>
              <w:rPr>
                <w:kern w:val="2"/>
                <w:szCs w:val="22"/>
                <w:lang w:val="en-US" w:eastAsia="zh-CN"/>
              </w:rPr>
            </w:pPr>
          </w:p>
        </w:tc>
      </w:tr>
      <w:tr w:rsidR="00E060BF" w:rsidRPr="00480423" w14:paraId="6C7A7A58" w14:textId="77777777" w:rsidTr="005A0D4C">
        <w:trPr>
          <w:trHeight w:val="128"/>
        </w:trPr>
        <w:tc>
          <w:tcPr>
            <w:tcW w:w="3066" w:type="dxa"/>
            <w:tcBorders>
              <w:top w:val="nil"/>
              <w:left w:val="single" w:sz="4" w:space="0" w:color="auto"/>
              <w:bottom w:val="nil"/>
              <w:right w:val="single" w:sz="4" w:space="0" w:color="auto"/>
            </w:tcBorders>
            <w:vAlign w:val="center"/>
          </w:tcPr>
          <w:p w14:paraId="716D0F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FF114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5B10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65E8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EE40401" w14:textId="77777777" w:rsidR="00E060BF" w:rsidRPr="00480423" w:rsidRDefault="00E060BF" w:rsidP="00AF6673">
            <w:pPr>
              <w:pStyle w:val="TAC"/>
              <w:rPr>
                <w:kern w:val="2"/>
                <w:szCs w:val="22"/>
                <w:lang w:val="en-US" w:eastAsia="zh-CN"/>
              </w:rPr>
            </w:pPr>
            <w:r w:rsidRPr="00480423">
              <w:rPr>
                <w:kern w:val="2"/>
                <w:szCs w:val="18"/>
                <w:lang w:val="en-US" w:eastAsia="zh-CN"/>
              </w:rPr>
              <w:t>2</w:t>
            </w:r>
          </w:p>
        </w:tc>
      </w:tr>
      <w:tr w:rsidR="00E060BF" w:rsidRPr="00480423" w14:paraId="5A6901C5" w14:textId="77777777" w:rsidTr="005A0D4C">
        <w:trPr>
          <w:trHeight w:val="128"/>
        </w:trPr>
        <w:tc>
          <w:tcPr>
            <w:tcW w:w="3066" w:type="dxa"/>
            <w:tcBorders>
              <w:top w:val="nil"/>
              <w:left w:val="single" w:sz="4" w:space="0" w:color="auto"/>
              <w:bottom w:val="nil"/>
              <w:right w:val="single" w:sz="4" w:space="0" w:color="auto"/>
            </w:tcBorders>
            <w:vAlign w:val="center"/>
          </w:tcPr>
          <w:p w14:paraId="31B475F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1E18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7D1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13159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182EE738" w14:textId="77777777" w:rsidR="00E060BF" w:rsidRPr="00480423" w:rsidRDefault="00E060BF" w:rsidP="00AF6673">
            <w:pPr>
              <w:pStyle w:val="TAC"/>
              <w:rPr>
                <w:kern w:val="2"/>
                <w:szCs w:val="22"/>
                <w:lang w:val="en-US" w:eastAsia="zh-CN"/>
              </w:rPr>
            </w:pPr>
          </w:p>
        </w:tc>
      </w:tr>
      <w:tr w:rsidR="00E060BF" w:rsidRPr="00480423" w14:paraId="66566C97"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975C5C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3103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7F6D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A652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CA20BA" w14:textId="77777777" w:rsidR="00E060BF" w:rsidRPr="00480423" w:rsidRDefault="00E060BF" w:rsidP="00AF6673">
            <w:pPr>
              <w:pStyle w:val="TAC"/>
              <w:rPr>
                <w:kern w:val="2"/>
                <w:szCs w:val="22"/>
                <w:lang w:val="en-US" w:eastAsia="zh-CN"/>
              </w:rPr>
            </w:pPr>
          </w:p>
        </w:tc>
      </w:tr>
      <w:tr w:rsidR="00E060BF" w:rsidRPr="00480423" w14:paraId="6F30F76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C90C1C9" w14:textId="77777777" w:rsidR="00E060BF" w:rsidRPr="00480423" w:rsidRDefault="00E060BF" w:rsidP="00AF6673">
            <w:pPr>
              <w:pStyle w:val="TAC"/>
              <w:rPr>
                <w:kern w:val="2"/>
                <w:szCs w:val="22"/>
                <w:lang w:val="en-US" w:eastAsia="zh-CN"/>
              </w:rPr>
            </w:pPr>
            <w:r w:rsidRPr="00480423">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78670931" w14:textId="77777777" w:rsidR="00E060BF" w:rsidRPr="00480423" w:rsidRDefault="00E060BF" w:rsidP="00AF6673">
            <w:pPr>
              <w:pStyle w:val="TAC"/>
              <w:rPr>
                <w:kern w:val="2"/>
                <w:szCs w:val="18"/>
                <w:lang w:val="en-US" w:eastAsia="zh-CN"/>
              </w:rPr>
            </w:pPr>
            <w:r w:rsidRPr="00480423">
              <w:rPr>
                <w:kern w:val="2"/>
                <w:szCs w:val="18"/>
                <w:lang w:val="en-US" w:eastAsia="zh-CN"/>
              </w:rPr>
              <w:t>CA_n78(2A)</w:t>
            </w:r>
          </w:p>
          <w:p w14:paraId="23D8A074"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48903B29"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603A7680" w14:textId="77777777" w:rsidR="00E060BF" w:rsidRPr="00480423" w:rsidRDefault="00E060BF" w:rsidP="00AF6673">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DE0E7D7"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2AE6B0"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E0E7F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BF02ED2" w14:textId="77777777" w:rsidTr="005A0D4C">
        <w:trPr>
          <w:trHeight w:val="128"/>
        </w:trPr>
        <w:tc>
          <w:tcPr>
            <w:tcW w:w="3066" w:type="dxa"/>
            <w:tcBorders>
              <w:top w:val="nil"/>
              <w:left w:val="single" w:sz="4" w:space="0" w:color="auto"/>
              <w:bottom w:val="nil"/>
              <w:right w:val="single" w:sz="4" w:space="0" w:color="auto"/>
            </w:tcBorders>
            <w:vAlign w:val="center"/>
          </w:tcPr>
          <w:p w14:paraId="44910FF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C1EBB9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E8A09"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D2455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BC4000" w14:textId="77777777" w:rsidR="00E060BF" w:rsidRPr="00480423" w:rsidRDefault="00E060BF" w:rsidP="00AF6673">
            <w:pPr>
              <w:pStyle w:val="TAC"/>
              <w:rPr>
                <w:kern w:val="2"/>
                <w:szCs w:val="22"/>
                <w:lang w:val="en-US" w:eastAsia="zh-CN"/>
              </w:rPr>
            </w:pPr>
          </w:p>
        </w:tc>
      </w:tr>
      <w:tr w:rsidR="00E060BF" w:rsidRPr="00480423" w14:paraId="7AA9697D"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840FA92"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FD9631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A6D94" w14:textId="77777777" w:rsidR="00E060BF" w:rsidRPr="00480423" w:rsidRDefault="00E060BF" w:rsidP="00AF6673">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0A778B" w14:textId="77777777" w:rsidR="00E060BF" w:rsidRPr="00480423" w:rsidRDefault="00E060BF" w:rsidP="00AF6673">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98F2DB" w14:textId="77777777" w:rsidR="00E060BF" w:rsidRPr="00480423" w:rsidRDefault="00E060BF" w:rsidP="00AF6673">
            <w:pPr>
              <w:pStyle w:val="TAC"/>
              <w:rPr>
                <w:kern w:val="2"/>
                <w:szCs w:val="22"/>
                <w:lang w:val="en-US" w:eastAsia="zh-CN"/>
              </w:rPr>
            </w:pPr>
          </w:p>
        </w:tc>
      </w:tr>
      <w:tr w:rsidR="00E060BF" w:rsidRPr="00480423" w14:paraId="2E8FC40C"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040C783" w14:textId="77777777" w:rsidR="00E060BF" w:rsidRPr="00480423" w:rsidRDefault="00E060BF" w:rsidP="00AF6673">
            <w:pPr>
              <w:pStyle w:val="TAC"/>
              <w:rPr>
                <w:kern w:val="2"/>
                <w:szCs w:val="22"/>
                <w:lang w:val="en-US"/>
              </w:rPr>
            </w:pPr>
            <w:r w:rsidRPr="00480423">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6032C408"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16973FC6"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437652BD" w14:textId="77777777" w:rsidR="00E060BF" w:rsidRPr="00480423" w:rsidRDefault="00E060BF" w:rsidP="00AF6673">
            <w:pPr>
              <w:pStyle w:val="TAC"/>
              <w:rPr>
                <w:rFonts w:eastAsiaTheme="minorEastAsia"/>
                <w:lang w:val="sv-SE"/>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D510543" w14:textId="77777777" w:rsidR="00E060BF" w:rsidRPr="00480423" w:rsidRDefault="00E060BF" w:rsidP="00AF6673">
            <w:pPr>
              <w:pStyle w:val="TAC"/>
              <w:rPr>
                <w:kern w:val="2"/>
                <w:szCs w:val="22"/>
                <w:lang w:val="en-US"/>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43A4B3"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61213D5" w14:textId="77777777" w:rsidR="00E060BF" w:rsidRPr="00480423" w:rsidRDefault="00E060BF" w:rsidP="00AF6673">
            <w:pPr>
              <w:pStyle w:val="TAC"/>
              <w:rPr>
                <w:kern w:val="2"/>
                <w:szCs w:val="22"/>
                <w:lang w:val="en-US"/>
              </w:rPr>
            </w:pPr>
            <w:r w:rsidRPr="00480423">
              <w:rPr>
                <w:kern w:val="2"/>
                <w:szCs w:val="22"/>
                <w:lang w:val="en-US" w:eastAsia="zh-CN"/>
              </w:rPr>
              <w:t>0</w:t>
            </w:r>
          </w:p>
        </w:tc>
      </w:tr>
      <w:tr w:rsidR="00E060BF" w:rsidRPr="00480423" w14:paraId="390D4DBD" w14:textId="77777777" w:rsidTr="005A0D4C">
        <w:trPr>
          <w:trHeight w:val="128"/>
        </w:trPr>
        <w:tc>
          <w:tcPr>
            <w:tcW w:w="3066" w:type="dxa"/>
            <w:tcBorders>
              <w:top w:val="nil"/>
              <w:left w:val="single" w:sz="4" w:space="0" w:color="auto"/>
              <w:bottom w:val="nil"/>
              <w:right w:val="single" w:sz="4" w:space="0" w:color="auto"/>
            </w:tcBorders>
            <w:vAlign w:val="center"/>
          </w:tcPr>
          <w:p w14:paraId="5C60C8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80A85F3"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6C16311" w14:textId="77777777" w:rsidR="00E060BF" w:rsidRPr="00480423" w:rsidRDefault="00E060BF" w:rsidP="00AF6673">
            <w:pPr>
              <w:pStyle w:val="TAC"/>
              <w:rPr>
                <w:kern w:val="2"/>
                <w:szCs w:val="22"/>
                <w:lang w:val="en-US"/>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40247F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368F7877" w14:textId="77777777" w:rsidR="00E060BF" w:rsidRPr="00480423" w:rsidRDefault="00E060BF" w:rsidP="00AF6673">
            <w:pPr>
              <w:pStyle w:val="TAC"/>
              <w:rPr>
                <w:kern w:val="2"/>
                <w:szCs w:val="22"/>
                <w:lang w:val="en-US"/>
              </w:rPr>
            </w:pPr>
          </w:p>
        </w:tc>
      </w:tr>
      <w:tr w:rsidR="00E060BF" w:rsidRPr="00480423" w14:paraId="166E66D4"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E6C23B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A27447"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45390FF" w14:textId="77777777" w:rsidR="00E060BF" w:rsidRPr="00480423" w:rsidRDefault="00E060BF" w:rsidP="00AF6673">
            <w:pPr>
              <w:pStyle w:val="TAC"/>
              <w:rPr>
                <w:kern w:val="2"/>
                <w:szCs w:val="22"/>
                <w:lang w:val="en-US"/>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EE723B"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7AA13B57" w14:textId="77777777" w:rsidR="00E060BF" w:rsidRPr="00480423" w:rsidRDefault="00E060BF" w:rsidP="00AF6673">
            <w:pPr>
              <w:pStyle w:val="TAC"/>
              <w:rPr>
                <w:kern w:val="2"/>
                <w:szCs w:val="22"/>
                <w:lang w:val="en-US"/>
              </w:rPr>
            </w:pPr>
          </w:p>
        </w:tc>
      </w:tr>
      <w:tr w:rsidR="00E060BF" w:rsidRPr="00480423" w14:paraId="4462A40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246B8DFC" w14:textId="77777777" w:rsidR="00E060BF" w:rsidRPr="00480423" w:rsidRDefault="00E060BF" w:rsidP="00AF6673">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4D32D483" w14:textId="77777777" w:rsidR="00E060BF" w:rsidRPr="00650DB4" w:rsidRDefault="00E060BF" w:rsidP="00AF6673">
            <w:pPr>
              <w:pStyle w:val="TAC"/>
              <w:rPr>
                <w:rFonts w:eastAsiaTheme="minorEastAsia"/>
                <w:lang w:val="en-US"/>
              </w:rPr>
            </w:pPr>
            <w:r w:rsidRPr="00650DB4">
              <w:rPr>
                <w:rFonts w:eastAsiaTheme="minorEastAsia"/>
                <w:lang w:val="en-US"/>
              </w:rPr>
              <w:t xml:space="preserve"> CA_n1A-n28A</w:t>
            </w:r>
          </w:p>
          <w:p w14:paraId="320F88DF" w14:textId="77777777" w:rsidR="00E060BF" w:rsidRPr="00650DB4" w:rsidRDefault="00E060BF" w:rsidP="00AF6673">
            <w:pPr>
              <w:pStyle w:val="TAC"/>
              <w:rPr>
                <w:rFonts w:eastAsiaTheme="minorEastAsia"/>
                <w:lang w:val="en-US"/>
              </w:rPr>
            </w:pPr>
            <w:r w:rsidRPr="00650DB4">
              <w:rPr>
                <w:rFonts w:eastAsiaTheme="minorEastAsia"/>
                <w:lang w:val="en-US"/>
              </w:rPr>
              <w:t>CA_n1A-n79A</w:t>
            </w:r>
          </w:p>
          <w:p w14:paraId="1902A057" w14:textId="77777777" w:rsidR="00E060BF" w:rsidRPr="00480423" w:rsidRDefault="00E060BF" w:rsidP="00AF6673">
            <w:pPr>
              <w:pStyle w:val="TAC"/>
              <w:rPr>
                <w:rFonts w:eastAsiaTheme="minorEastAsia"/>
                <w:lang w:val="sv-SE"/>
              </w:rPr>
            </w:pPr>
            <w:r w:rsidRPr="00480423">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14CDEE78" w14:textId="77777777" w:rsidR="00E060BF" w:rsidRPr="00480423" w:rsidRDefault="00E060BF" w:rsidP="00AF6673">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42224C"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2A99FE" w14:textId="77777777" w:rsidR="00E060BF" w:rsidRPr="00480423" w:rsidRDefault="00E060BF" w:rsidP="00AF6673">
            <w:pPr>
              <w:pStyle w:val="TAC"/>
              <w:rPr>
                <w:kern w:val="2"/>
                <w:szCs w:val="22"/>
                <w:lang w:val="en-US" w:eastAsia="zh-CN"/>
              </w:rPr>
            </w:pPr>
            <w:r w:rsidRPr="00480423">
              <w:rPr>
                <w:kern w:val="2"/>
                <w:szCs w:val="22"/>
                <w:lang w:val="en-US"/>
              </w:rPr>
              <w:t>0</w:t>
            </w:r>
          </w:p>
        </w:tc>
      </w:tr>
      <w:tr w:rsidR="00E060BF" w:rsidRPr="00480423" w14:paraId="0DC00E3A" w14:textId="77777777" w:rsidTr="005A0D4C">
        <w:trPr>
          <w:trHeight w:val="128"/>
        </w:trPr>
        <w:tc>
          <w:tcPr>
            <w:tcW w:w="3066" w:type="dxa"/>
            <w:tcBorders>
              <w:top w:val="nil"/>
              <w:left w:val="single" w:sz="4" w:space="0" w:color="auto"/>
              <w:bottom w:val="nil"/>
              <w:right w:val="single" w:sz="4" w:space="0" w:color="auto"/>
            </w:tcBorders>
            <w:vAlign w:val="center"/>
          </w:tcPr>
          <w:p w14:paraId="173C6D7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3FAFBF"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5D322" w14:textId="77777777" w:rsidR="00E060BF" w:rsidRPr="00480423" w:rsidRDefault="00E060BF" w:rsidP="00AF6673">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C1814B"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89C7BB" w14:textId="77777777" w:rsidR="00E060BF" w:rsidRPr="00480423" w:rsidRDefault="00E060BF" w:rsidP="00AF6673">
            <w:pPr>
              <w:pStyle w:val="TAC"/>
              <w:rPr>
                <w:kern w:val="2"/>
                <w:szCs w:val="22"/>
                <w:lang w:val="en-US" w:eastAsia="zh-CN"/>
              </w:rPr>
            </w:pPr>
          </w:p>
        </w:tc>
      </w:tr>
      <w:tr w:rsidR="00E060BF" w:rsidRPr="00480423" w14:paraId="79541ABB"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BEE90E1"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A38B7FE"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76436" w14:textId="77777777" w:rsidR="00E060BF" w:rsidRPr="00480423" w:rsidRDefault="00E060BF" w:rsidP="00AF6673">
            <w:pPr>
              <w:pStyle w:val="TAC"/>
              <w:rPr>
                <w:kern w:val="2"/>
                <w:szCs w:val="22"/>
                <w:lang w:val="en-US" w:eastAsia="zh-CN"/>
              </w:rPr>
            </w:pPr>
            <w:r w:rsidRPr="00480423">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CC5CC3"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0F62F4" w14:textId="77777777" w:rsidR="00E060BF" w:rsidRPr="00480423" w:rsidRDefault="00E060BF" w:rsidP="00AF6673">
            <w:pPr>
              <w:pStyle w:val="TAC"/>
              <w:rPr>
                <w:kern w:val="2"/>
                <w:szCs w:val="22"/>
                <w:lang w:val="en-US" w:eastAsia="zh-CN"/>
              </w:rPr>
            </w:pPr>
          </w:p>
        </w:tc>
      </w:tr>
      <w:tr w:rsidR="00E060BF" w:rsidRPr="00480423" w14:paraId="5247B80A" w14:textId="77777777" w:rsidTr="005A0D4C">
        <w:trPr>
          <w:trHeight w:val="128"/>
        </w:trPr>
        <w:tc>
          <w:tcPr>
            <w:tcW w:w="3066" w:type="dxa"/>
            <w:tcBorders>
              <w:top w:val="single" w:sz="4" w:space="0" w:color="auto"/>
              <w:left w:val="single" w:sz="4" w:space="0" w:color="auto"/>
              <w:bottom w:val="nil"/>
              <w:right w:val="single" w:sz="4" w:space="0" w:color="auto"/>
            </w:tcBorders>
          </w:tcPr>
          <w:p w14:paraId="2A926DF3"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4E90BA0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CA_n1A-n28A</w:t>
            </w:r>
          </w:p>
          <w:p w14:paraId="213E561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6F79BA98" w14:textId="77777777" w:rsidR="00E060BF" w:rsidRPr="00480423" w:rsidRDefault="00E060BF" w:rsidP="00AF6673">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BF85E4B" w14:textId="77777777" w:rsidR="00E060BF" w:rsidRPr="00480423" w:rsidRDefault="00E060BF" w:rsidP="00AF6673">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462D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094C6191" w14:textId="77777777" w:rsidR="00E060BF" w:rsidRPr="00480423" w:rsidRDefault="00E060BF" w:rsidP="00AF6673">
            <w:pPr>
              <w:pStyle w:val="TAC"/>
              <w:rPr>
                <w:kern w:val="2"/>
                <w:szCs w:val="22"/>
                <w:lang w:val="en-US" w:eastAsia="zh-CN"/>
              </w:rPr>
            </w:pPr>
            <w:r w:rsidRPr="00480423">
              <w:rPr>
                <w:rFonts w:eastAsiaTheme="minorEastAsia" w:hint="eastAsia"/>
                <w:szCs w:val="18"/>
                <w:lang w:val="en-US" w:eastAsia="zh-CN"/>
              </w:rPr>
              <w:t>0</w:t>
            </w:r>
          </w:p>
        </w:tc>
      </w:tr>
      <w:tr w:rsidR="00E060BF" w:rsidRPr="00480423" w14:paraId="2116899F" w14:textId="77777777" w:rsidTr="005A0D4C">
        <w:trPr>
          <w:trHeight w:val="128"/>
        </w:trPr>
        <w:tc>
          <w:tcPr>
            <w:tcW w:w="3066" w:type="dxa"/>
            <w:tcBorders>
              <w:top w:val="nil"/>
              <w:left w:val="single" w:sz="4" w:space="0" w:color="auto"/>
              <w:bottom w:val="nil"/>
              <w:right w:val="single" w:sz="4" w:space="0" w:color="auto"/>
            </w:tcBorders>
            <w:vAlign w:val="center"/>
          </w:tcPr>
          <w:p w14:paraId="246C329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5DDDEB0"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4EE3E" w14:textId="77777777" w:rsidR="00E060BF" w:rsidRPr="00480423" w:rsidRDefault="00E060BF" w:rsidP="00AF6673">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246E01"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B9D0005" w14:textId="77777777" w:rsidR="00E060BF" w:rsidRPr="00480423" w:rsidRDefault="00E060BF" w:rsidP="00AF6673">
            <w:pPr>
              <w:pStyle w:val="TAC"/>
              <w:rPr>
                <w:kern w:val="2"/>
                <w:szCs w:val="22"/>
                <w:lang w:val="en-US" w:eastAsia="zh-CN"/>
              </w:rPr>
            </w:pPr>
          </w:p>
        </w:tc>
      </w:tr>
      <w:tr w:rsidR="00E060BF" w:rsidRPr="00480423" w14:paraId="181C38E1"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8AA6F6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D7FB52E"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67090"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A292FC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191A1173" w14:textId="77777777" w:rsidR="00E060BF" w:rsidRPr="00480423" w:rsidRDefault="00E060BF" w:rsidP="00AF6673">
            <w:pPr>
              <w:pStyle w:val="TAC"/>
              <w:rPr>
                <w:kern w:val="2"/>
                <w:szCs w:val="22"/>
                <w:lang w:val="en-US" w:eastAsia="zh-CN"/>
              </w:rPr>
            </w:pPr>
          </w:p>
        </w:tc>
      </w:tr>
      <w:tr w:rsidR="00E060BF" w:rsidRPr="00480423" w14:paraId="6908F6CF"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DBEC9E3"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6B53BB2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CA_n1A-n28A</w:t>
            </w:r>
          </w:p>
          <w:p w14:paraId="063F3E55"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4346E5DF" w14:textId="77777777" w:rsidR="00E060BF" w:rsidRPr="00480423" w:rsidRDefault="00E060BF" w:rsidP="00AF6673">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1ED6F2F" w14:textId="77777777" w:rsidR="00E060BF" w:rsidRPr="00480423" w:rsidRDefault="00E060BF" w:rsidP="00AF6673">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CF2960"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127336C6"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737E39CF" w14:textId="77777777" w:rsidTr="005A0D4C">
        <w:trPr>
          <w:trHeight w:val="128"/>
        </w:trPr>
        <w:tc>
          <w:tcPr>
            <w:tcW w:w="3066" w:type="dxa"/>
            <w:tcBorders>
              <w:top w:val="nil"/>
              <w:left w:val="single" w:sz="4" w:space="0" w:color="auto"/>
              <w:bottom w:val="nil"/>
              <w:right w:val="single" w:sz="4" w:space="0" w:color="auto"/>
            </w:tcBorders>
            <w:vAlign w:val="center"/>
          </w:tcPr>
          <w:p w14:paraId="17F15BD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15CE527"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FDCCB" w14:textId="77777777" w:rsidR="00E060BF" w:rsidRPr="00480423" w:rsidRDefault="00E060BF" w:rsidP="00AF6673">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56002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64FEE84" w14:textId="77777777" w:rsidR="00E060BF" w:rsidRPr="00480423" w:rsidRDefault="00E060BF" w:rsidP="00AF6673">
            <w:pPr>
              <w:pStyle w:val="TAC"/>
              <w:rPr>
                <w:kern w:val="2"/>
                <w:szCs w:val="22"/>
                <w:lang w:val="en-US" w:eastAsia="zh-CN"/>
              </w:rPr>
            </w:pPr>
          </w:p>
        </w:tc>
      </w:tr>
      <w:tr w:rsidR="00E060BF" w:rsidRPr="00480423" w14:paraId="1CC34279"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C7C9DC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3BDC491"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AD063"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F89140C"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8D2DF0A" w14:textId="77777777" w:rsidR="00E060BF" w:rsidRPr="00480423" w:rsidRDefault="00E060BF" w:rsidP="00AF6673">
            <w:pPr>
              <w:pStyle w:val="TAC"/>
              <w:rPr>
                <w:kern w:val="2"/>
                <w:szCs w:val="22"/>
                <w:lang w:val="en-US" w:eastAsia="zh-CN"/>
              </w:rPr>
            </w:pPr>
          </w:p>
        </w:tc>
      </w:tr>
      <w:tr w:rsidR="00E060BF" w:rsidRPr="00480423" w14:paraId="221388A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9D9EC82"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852F4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7186DB9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DA38F71"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6C2BC7D"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C5EA7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EC0B603"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5B6DD6CE" w14:textId="77777777" w:rsidTr="005A0D4C">
        <w:trPr>
          <w:trHeight w:val="128"/>
        </w:trPr>
        <w:tc>
          <w:tcPr>
            <w:tcW w:w="3066" w:type="dxa"/>
            <w:tcBorders>
              <w:top w:val="nil"/>
              <w:left w:val="single" w:sz="4" w:space="0" w:color="auto"/>
              <w:bottom w:val="nil"/>
              <w:right w:val="single" w:sz="4" w:space="0" w:color="auto"/>
            </w:tcBorders>
            <w:vAlign w:val="center"/>
          </w:tcPr>
          <w:p w14:paraId="626F2AC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DC96E5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AA2C0"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2E625A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E367D33" w14:textId="77777777" w:rsidR="00E060BF" w:rsidRPr="00480423" w:rsidRDefault="00E060BF" w:rsidP="00AF6673">
            <w:pPr>
              <w:pStyle w:val="TAC"/>
              <w:rPr>
                <w:kern w:val="2"/>
                <w:szCs w:val="22"/>
                <w:lang w:val="en-US" w:eastAsia="zh-CN"/>
              </w:rPr>
            </w:pPr>
          </w:p>
        </w:tc>
      </w:tr>
      <w:tr w:rsidR="00E060BF" w:rsidRPr="00480423" w14:paraId="40771E4A"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FD68F6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54831D9"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CF3A0"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F0B17E5"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A06CB4" w14:textId="77777777" w:rsidR="00E060BF" w:rsidRPr="00480423" w:rsidRDefault="00E060BF" w:rsidP="00AF6673">
            <w:pPr>
              <w:pStyle w:val="TAC"/>
              <w:rPr>
                <w:kern w:val="2"/>
                <w:szCs w:val="22"/>
                <w:lang w:val="en-US" w:eastAsia="zh-CN"/>
              </w:rPr>
            </w:pPr>
          </w:p>
        </w:tc>
      </w:tr>
      <w:tr w:rsidR="00E060BF" w:rsidRPr="00480423" w14:paraId="05D9654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4D1E21D"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72DC353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04F298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69D1941B"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82BCAB1"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0BBDF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482B7FE"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607F407C" w14:textId="77777777" w:rsidTr="005A0D4C">
        <w:trPr>
          <w:trHeight w:val="128"/>
        </w:trPr>
        <w:tc>
          <w:tcPr>
            <w:tcW w:w="3066" w:type="dxa"/>
            <w:tcBorders>
              <w:top w:val="nil"/>
              <w:left w:val="single" w:sz="4" w:space="0" w:color="auto"/>
              <w:bottom w:val="nil"/>
              <w:right w:val="single" w:sz="4" w:space="0" w:color="auto"/>
            </w:tcBorders>
            <w:vAlign w:val="center"/>
          </w:tcPr>
          <w:p w14:paraId="000E9AF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B5B2D6D"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7D94"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5E042B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76D8B21" w14:textId="77777777" w:rsidR="00E060BF" w:rsidRPr="00480423" w:rsidRDefault="00E060BF" w:rsidP="00AF6673">
            <w:pPr>
              <w:pStyle w:val="TAC"/>
              <w:rPr>
                <w:kern w:val="2"/>
                <w:szCs w:val="22"/>
                <w:lang w:val="en-US" w:eastAsia="zh-CN"/>
              </w:rPr>
            </w:pPr>
          </w:p>
        </w:tc>
      </w:tr>
      <w:tr w:rsidR="00E060BF" w:rsidRPr="00480423" w14:paraId="7C020D22"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CD9CA8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A3BBC6B"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815C3"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2798DB"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71FDA2E" w14:textId="77777777" w:rsidR="00E060BF" w:rsidRPr="00480423" w:rsidRDefault="00E060BF" w:rsidP="00AF6673">
            <w:pPr>
              <w:pStyle w:val="TAC"/>
              <w:rPr>
                <w:kern w:val="2"/>
                <w:szCs w:val="22"/>
                <w:lang w:val="en-US" w:eastAsia="zh-CN"/>
              </w:rPr>
            </w:pPr>
          </w:p>
        </w:tc>
      </w:tr>
      <w:tr w:rsidR="00E060BF" w:rsidRPr="00480423" w14:paraId="34C712A6"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75BEC197"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lastRenderedPageBreak/>
              <w:t>CA_n1A-n28A-n102E</w:t>
            </w:r>
          </w:p>
        </w:tc>
        <w:tc>
          <w:tcPr>
            <w:tcW w:w="2712" w:type="dxa"/>
            <w:tcBorders>
              <w:top w:val="single" w:sz="4" w:space="0" w:color="auto"/>
              <w:left w:val="single" w:sz="4" w:space="0" w:color="auto"/>
              <w:bottom w:val="nil"/>
              <w:right w:val="single" w:sz="4" w:space="0" w:color="auto"/>
            </w:tcBorders>
            <w:vAlign w:val="center"/>
          </w:tcPr>
          <w:p w14:paraId="3215C1F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07BE907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34B93BD6"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1395E54"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E49155"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BA85B65"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27C97D04" w14:textId="77777777" w:rsidTr="005A0D4C">
        <w:trPr>
          <w:trHeight w:val="128"/>
        </w:trPr>
        <w:tc>
          <w:tcPr>
            <w:tcW w:w="3066" w:type="dxa"/>
            <w:tcBorders>
              <w:top w:val="nil"/>
              <w:left w:val="single" w:sz="4" w:space="0" w:color="auto"/>
              <w:bottom w:val="nil"/>
              <w:right w:val="single" w:sz="4" w:space="0" w:color="auto"/>
            </w:tcBorders>
            <w:vAlign w:val="center"/>
          </w:tcPr>
          <w:p w14:paraId="542345F1"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83F0E0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94C4D"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DC0FD31"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2FBE04C3" w14:textId="77777777" w:rsidR="00E060BF" w:rsidRPr="00480423" w:rsidRDefault="00E060BF" w:rsidP="00AF6673">
            <w:pPr>
              <w:pStyle w:val="TAC"/>
              <w:rPr>
                <w:kern w:val="2"/>
                <w:szCs w:val="22"/>
                <w:lang w:val="en-US" w:eastAsia="zh-CN"/>
              </w:rPr>
            </w:pPr>
          </w:p>
        </w:tc>
      </w:tr>
      <w:tr w:rsidR="00E060BF" w:rsidRPr="00480423" w14:paraId="66DFBB50"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7CDC39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BD46599"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A62D8"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6BEBE2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E91B528" w14:textId="77777777" w:rsidR="00E060BF" w:rsidRPr="00480423" w:rsidRDefault="00E060BF" w:rsidP="00AF6673">
            <w:pPr>
              <w:pStyle w:val="TAC"/>
              <w:rPr>
                <w:kern w:val="2"/>
                <w:szCs w:val="22"/>
                <w:lang w:val="en-US" w:eastAsia="zh-CN"/>
              </w:rPr>
            </w:pPr>
          </w:p>
        </w:tc>
      </w:tr>
      <w:tr w:rsidR="00E060BF" w:rsidRPr="00480423" w14:paraId="397C0396"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021C89A"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1B197BF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3BB45E4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1192D86A"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9851A92"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5938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03D9115E"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4F75F897" w14:textId="77777777" w:rsidTr="005A0D4C">
        <w:trPr>
          <w:trHeight w:val="128"/>
        </w:trPr>
        <w:tc>
          <w:tcPr>
            <w:tcW w:w="3066" w:type="dxa"/>
            <w:tcBorders>
              <w:top w:val="nil"/>
              <w:left w:val="single" w:sz="4" w:space="0" w:color="auto"/>
              <w:bottom w:val="nil"/>
              <w:right w:val="single" w:sz="4" w:space="0" w:color="auto"/>
            </w:tcBorders>
            <w:vAlign w:val="center"/>
          </w:tcPr>
          <w:p w14:paraId="65A2736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32DF9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83FCE"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D74922A"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C17FDF2" w14:textId="77777777" w:rsidR="00E060BF" w:rsidRPr="00480423" w:rsidRDefault="00E060BF" w:rsidP="00AF6673">
            <w:pPr>
              <w:pStyle w:val="TAC"/>
              <w:rPr>
                <w:kern w:val="2"/>
                <w:szCs w:val="22"/>
                <w:lang w:val="en-US" w:eastAsia="zh-CN"/>
              </w:rPr>
            </w:pPr>
          </w:p>
        </w:tc>
      </w:tr>
      <w:tr w:rsidR="00E060BF" w:rsidRPr="00480423" w14:paraId="43C9A3E7"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BCEA43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17F2A13"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DEF0C"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8487886"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F448C5D" w14:textId="77777777" w:rsidR="00E060BF" w:rsidRPr="00480423" w:rsidRDefault="00E060BF" w:rsidP="00AF6673">
            <w:pPr>
              <w:pStyle w:val="TAC"/>
              <w:rPr>
                <w:kern w:val="2"/>
                <w:szCs w:val="22"/>
                <w:lang w:val="en-US" w:eastAsia="zh-CN"/>
              </w:rPr>
            </w:pPr>
          </w:p>
        </w:tc>
      </w:tr>
      <w:tr w:rsidR="00E060BF" w:rsidRPr="00480423" w14:paraId="1E58F152"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29A19FC6" w14:textId="77777777" w:rsidR="00E060BF" w:rsidRPr="00480423" w:rsidRDefault="00E060BF" w:rsidP="00AF6673">
            <w:pPr>
              <w:pStyle w:val="TAC"/>
              <w:rPr>
                <w:rFonts w:eastAsiaTheme="minorEastAsia"/>
                <w:lang w:val="en-US" w:eastAsia="zh-CN"/>
              </w:rPr>
            </w:pPr>
            <w:r w:rsidRPr="00480423">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387B3404"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7430F" w14:textId="77777777" w:rsidR="00E060BF" w:rsidRPr="00480423" w:rsidRDefault="00E060BF" w:rsidP="00AF6673">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248C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663BC748"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18F63DD4" w14:textId="77777777" w:rsidTr="005A0D4C">
        <w:trPr>
          <w:trHeight w:val="128"/>
        </w:trPr>
        <w:tc>
          <w:tcPr>
            <w:tcW w:w="3066" w:type="dxa"/>
            <w:tcBorders>
              <w:top w:val="nil"/>
              <w:left w:val="single" w:sz="4" w:space="0" w:color="auto"/>
              <w:bottom w:val="nil"/>
              <w:right w:val="single" w:sz="4" w:space="0" w:color="auto"/>
            </w:tcBorders>
            <w:vAlign w:val="center"/>
          </w:tcPr>
          <w:p w14:paraId="552E9A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E248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BD4DE" w14:textId="77777777" w:rsidR="00E060BF" w:rsidRPr="00480423" w:rsidRDefault="00E060BF" w:rsidP="00AF6673">
            <w:pPr>
              <w:pStyle w:val="TAC"/>
              <w:rPr>
                <w:rFonts w:eastAsiaTheme="minorEastAsia"/>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3F21A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39EB750D" w14:textId="77777777" w:rsidR="00E060BF" w:rsidRPr="00480423" w:rsidRDefault="00E060BF" w:rsidP="00AF6673">
            <w:pPr>
              <w:pStyle w:val="TAC"/>
              <w:rPr>
                <w:rFonts w:eastAsiaTheme="minorEastAsia"/>
                <w:lang w:val="en-US" w:eastAsia="zh-CN"/>
              </w:rPr>
            </w:pPr>
          </w:p>
        </w:tc>
      </w:tr>
      <w:tr w:rsidR="00E060BF" w:rsidRPr="00480423" w14:paraId="2C3CCEA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39AEBA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7E5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B74D5"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ADE5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5A60B5" w14:textId="77777777" w:rsidR="00E060BF" w:rsidRPr="00480423" w:rsidRDefault="00E060BF" w:rsidP="00AF6673">
            <w:pPr>
              <w:pStyle w:val="TAC"/>
              <w:rPr>
                <w:rFonts w:eastAsiaTheme="minorEastAsia"/>
                <w:lang w:val="en-US" w:eastAsia="zh-CN"/>
              </w:rPr>
            </w:pPr>
          </w:p>
        </w:tc>
      </w:tr>
      <w:tr w:rsidR="00E060BF" w:rsidRPr="00480423" w14:paraId="40C4CE89"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3D0C0C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A80392E"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41E7DF7"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30D347E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47ADE6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B231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723501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5942337" w14:textId="77777777" w:rsidTr="005A0D4C">
        <w:trPr>
          <w:trHeight w:val="128"/>
        </w:trPr>
        <w:tc>
          <w:tcPr>
            <w:tcW w:w="3066" w:type="dxa"/>
            <w:tcBorders>
              <w:top w:val="nil"/>
              <w:left w:val="single" w:sz="4" w:space="0" w:color="auto"/>
              <w:bottom w:val="nil"/>
              <w:right w:val="single" w:sz="4" w:space="0" w:color="auto"/>
            </w:tcBorders>
            <w:vAlign w:val="center"/>
          </w:tcPr>
          <w:p w14:paraId="593436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1B0F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62E0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3BF7E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468DA85" w14:textId="77777777" w:rsidR="00E060BF" w:rsidRPr="00480423" w:rsidRDefault="00E060BF" w:rsidP="00AF6673">
            <w:pPr>
              <w:pStyle w:val="TAC"/>
              <w:rPr>
                <w:rFonts w:eastAsiaTheme="minorEastAsia"/>
                <w:lang w:val="en-US" w:eastAsia="zh-CN"/>
              </w:rPr>
            </w:pPr>
          </w:p>
        </w:tc>
      </w:tr>
      <w:tr w:rsidR="00E060BF" w:rsidRPr="00480423" w14:paraId="00C1651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F17DB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490A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D5742"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A961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144C57" w14:textId="77777777" w:rsidR="00E060BF" w:rsidRPr="00480423" w:rsidRDefault="00E060BF" w:rsidP="00AF6673">
            <w:pPr>
              <w:pStyle w:val="TAC"/>
              <w:rPr>
                <w:rFonts w:eastAsiaTheme="minorEastAsia"/>
                <w:lang w:val="en-US" w:eastAsia="zh-CN"/>
              </w:rPr>
            </w:pPr>
          </w:p>
        </w:tc>
      </w:tr>
      <w:tr w:rsidR="00E060BF" w:rsidRPr="00480423" w14:paraId="34CBAC1C"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64F379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78152DDE"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F8D8CF4"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5465531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4E3098A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5C30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0AD561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BCE5D52" w14:textId="77777777" w:rsidTr="005A0D4C">
        <w:trPr>
          <w:trHeight w:val="128"/>
        </w:trPr>
        <w:tc>
          <w:tcPr>
            <w:tcW w:w="3066" w:type="dxa"/>
            <w:tcBorders>
              <w:top w:val="nil"/>
              <w:left w:val="single" w:sz="4" w:space="0" w:color="auto"/>
              <w:bottom w:val="nil"/>
              <w:right w:val="single" w:sz="4" w:space="0" w:color="auto"/>
            </w:tcBorders>
            <w:vAlign w:val="center"/>
          </w:tcPr>
          <w:p w14:paraId="049671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FF4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8659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7EDADD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431F69A" w14:textId="77777777" w:rsidR="00E060BF" w:rsidRPr="00480423" w:rsidRDefault="00E060BF" w:rsidP="00AF6673">
            <w:pPr>
              <w:pStyle w:val="TAC"/>
              <w:rPr>
                <w:rFonts w:eastAsiaTheme="minorEastAsia"/>
                <w:lang w:val="en-US" w:eastAsia="zh-CN"/>
              </w:rPr>
            </w:pPr>
          </w:p>
        </w:tc>
      </w:tr>
      <w:tr w:rsidR="00E060BF" w:rsidRPr="00480423" w14:paraId="0CF342E4"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56DED1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153D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60DF8"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E2E9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5416E245" w14:textId="77777777" w:rsidR="00E060BF" w:rsidRPr="00480423" w:rsidRDefault="00E060BF" w:rsidP="00AF6673">
            <w:pPr>
              <w:pStyle w:val="TAC"/>
              <w:rPr>
                <w:rFonts w:eastAsiaTheme="minorEastAsia"/>
                <w:lang w:val="en-US" w:eastAsia="zh-CN"/>
              </w:rPr>
            </w:pPr>
          </w:p>
        </w:tc>
      </w:tr>
      <w:tr w:rsidR="00E060BF" w:rsidRPr="00480423" w14:paraId="6584D103"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B59E5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72D162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65C56C9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61E389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711C6A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2C92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03A2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F0DDD22" w14:textId="77777777" w:rsidTr="005A0D4C">
        <w:trPr>
          <w:trHeight w:val="128"/>
        </w:trPr>
        <w:tc>
          <w:tcPr>
            <w:tcW w:w="3066" w:type="dxa"/>
            <w:tcBorders>
              <w:top w:val="nil"/>
              <w:left w:val="single" w:sz="4" w:space="0" w:color="auto"/>
              <w:bottom w:val="nil"/>
              <w:right w:val="single" w:sz="4" w:space="0" w:color="auto"/>
            </w:tcBorders>
            <w:vAlign w:val="center"/>
          </w:tcPr>
          <w:p w14:paraId="33535E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5172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3F1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F80EF6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6C8A9A" w14:textId="77777777" w:rsidR="00E060BF" w:rsidRPr="00480423" w:rsidRDefault="00E060BF" w:rsidP="00AF6673">
            <w:pPr>
              <w:pStyle w:val="TAC"/>
              <w:rPr>
                <w:rFonts w:eastAsiaTheme="minorEastAsia"/>
                <w:lang w:val="en-US" w:eastAsia="zh-CN"/>
              </w:rPr>
            </w:pPr>
          </w:p>
        </w:tc>
      </w:tr>
      <w:tr w:rsidR="00E060BF" w:rsidRPr="00480423" w14:paraId="0DAA5A56" w14:textId="77777777" w:rsidTr="005A0D4C">
        <w:trPr>
          <w:trHeight w:val="128"/>
        </w:trPr>
        <w:tc>
          <w:tcPr>
            <w:tcW w:w="3066" w:type="dxa"/>
            <w:tcBorders>
              <w:top w:val="nil"/>
              <w:left w:val="single" w:sz="4" w:space="0" w:color="auto"/>
              <w:bottom w:val="nil"/>
              <w:right w:val="single" w:sz="4" w:space="0" w:color="auto"/>
            </w:tcBorders>
            <w:vAlign w:val="center"/>
          </w:tcPr>
          <w:p w14:paraId="41E93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8DB8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FC9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105B5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68D8168" w14:textId="77777777" w:rsidR="00E060BF" w:rsidRPr="00480423" w:rsidRDefault="00E060BF" w:rsidP="00AF6673">
            <w:pPr>
              <w:pStyle w:val="TAC"/>
              <w:rPr>
                <w:rFonts w:eastAsiaTheme="minorEastAsia"/>
                <w:lang w:val="en-US" w:eastAsia="zh-CN"/>
              </w:rPr>
            </w:pPr>
          </w:p>
        </w:tc>
      </w:tr>
      <w:tr w:rsidR="00E060BF" w:rsidRPr="00480423" w14:paraId="057A616D" w14:textId="77777777" w:rsidTr="005A0D4C">
        <w:trPr>
          <w:trHeight w:val="128"/>
        </w:trPr>
        <w:tc>
          <w:tcPr>
            <w:tcW w:w="3066" w:type="dxa"/>
            <w:tcBorders>
              <w:top w:val="nil"/>
              <w:left w:val="single" w:sz="4" w:space="0" w:color="auto"/>
              <w:bottom w:val="nil"/>
              <w:right w:val="single" w:sz="4" w:space="0" w:color="auto"/>
            </w:tcBorders>
            <w:vAlign w:val="center"/>
          </w:tcPr>
          <w:p w14:paraId="5B5849C4"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12CA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1CF747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558ACA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8757C1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E26100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422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14C8260" w14:textId="77777777" w:rsidTr="005A0D4C">
        <w:trPr>
          <w:trHeight w:val="128"/>
        </w:trPr>
        <w:tc>
          <w:tcPr>
            <w:tcW w:w="3066" w:type="dxa"/>
            <w:tcBorders>
              <w:top w:val="nil"/>
              <w:left w:val="single" w:sz="4" w:space="0" w:color="auto"/>
              <w:bottom w:val="nil"/>
              <w:right w:val="single" w:sz="4" w:space="0" w:color="auto"/>
            </w:tcBorders>
            <w:vAlign w:val="center"/>
          </w:tcPr>
          <w:p w14:paraId="42F851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5A04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B782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6BE10C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497094C" w14:textId="77777777" w:rsidR="00E060BF" w:rsidRPr="00480423" w:rsidRDefault="00E060BF" w:rsidP="00AF6673">
            <w:pPr>
              <w:pStyle w:val="TAC"/>
              <w:rPr>
                <w:rFonts w:eastAsiaTheme="minorEastAsia"/>
                <w:lang w:val="en-US" w:eastAsia="zh-CN"/>
              </w:rPr>
            </w:pPr>
          </w:p>
        </w:tc>
      </w:tr>
      <w:tr w:rsidR="00E060BF" w:rsidRPr="00480423" w14:paraId="04F37553" w14:textId="77777777" w:rsidTr="005A0D4C">
        <w:trPr>
          <w:trHeight w:val="128"/>
        </w:trPr>
        <w:tc>
          <w:tcPr>
            <w:tcW w:w="3066" w:type="dxa"/>
            <w:tcBorders>
              <w:top w:val="nil"/>
              <w:left w:val="single" w:sz="4" w:space="0" w:color="auto"/>
              <w:bottom w:val="nil"/>
              <w:right w:val="single" w:sz="4" w:space="0" w:color="auto"/>
            </w:tcBorders>
            <w:vAlign w:val="center"/>
          </w:tcPr>
          <w:p w14:paraId="0F3267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C76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24FA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863C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5C0EA8F" w14:textId="77777777" w:rsidR="00E060BF" w:rsidRPr="00480423" w:rsidRDefault="00E060BF" w:rsidP="00AF6673">
            <w:pPr>
              <w:pStyle w:val="TAC"/>
              <w:rPr>
                <w:rFonts w:eastAsiaTheme="minorEastAsia"/>
                <w:lang w:val="en-US" w:eastAsia="zh-CN"/>
              </w:rPr>
            </w:pPr>
          </w:p>
        </w:tc>
      </w:tr>
      <w:tr w:rsidR="00E060BF" w:rsidRPr="00480423" w14:paraId="395E2514" w14:textId="77777777" w:rsidTr="005A0D4C">
        <w:trPr>
          <w:trHeight w:val="128"/>
        </w:trPr>
        <w:tc>
          <w:tcPr>
            <w:tcW w:w="3066" w:type="dxa"/>
            <w:tcBorders>
              <w:top w:val="nil"/>
              <w:left w:val="single" w:sz="4" w:space="0" w:color="auto"/>
              <w:bottom w:val="nil"/>
              <w:right w:val="single" w:sz="4" w:space="0" w:color="auto"/>
            </w:tcBorders>
            <w:vAlign w:val="center"/>
          </w:tcPr>
          <w:p w14:paraId="0AE8B0EB"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BD7F0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464382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26EC9C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5E2975A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9376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6F3E0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40A63D12" w14:textId="77777777" w:rsidTr="005A0D4C">
        <w:trPr>
          <w:trHeight w:val="128"/>
        </w:trPr>
        <w:tc>
          <w:tcPr>
            <w:tcW w:w="3066" w:type="dxa"/>
            <w:tcBorders>
              <w:top w:val="nil"/>
              <w:left w:val="single" w:sz="4" w:space="0" w:color="auto"/>
              <w:bottom w:val="nil"/>
              <w:right w:val="single" w:sz="4" w:space="0" w:color="auto"/>
            </w:tcBorders>
            <w:vAlign w:val="center"/>
          </w:tcPr>
          <w:p w14:paraId="6BC13C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3997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362F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2D8C14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007C6E75" w14:textId="77777777" w:rsidR="00E060BF" w:rsidRPr="00480423" w:rsidRDefault="00E060BF" w:rsidP="00AF6673">
            <w:pPr>
              <w:pStyle w:val="TAC"/>
              <w:rPr>
                <w:rFonts w:eastAsiaTheme="minorEastAsia"/>
                <w:lang w:val="en-US" w:eastAsia="zh-CN"/>
              </w:rPr>
            </w:pPr>
          </w:p>
        </w:tc>
      </w:tr>
      <w:tr w:rsidR="00E060BF" w:rsidRPr="00480423" w14:paraId="1E30A81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481A8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25D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F77B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0E58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412B8D" w14:textId="77777777" w:rsidR="00E060BF" w:rsidRPr="00480423" w:rsidRDefault="00E060BF" w:rsidP="00AF6673">
            <w:pPr>
              <w:pStyle w:val="TAC"/>
              <w:rPr>
                <w:rFonts w:eastAsiaTheme="minorEastAsia"/>
                <w:lang w:val="en-US" w:eastAsia="zh-CN"/>
              </w:rPr>
            </w:pPr>
          </w:p>
        </w:tc>
      </w:tr>
      <w:tr w:rsidR="00E060BF" w:rsidRPr="00480423" w14:paraId="4E3770C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4BACB1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3B1AAC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6B53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7BD7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1135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7C544FD" w14:textId="77777777" w:rsidTr="005A0D4C">
        <w:trPr>
          <w:trHeight w:val="29"/>
        </w:trPr>
        <w:tc>
          <w:tcPr>
            <w:tcW w:w="3066" w:type="dxa"/>
            <w:tcBorders>
              <w:top w:val="nil"/>
              <w:left w:val="single" w:sz="4" w:space="0" w:color="auto"/>
              <w:bottom w:val="nil"/>
              <w:right w:val="single" w:sz="4" w:space="0" w:color="auto"/>
            </w:tcBorders>
            <w:vAlign w:val="center"/>
          </w:tcPr>
          <w:p w14:paraId="3FEDF1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4B6E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DBB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7286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0BAEB0E7" w14:textId="77777777" w:rsidR="00E060BF" w:rsidRPr="00480423" w:rsidRDefault="00E060BF" w:rsidP="00AF6673">
            <w:pPr>
              <w:pStyle w:val="TAC"/>
              <w:rPr>
                <w:rFonts w:eastAsiaTheme="minorEastAsia"/>
                <w:lang w:val="en-US" w:eastAsia="zh-CN"/>
              </w:rPr>
            </w:pPr>
          </w:p>
        </w:tc>
      </w:tr>
      <w:tr w:rsidR="00E060BF" w:rsidRPr="00480423" w14:paraId="7FE1D2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F48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8B50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C74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F996B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418A0E9" w14:textId="77777777" w:rsidR="00E060BF" w:rsidRPr="00480423" w:rsidRDefault="00E060BF" w:rsidP="00AF6673">
            <w:pPr>
              <w:pStyle w:val="TAC"/>
              <w:rPr>
                <w:rFonts w:eastAsiaTheme="minorEastAsia"/>
                <w:lang w:val="en-US" w:eastAsia="zh-CN"/>
              </w:rPr>
            </w:pPr>
          </w:p>
        </w:tc>
      </w:tr>
      <w:tr w:rsidR="00E060BF" w:rsidRPr="00480423" w14:paraId="71DD5B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5DF95F" w14:textId="77777777" w:rsidR="00E060BF" w:rsidRPr="00480423" w:rsidRDefault="00E060BF" w:rsidP="00AF6673">
            <w:pPr>
              <w:pStyle w:val="TAC"/>
              <w:rPr>
                <w:rFonts w:eastAsiaTheme="minorEastAsia"/>
                <w:lang w:val="en-US" w:eastAsia="zh-CN"/>
              </w:rPr>
            </w:pPr>
            <w:r w:rsidRPr="00480423">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5134763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CA_n1A-n40A</w:t>
            </w:r>
          </w:p>
          <w:p w14:paraId="64A831D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38CC35F" w14:textId="77777777" w:rsidR="00E060BF" w:rsidRPr="00480423" w:rsidRDefault="00E060BF" w:rsidP="00AF6673">
            <w:pPr>
              <w:pStyle w:val="TAC"/>
              <w:rPr>
                <w:rFonts w:eastAsiaTheme="minorEastAsia"/>
                <w:lang w:val="en-US"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2FEB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B5E0B1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4D7C942" w14:textId="77777777" w:rsidTr="005A0D4C">
        <w:trPr>
          <w:trHeight w:val="29"/>
        </w:trPr>
        <w:tc>
          <w:tcPr>
            <w:tcW w:w="3066" w:type="dxa"/>
            <w:tcBorders>
              <w:top w:val="nil"/>
              <w:left w:val="single" w:sz="4" w:space="0" w:color="auto"/>
              <w:bottom w:val="nil"/>
              <w:right w:val="single" w:sz="4" w:space="0" w:color="auto"/>
            </w:tcBorders>
            <w:vAlign w:val="center"/>
          </w:tcPr>
          <w:p w14:paraId="541418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FBE58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7A214E8" w14:textId="77777777" w:rsidR="00E060BF" w:rsidRPr="00480423" w:rsidRDefault="00E060BF" w:rsidP="00AF6673">
            <w:pPr>
              <w:pStyle w:val="TAC"/>
              <w:rPr>
                <w:rFonts w:eastAsiaTheme="minorEastAsia"/>
                <w:lang w:val="en-US" w:eastAsia="zh-CN"/>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008FB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3A32538" w14:textId="77777777" w:rsidR="00E060BF" w:rsidRPr="00480423" w:rsidRDefault="00E060BF" w:rsidP="00AF6673">
            <w:pPr>
              <w:pStyle w:val="TAC"/>
              <w:rPr>
                <w:rFonts w:eastAsiaTheme="minorEastAsia"/>
                <w:lang w:val="en-US" w:eastAsia="zh-CN"/>
              </w:rPr>
            </w:pPr>
          </w:p>
        </w:tc>
      </w:tr>
      <w:tr w:rsidR="00E060BF" w:rsidRPr="00480423" w14:paraId="3BF35D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50D07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9C6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0181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F78569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69E8F7B" w14:textId="77777777" w:rsidR="00E060BF" w:rsidRPr="00480423" w:rsidRDefault="00E060BF" w:rsidP="00AF6673">
            <w:pPr>
              <w:pStyle w:val="TAC"/>
              <w:rPr>
                <w:rFonts w:eastAsiaTheme="minorEastAsia"/>
                <w:lang w:val="en-US" w:eastAsia="zh-CN"/>
              </w:rPr>
            </w:pPr>
          </w:p>
        </w:tc>
      </w:tr>
      <w:tr w:rsidR="00E060BF" w:rsidRPr="00480423" w14:paraId="3944FB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585A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CA_n1A-n41A-n77A</w:t>
            </w:r>
          </w:p>
        </w:tc>
        <w:tc>
          <w:tcPr>
            <w:tcW w:w="2712" w:type="dxa"/>
            <w:tcBorders>
              <w:top w:val="single" w:sz="4" w:space="0" w:color="auto"/>
              <w:left w:val="single" w:sz="4" w:space="0" w:color="auto"/>
              <w:bottom w:val="nil"/>
              <w:right w:val="single" w:sz="4" w:space="0" w:color="auto"/>
            </w:tcBorders>
            <w:vAlign w:val="center"/>
          </w:tcPr>
          <w:p w14:paraId="129CE152" w14:textId="77777777" w:rsidR="00E060BF" w:rsidRPr="00480423" w:rsidRDefault="00E060BF" w:rsidP="00AF6673">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277CBB2B" w14:textId="77777777" w:rsidR="00E060BF" w:rsidRPr="00480423" w:rsidRDefault="00E060BF" w:rsidP="00AF6673">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772529D3" w14:textId="77777777" w:rsidR="00E060BF" w:rsidRPr="00650DB4" w:rsidRDefault="00E060BF" w:rsidP="00AF6673">
            <w:pPr>
              <w:pStyle w:val="TAC"/>
              <w:rPr>
                <w:rFonts w:eastAsiaTheme="minorEastAsia"/>
                <w:lang w:val="en-US"/>
              </w:rPr>
            </w:pPr>
            <w:r w:rsidRPr="00650DB4">
              <w:rPr>
                <w:rFonts w:eastAsiaTheme="minorEastAsia"/>
                <w:lang w:val="en-US"/>
              </w:rPr>
              <w:t>CA_n1A-n41A</w:t>
            </w:r>
          </w:p>
          <w:p w14:paraId="67C26F3F" w14:textId="77777777" w:rsidR="00E060BF" w:rsidRPr="00650DB4" w:rsidRDefault="00E060BF" w:rsidP="00AF6673">
            <w:pPr>
              <w:pStyle w:val="TAC"/>
              <w:rPr>
                <w:rFonts w:eastAsiaTheme="minorEastAsia"/>
                <w:lang w:val="en-US"/>
              </w:rPr>
            </w:pPr>
            <w:r w:rsidRPr="00650DB4">
              <w:rPr>
                <w:rFonts w:eastAsiaTheme="minorEastAsia"/>
                <w:lang w:val="en-US"/>
              </w:rPr>
              <w:t>CA_n1A-n77A</w:t>
            </w:r>
          </w:p>
          <w:p w14:paraId="2932BDCC" w14:textId="77777777" w:rsidR="00E060BF" w:rsidRPr="00480423" w:rsidRDefault="00E060BF" w:rsidP="00AF6673">
            <w:pPr>
              <w:pStyle w:val="TAC"/>
              <w:rPr>
                <w:rFonts w:eastAsiaTheme="minorEastAsia"/>
                <w:szCs w:val="18"/>
                <w:lang w:val="en-US" w:eastAsia="zh-CN"/>
              </w:rPr>
            </w:pPr>
            <w:r w:rsidRPr="00480423">
              <w:rPr>
                <w:rFonts w:eastAsiaTheme="minorEastAsia"/>
                <w:lang w:val="sv-SE"/>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AA802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83BF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47B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CCC9BA9" w14:textId="77777777" w:rsidTr="005A0D4C">
        <w:trPr>
          <w:trHeight w:val="29"/>
        </w:trPr>
        <w:tc>
          <w:tcPr>
            <w:tcW w:w="3066" w:type="dxa"/>
            <w:tcBorders>
              <w:top w:val="nil"/>
              <w:left w:val="single" w:sz="4" w:space="0" w:color="auto"/>
              <w:bottom w:val="nil"/>
              <w:right w:val="single" w:sz="4" w:space="0" w:color="auto"/>
            </w:tcBorders>
            <w:vAlign w:val="center"/>
          </w:tcPr>
          <w:p w14:paraId="26706E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41B1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F08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3B68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0147B57" w14:textId="77777777" w:rsidR="00E060BF" w:rsidRPr="00480423" w:rsidRDefault="00E060BF" w:rsidP="00AF6673">
            <w:pPr>
              <w:pStyle w:val="TAC"/>
              <w:rPr>
                <w:rFonts w:eastAsiaTheme="minorEastAsia"/>
                <w:lang w:val="en-US" w:eastAsia="zh-CN"/>
              </w:rPr>
            </w:pPr>
          </w:p>
        </w:tc>
      </w:tr>
      <w:tr w:rsidR="00E060BF" w:rsidRPr="00480423" w14:paraId="630208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7C81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7492F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5B0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CB36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6E96630" w14:textId="77777777" w:rsidR="00E060BF" w:rsidRPr="00480423" w:rsidRDefault="00E060BF" w:rsidP="00AF6673">
            <w:pPr>
              <w:pStyle w:val="TAC"/>
              <w:rPr>
                <w:rFonts w:eastAsiaTheme="minorEastAsia"/>
                <w:lang w:val="en-US" w:eastAsia="zh-CN"/>
              </w:rPr>
            </w:pPr>
          </w:p>
        </w:tc>
      </w:tr>
      <w:tr w:rsidR="00E060BF" w:rsidRPr="00480423" w14:paraId="4FEAC88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0127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2766818D"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2284C3C2" w14:textId="77777777" w:rsidR="00E060BF" w:rsidRPr="00480423" w:rsidRDefault="00E060BF" w:rsidP="00AF6673">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5A56B2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CA_n1A-n41A</w:t>
            </w:r>
          </w:p>
          <w:p w14:paraId="4B0BE91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22F90CF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7732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A2E82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B1B7F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F20F5D6" w14:textId="77777777" w:rsidTr="005A0D4C">
        <w:trPr>
          <w:trHeight w:val="29"/>
        </w:trPr>
        <w:tc>
          <w:tcPr>
            <w:tcW w:w="3066" w:type="dxa"/>
            <w:tcBorders>
              <w:top w:val="nil"/>
              <w:left w:val="single" w:sz="4" w:space="0" w:color="auto"/>
              <w:bottom w:val="nil"/>
              <w:right w:val="single" w:sz="4" w:space="0" w:color="auto"/>
            </w:tcBorders>
            <w:vAlign w:val="center"/>
          </w:tcPr>
          <w:p w14:paraId="7D1CE3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47DFA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BE0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CC48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30843E1" w14:textId="77777777" w:rsidR="00E060BF" w:rsidRPr="00480423" w:rsidRDefault="00E060BF" w:rsidP="00AF6673">
            <w:pPr>
              <w:pStyle w:val="TAC"/>
              <w:rPr>
                <w:rFonts w:eastAsiaTheme="minorEastAsia"/>
                <w:lang w:val="en-US" w:eastAsia="zh-CN"/>
              </w:rPr>
            </w:pPr>
          </w:p>
        </w:tc>
      </w:tr>
      <w:tr w:rsidR="00E060BF" w:rsidRPr="00480423" w14:paraId="37E291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8410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BA3C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7BA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C10D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3888BC" w14:textId="77777777" w:rsidR="00E060BF" w:rsidRPr="00480423" w:rsidRDefault="00E060BF" w:rsidP="00AF6673">
            <w:pPr>
              <w:pStyle w:val="TAC"/>
              <w:rPr>
                <w:rFonts w:eastAsiaTheme="minorEastAsia"/>
                <w:lang w:val="en-US" w:eastAsia="zh-CN"/>
              </w:rPr>
            </w:pPr>
          </w:p>
        </w:tc>
      </w:tr>
      <w:tr w:rsidR="00E060BF" w:rsidRPr="00480423" w14:paraId="49BB8F9E" w14:textId="77777777" w:rsidTr="005A0D4C">
        <w:trPr>
          <w:trHeight w:val="29"/>
        </w:trPr>
        <w:tc>
          <w:tcPr>
            <w:tcW w:w="3066" w:type="dxa"/>
            <w:tcBorders>
              <w:top w:val="nil"/>
              <w:left w:val="single" w:sz="4" w:space="0" w:color="auto"/>
              <w:bottom w:val="nil"/>
              <w:right w:val="single" w:sz="4" w:space="0" w:color="auto"/>
            </w:tcBorders>
            <w:vAlign w:val="center"/>
          </w:tcPr>
          <w:p w14:paraId="09EC29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4409DC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CA_n1A-n41A</w:t>
            </w:r>
          </w:p>
          <w:p w14:paraId="494CA96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1D0ADE5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50032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9F421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B7D03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2B303C2" w14:textId="77777777" w:rsidTr="005A0D4C">
        <w:trPr>
          <w:trHeight w:val="29"/>
        </w:trPr>
        <w:tc>
          <w:tcPr>
            <w:tcW w:w="3066" w:type="dxa"/>
            <w:tcBorders>
              <w:top w:val="nil"/>
              <w:left w:val="single" w:sz="4" w:space="0" w:color="auto"/>
              <w:bottom w:val="nil"/>
              <w:right w:val="single" w:sz="4" w:space="0" w:color="auto"/>
            </w:tcBorders>
            <w:vAlign w:val="center"/>
          </w:tcPr>
          <w:p w14:paraId="3B817E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7C01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061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5E130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0CFF81" w14:textId="77777777" w:rsidR="00E060BF" w:rsidRPr="00480423" w:rsidRDefault="00E060BF" w:rsidP="00AF6673">
            <w:pPr>
              <w:pStyle w:val="TAC"/>
              <w:rPr>
                <w:rFonts w:eastAsiaTheme="minorEastAsia"/>
                <w:lang w:val="en-US" w:eastAsia="zh-CN"/>
              </w:rPr>
            </w:pPr>
          </w:p>
        </w:tc>
      </w:tr>
      <w:tr w:rsidR="00E060BF" w:rsidRPr="00480423" w14:paraId="033F9B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A3E1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18460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3BC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A1B1A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B28B1F4" w14:textId="77777777" w:rsidR="00E060BF" w:rsidRPr="00480423" w:rsidRDefault="00E060BF" w:rsidP="00AF6673">
            <w:pPr>
              <w:pStyle w:val="TAC"/>
              <w:rPr>
                <w:rFonts w:eastAsiaTheme="minorEastAsia"/>
                <w:lang w:val="en-US" w:eastAsia="zh-CN"/>
              </w:rPr>
            </w:pPr>
          </w:p>
        </w:tc>
      </w:tr>
      <w:tr w:rsidR="00E060BF" w:rsidRPr="00480423" w14:paraId="442C9D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302C3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hint="eastAsia"/>
                <w:lang w:eastAsia="zh-CN"/>
              </w:rPr>
              <w:t>-n</w:t>
            </w:r>
            <w:r w:rsidRPr="00480423">
              <w:rPr>
                <w:lang w:eastAsia="zh-CN"/>
              </w:rPr>
              <w:t>79</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51E10C7"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650DB4">
              <w:rPr>
                <w:rFonts w:eastAsiaTheme="minorEastAsia"/>
                <w:lang w:val="en-US"/>
              </w:rPr>
              <w:t>A</w:t>
            </w:r>
          </w:p>
          <w:p w14:paraId="4D76935C"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79</w:t>
            </w:r>
            <w:r w:rsidRPr="00650DB4">
              <w:rPr>
                <w:rFonts w:eastAsiaTheme="minorEastAsia"/>
                <w:lang w:val="en-US"/>
              </w:rPr>
              <w:t>A</w:t>
            </w:r>
          </w:p>
          <w:p w14:paraId="59000DE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22357A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0E75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560620F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B263C34" w14:textId="77777777" w:rsidTr="005A0D4C">
        <w:trPr>
          <w:trHeight w:val="29"/>
        </w:trPr>
        <w:tc>
          <w:tcPr>
            <w:tcW w:w="3066" w:type="dxa"/>
            <w:tcBorders>
              <w:top w:val="nil"/>
              <w:left w:val="single" w:sz="4" w:space="0" w:color="auto"/>
              <w:bottom w:val="nil"/>
              <w:right w:val="single" w:sz="4" w:space="0" w:color="auto"/>
            </w:tcBorders>
            <w:vAlign w:val="center"/>
          </w:tcPr>
          <w:p w14:paraId="7E984B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8AE0C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D79D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99427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A97C326" w14:textId="77777777" w:rsidR="00E060BF" w:rsidRPr="00480423" w:rsidRDefault="00E060BF" w:rsidP="00AF6673">
            <w:pPr>
              <w:pStyle w:val="TAC"/>
              <w:rPr>
                <w:rFonts w:eastAsiaTheme="minorEastAsia"/>
                <w:lang w:val="en-US" w:eastAsia="zh-CN"/>
              </w:rPr>
            </w:pPr>
          </w:p>
        </w:tc>
      </w:tr>
      <w:tr w:rsidR="00E060BF" w:rsidRPr="00480423" w14:paraId="007D82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E087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CC9F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338A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172100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FDCB0F4" w14:textId="77777777" w:rsidR="00E060BF" w:rsidRPr="00480423" w:rsidRDefault="00E060BF" w:rsidP="00AF6673">
            <w:pPr>
              <w:pStyle w:val="TAC"/>
              <w:rPr>
                <w:rFonts w:eastAsiaTheme="minorEastAsia"/>
                <w:lang w:val="en-US" w:eastAsia="zh-CN"/>
              </w:rPr>
            </w:pPr>
          </w:p>
        </w:tc>
      </w:tr>
      <w:tr w:rsidR="00E060BF" w:rsidRPr="00480423" w14:paraId="7676A5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03ED5E" w14:textId="77777777" w:rsidR="00E060BF" w:rsidRPr="00480423" w:rsidRDefault="00E060BF" w:rsidP="00AF6673">
            <w:pPr>
              <w:pStyle w:val="TAC"/>
              <w:rPr>
                <w:rFonts w:eastAsiaTheme="minorEastAsia"/>
                <w:lang w:eastAsia="zh-CN"/>
              </w:rPr>
            </w:pPr>
            <w:r w:rsidRPr="00480423">
              <w:rPr>
                <w:rFonts w:eastAsiaTheme="minorEastAsia"/>
                <w:lang w:eastAsia="zh-CN"/>
              </w:rPr>
              <w:t>CA_n1A-n46A-n78A</w:t>
            </w:r>
          </w:p>
          <w:p w14:paraId="33B627EF"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E26D9A2"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63780593"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0E7ABDA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C9B28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5D324EE"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03CC5A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EB5C7F0" w14:textId="77777777" w:rsidTr="005A0D4C">
        <w:trPr>
          <w:trHeight w:val="29"/>
        </w:trPr>
        <w:tc>
          <w:tcPr>
            <w:tcW w:w="3066" w:type="dxa"/>
            <w:tcBorders>
              <w:top w:val="nil"/>
              <w:left w:val="single" w:sz="4" w:space="0" w:color="auto"/>
              <w:bottom w:val="nil"/>
              <w:right w:val="single" w:sz="4" w:space="0" w:color="auto"/>
            </w:tcBorders>
            <w:vAlign w:val="center"/>
          </w:tcPr>
          <w:p w14:paraId="40B43A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8E7E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65A8C"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CDC7277" w14:textId="77777777" w:rsidR="00E060BF" w:rsidRPr="00480423" w:rsidRDefault="00E060BF" w:rsidP="00AF6673">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1020359F" w14:textId="77777777" w:rsidR="00E060BF" w:rsidRPr="00480423" w:rsidRDefault="00E060BF" w:rsidP="00AF6673">
            <w:pPr>
              <w:pStyle w:val="TAC"/>
              <w:rPr>
                <w:rFonts w:eastAsiaTheme="minorEastAsia"/>
                <w:lang w:val="en-US" w:eastAsia="zh-CN"/>
              </w:rPr>
            </w:pPr>
          </w:p>
        </w:tc>
      </w:tr>
      <w:tr w:rsidR="00E060BF" w:rsidRPr="00480423" w14:paraId="35A605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C41E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CD263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F8BFA"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E9F606"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9015ED" w14:textId="77777777" w:rsidR="00E060BF" w:rsidRPr="00480423" w:rsidRDefault="00E060BF" w:rsidP="00AF6673">
            <w:pPr>
              <w:pStyle w:val="TAC"/>
              <w:rPr>
                <w:rFonts w:eastAsiaTheme="minorEastAsia"/>
                <w:lang w:val="en-US" w:eastAsia="zh-CN"/>
              </w:rPr>
            </w:pPr>
          </w:p>
        </w:tc>
      </w:tr>
      <w:tr w:rsidR="00E060BF" w:rsidRPr="00480423" w14:paraId="338CB1C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2C239C"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615EE3CC"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1055F7EE"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4D1531BD"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121F60D"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EE93B1F"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48DEB6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EDA6A63" w14:textId="77777777" w:rsidTr="005A0D4C">
        <w:trPr>
          <w:trHeight w:val="29"/>
        </w:trPr>
        <w:tc>
          <w:tcPr>
            <w:tcW w:w="3066" w:type="dxa"/>
            <w:tcBorders>
              <w:top w:val="nil"/>
              <w:left w:val="single" w:sz="4" w:space="0" w:color="auto"/>
              <w:bottom w:val="nil"/>
              <w:right w:val="single" w:sz="4" w:space="0" w:color="auto"/>
            </w:tcBorders>
            <w:vAlign w:val="center"/>
          </w:tcPr>
          <w:p w14:paraId="378CCD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A9EAC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1DEA4"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0E71271" w14:textId="77777777" w:rsidR="00E060BF" w:rsidRPr="00480423" w:rsidRDefault="00E060BF" w:rsidP="00AF6673">
            <w:pPr>
              <w:pStyle w:val="TAC"/>
              <w:rPr>
                <w:rFonts w:eastAsiaTheme="minorEastAsia"/>
                <w:lang w:bidi="ar"/>
              </w:rPr>
            </w:pPr>
            <w:r w:rsidRPr="00480423">
              <w:rPr>
                <w:rFonts w:eastAsiaTheme="minorEastAsia"/>
              </w:rPr>
              <w:t>CA_n46C_BCS0</w:t>
            </w:r>
          </w:p>
        </w:tc>
        <w:tc>
          <w:tcPr>
            <w:tcW w:w="2387" w:type="dxa"/>
            <w:tcBorders>
              <w:top w:val="nil"/>
              <w:left w:val="single" w:sz="4" w:space="0" w:color="auto"/>
              <w:bottom w:val="nil"/>
              <w:right w:val="single" w:sz="4" w:space="0" w:color="auto"/>
            </w:tcBorders>
            <w:vAlign w:val="center"/>
          </w:tcPr>
          <w:p w14:paraId="6BBB6339" w14:textId="77777777" w:rsidR="00E060BF" w:rsidRPr="00480423" w:rsidRDefault="00E060BF" w:rsidP="00AF6673">
            <w:pPr>
              <w:pStyle w:val="TAC"/>
              <w:rPr>
                <w:rFonts w:eastAsiaTheme="minorEastAsia"/>
                <w:lang w:val="en-US" w:eastAsia="zh-CN"/>
              </w:rPr>
            </w:pPr>
          </w:p>
        </w:tc>
      </w:tr>
      <w:tr w:rsidR="00E060BF" w:rsidRPr="00480423" w14:paraId="23B69A6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3001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C9900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6D76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A14343"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E1C75" w14:textId="77777777" w:rsidR="00E060BF" w:rsidRPr="00480423" w:rsidRDefault="00E060BF" w:rsidP="00AF6673">
            <w:pPr>
              <w:pStyle w:val="TAC"/>
              <w:rPr>
                <w:rFonts w:eastAsiaTheme="minorEastAsia"/>
                <w:lang w:val="en-US" w:eastAsia="zh-CN"/>
              </w:rPr>
            </w:pPr>
          </w:p>
        </w:tc>
      </w:tr>
      <w:tr w:rsidR="00E060BF" w:rsidRPr="00480423" w14:paraId="6999E6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4E62D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6D31E05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2D7933F7"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1DCB5F07"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E09504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659B198"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9FF137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55E6643" w14:textId="77777777" w:rsidTr="005A0D4C">
        <w:trPr>
          <w:trHeight w:val="29"/>
        </w:trPr>
        <w:tc>
          <w:tcPr>
            <w:tcW w:w="3066" w:type="dxa"/>
            <w:tcBorders>
              <w:top w:val="nil"/>
              <w:left w:val="single" w:sz="4" w:space="0" w:color="auto"/>
              <w:bottom w:val="nil"/>
              <w:right w:val="single" w:sz="4" w:space="0" w:color="auto"/>
            </w:tcBorders>
            <w:vAlign w:val="center"/>
          </w:tcPr>
          <w:p w14:paraId="502FF1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0EF1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207F14"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B7C734" w14:textId="77777777" w:rsidR="00E060BF" w:rsidRPr="00480423" w:rsidRDefault="00E060BF" w:rsidP="00AF6673">
            <w:pPr>
              <w:pStyle w:val="TAC"/>
              <w:rPr>
                <w:rFonts w:eastAsiaTheme="minorEastAsia"/>
                <w:lang w:bidi="ar"/>
              </w:rPr>
            </w:pPr>
            <w:r w:rsidRPr="00480423">
              <w:rPr>
                <w:rFonts w:eastAsiaTheme="minorEastAsia"/>
              </w:rPr>
              <w:t>CA_n46D_BCS0</w:t>
            </w:r>
          </w:p>
        </w:tc>
        <w:tc>
          <w:tcPr>
            <w:tcW w:w="2387" w:type="dxa"/>
            <w:tcBorders>
              <w:top w:val="nil"/>
              <w:left w:val="single" w:sz="4" w:space="0" w:color="auto"/>
              <w:bottom w:val="nil"/>
              <w:right w:val="single" w:sz="4" w:space="0" w:color="auto"/>
            </w:tcBorders>
            <w:vAlign w:val="center"/>
          </w:tcPr>
          <w:p w14:paraId="626204C8" w14:textId="77777777" w:rsidR="00E060BF" w:rsidRPr="00480423" w:rsidRDefault="00E060BF" w:rsidP="00AF6673">
            <w:pPr>
              <w:pStyle w:val="TAC"/>
              <w:rPr>
                <w:rFonts w:eastAsiaTheme="minorEastAsia"/>
                <w:lang w:val="en-US" w:eastAsia="zh-CN"/>
              </w:rPr>
            </w:pPr>
          </w:p>
        </w:tc>
      </w:tr>
      <w:tr w:rsidR="00E060BF" w:rsidRPr="00480423" w14:paraId="5CF4AC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8610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460B3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9AA2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7089B5"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5FB6CC" w14:textId="77777777" w:rsidR="00E060BF" w:rsidRPr="00480423" w:rsidRDefault="00E060BF" w:rsidP="00AF6673">
            <w:pPr>
              <w:pStyle w:val="TAC"/>
              <w:rPr>
                <w:rFonts w:eastAsiaTheme="minorEastAsia"/>
                <w:lang w:val="en-US" w:eastAsia="zh-CN"/>
              </w:rPr>
            </w:pPr>
          </w:p>
        </w:tc>
      </w:tr>
      <w:tr w:rsidR="00E060BF" w:rsidRPr="00480423" w14:paraId="5F64ED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8465B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3F3FDF39"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10636633"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505479D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3D3C3C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E09FDAE"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056075A"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42E7F707" w14:textId="77777777" w:rsidTr="005A0D4C">
        <w:trPr>
          <w:trHeight w:val="29"/>
        </w:trPr>
        <w:tc>
          <w:tcPr>
            <w:tcW w:w="3066" w:type="dxa"/>
            <w:tcBorders>
              <w:top w:val="nil"/>
              <w:left w:val="single" w:sz="4" w:space="0" w:color="auto"/>
              <w:bottom w:val="nil"/>
              <w:right w:val="single" w:sz="4" w:space="0" w:color="auto"/>
            </w:tcBorders>
            <w:vAlign w:val="center"/>
          </w:tcPr>
          <w:p w14:paraId="3DF342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8212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D2B50"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537AD8" w14:textId="77777777" w:rsidR="00E060BF" w:rsidRPr="00480423" w:rsidRDefault="00E060BF" w:rsidP="00AF6673">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069CA80F" w14:textId="77777777" w:rsidR="00E060BF" w:rsidRPr="00480423" w:rsidRDefault="00E060BF" w:rsidP="00AF6673">
            <w:pPr>
              <w:pStyle w:val="TAC"/>
              <w:rPr>
                <w:rFonts w:eastAsiaTheme="minorEastAsia"/>
                <w:lang w:val="en-US" w:eastAsia="zh-CN"/>
              </w:rPr>
            </w:pPr>
          </w:p>
        </w:tc>
      </w:tr>
      <w:tr w:rsidR="00E060BF" w:rsidRPr="00480423" w14:paraId="69451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FCAE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BF07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FFB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21C600"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B5B748" w14:textId="77777777" w:rsidR="00E060BF" w:rsidRPr="00480423" w:rsidRDefault="00E060BF" w:rsidP="00AF6673">
            <w:pPr>
              <w:pStyle w:val="TAC"/>
              <w:rPr>
                <w:rFonts w:eastAsiaTheme="minorEastAsia"/>
                <w:lang w:val="en-US" w:eastAsia="zh-CN"/>
              </w:rPr>
            </w:pPr>
          </w:p>
        </w:tc>
      </w:tr>
      <w:tr w:rsidR="00E060BF" w:rsidRPr="00480423" w14:paraId="4A48EB7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7C5D9" w14:textId="77777777" w:rsidR="00E060BF" w:rsidRPr="00480423" w:rsidRDefault="00E060BF" w:rsidP="00AF6673">
            <w:pPr>
              <w:pStyle w:val="TAC"/>
              <w:rPr>
                <w:rFonts w:eastAsiaTheme="minorEastAsia"/>
                <w:lang w:val="en-US" w:eastAsia="zh-CN"/>
              </w:rPr>
            </w:pPr>
            <w:r w:rsidRPr="00480423">
              <w:rPr>
                <w:rFonts w:eastAsiaTheme="minorEastAsia"/>
                <w:lang w:eastAsia="zh-CN"/>
              </w:rPr>
              <w:lastRenderedPageBreak/>
              <w:t>CA_n1A-n46A-n78(2A)</w:t>
            </w:r>
          </w:p>
        </w:tc>
        <w:tc>
          <w:tcPr>
            <w:tcW w:w="2712" w:type="dxa"/>
            <w:tcBorders>
              <w:top w:val="single" w:sz="4" w:space="0" w:color="auto"/>
              <w:left w:val="single" w:sz="4" w:space="0" w:color="auto"/>
              <w:bottom w:val="nil"/>
              <w:right w:val="single" w:sz="4" w:space="0" w:color="auto"/>
            </w:tcBorders>
            <w:vAlign w:val="center"/>
          </w:tcPr>
          <w:p w14:paraId="3A2DDDF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CAA09AE"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724218B9"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CBB5A1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A7CA309"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A877965"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98EBBE9" w14:textId="77777777" w:rsidTr="005A0D4C">
        <w:trPr>
          <w:trHeight w:val="29"/>
        </w:trPr>
        <w:tc>
          <w:tcPr>
            <w:tcW w:w="3066" w:type="dxa"/>
            <w:tcBorders>
              <w:top w:val="nil"/>
              <w:left w:val="single" w:sz="4" w:space="0" w:color="auto"/>
              <w:bottom w:val="nil"/>
              <w:right w:val="single" w:sz="4" w:space="0" w:color="auto"/>
            </w:tcBorders>
            <w:vAlign w:val="center"/>
          </w:tcPr>
          <w:p w14:paraId="6A7DEA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9C178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3ED2D5"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2B11EA" w14:textId="77777777" w:rsidR="00E060BF" w:rsidRPr="00480423" w:rsidRDefault="00E060BF" w:rsidP="00AF6673">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7E5B245B" w14:textId="77777777" w:rsidR="00E060BF" w:rsidRPr="00480423" w:rsidRDefault="00E060BF" w:rsidP="00AF6673">
            <w:pPr>
              <w:pStyle w:val="TAC"/>
              <w:rPr>
                <w:rFonts w:eastAsiaTheme="minorEastAsia"/>
                <w:lang w:val="en-US" w:eastAsia="zh-CN"/>
              </w:rPr>
            </w:pPr>
          </w:p>
        </w:tc>
      </w:tr>
      <w:tr w:rsidR="00E060BF" w:rsidRPr="00480423" w14:paraId="2F2E74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CB8F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3C6C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FE5E"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B45A8D"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702BD8C" w14:textId="77777777" w:rsidR="00E060BF" w:rsidRPr="00480423" w:rsidRDefault="00E060BF" w:rsidP="00AF6673">
            <w:pPr>
              <w:pStyle w:val="TAC"/>
              <w:rPr>
                <w:rFonts w:eastAsiaTheme="minorEastAsia"/>
                <w:lang w:val="en-US" w:eastAsia="zh-CN"/>
              </w:rPr>
            </w:pPr>
          </w:p>
        </w:tc>
      </w:tr>
      <w:tr w:rsidR="00E060BF" w:rsidRPr="00480423" w14:paraId="6DC20E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263E6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6A340985"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695E1DF0"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5AAF6C3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6D810C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A08EACC"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324970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43FC818" w14:textId="77777777" w:rsidTr="005A0D4C">
        <w:trPr>
          <w:trHeight w:val="29"/>
        </w:trPr>
        <w:tc>
          <w:tcPr>
            <w:tcW w:w="3066" w:type="dxa"/>
            <w:tcBorders>
              <w:top w:val="nil"/>
              <w:left w:val="single" w:sz="4" w:space="0" w:color="auto"/>
              <w:bottom w:val="nil"/>
              <w:right w:val="single" w:sz="4" w:space="0" w:color="auto"/>
            </w:tcBorders>
            <w:vAlign w:val="center"/>
          </w:tcPr>
          <w:p w14:paraId="48A5D3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B45281"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CDED3D"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31316DA" w14:textId="77777777" w:rsidR="00E060BF" w:rsidRPr="00480423" w:rsidRDefault="00E060BF" w:rsidP="00AF6673">
            <w:pPr>
              <w:pStyle w:val="TAC"/>
              <w:rPr>
                <w:rFonts w:eastAsiaTheme="minorEastAsia"/>
                <w:lang w:bidi="ar"/>
              </w:rPr>
            </w:pPr>
            <w:r w:rsidRPr="00480423">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5E606CEE" w14:textId="77777777" w:rsidR="00E060BF" w:rsidRPr="00480423" w:rsidRDefault="00E060BF" w:rsidP="00AF6673">
            <w:pPr>
              <w:pStyle w:val="TAC"/>
              <w:rPr>
                <w:rFonts w:eastAsiaTheme="minorEastAsia"/>
                <w:lang w:val="en-US" w:eastAsia="zh-CN"/>
              </w:rPr>
            </w:pPr>
          </w:p>
        </w:tc>
      </w:tr>
      <w:tr w:rsidR="00E060BF" w:rsidRPr="00480423" w14:paraId="56BA6FD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EC0E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E966F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FBA32"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36C6F1"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87AB68F" w14:textId="77777777" w:rsidR="00E060BF" w:rsidRPr="00480423" w:rsidRDefault="00E060BF" w:rsidP="00AF6673">
            <w:pPr>
              <w:pStyle w:val="TAC"/>
              <w:rPr>
                <w:rFonts w:eastAsiaTheme="minorEastAsia"/>
                <w:lang w:val="en-US" w:eastAsia="zh-CN"/>
              </w:rPr>
            </w:pPr>
          </w:p>
        </w:tc>
      </w:tr>
      <w:tr w:rsidR="00E060BF" w:rsidRPr="00480423" w14:paraId="590181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60F6BA"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27E607D3"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3EC703B7"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73E66A0E"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97F8E7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D89ADAB"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5D860A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F7D8284" w14:textId="77777777" w:rsidTr="005A0D4C">
        <w:trPr>
          <w:trHeight w:val="29"/>
        </w:trPr>
        <w:tc>
          <w:tcPr>
            <w:tcW w:w="3066" w:type="dxa"/>
            <w:tcBorders>
              <w:top w:val="nil"/>
              <w:left w:val="single" w:sz="4" w:space="0" w:color="auto"/>
              <w:bottom w:val="nil"/>
              <w:right w:val="single" w:sz="4" w:space="0" w:color="auto"/>
            </w:tcBorders>
            <w:vAlign w:val="center"/>
          </w:tcPr>
          <w:p w14:paraId="29CD00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865F83"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60AF810"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DB3EA0" w14:textId="77777777" w:rsidR="00E060BF" w:rsidRPr="00480423" w:rsidRDefault="00E060BF" w:rsidP="00AF6673">
            <w:pPr>
              <w:pStyle w:val="TAC"/>
              <w:rPr>
                <w:rFonts w:eastAsiaTheme="minorEastAsia"/>
                <w:lang w:bidi="ar"/>
              </w:rPr>
            </w:pPr>
            <w:r w:rsidRPr="00480423">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1EFE5E89" w14:textId="77777777" w:rsidR="00E060BF" w:rsidRPr="00480423" w:rsidRDefault="00E060BF" w:rsidP="00AF6673">
            <w:pPr>
              <w:pStyle w:val="TAC"/>
              <w:rPr>
                <w:rFonts w:eastAsiaTheme="minorEastAsia"/>
                <w:lang w:val="en-US" w:eastAsia="zh-CN"/>
              </w:rPr>
            </w:pPr>
          </w:p>
        </w:tc>
      </w:tr>
      <w:tr w:rsidR="00E060BF" w:rsidRPr="00480423" w14:paraId="4FCCFC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04C6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211C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173DC"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2693F6"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1074ACA" w14:textId="77777777" w:rsidR="00E060BF" w:rsidRPr="00480423" w:rsidRDefault="00E060BF" w:rsidP="00AF6673">
            <w:pPr>
              <w:pStyle w:val="TAC"/>
              <w:rPr>
                <w:rFonts w:eastAsiaTheme="minorEastAsia"/>
                <w:lang w:val="en-US" w:eastAsia="zh-CN"/>
              </w:rPr>
            </w:pPr>
          </w:p>
        </w:tc>
      </w:tr>
      <w:tr w:rsidR="00E060BF" w:rsidRPr="00480423" w14:paraId="722497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F1422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13847711"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5BD87BED"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1B170825"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DA02D22"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4F06C4F"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677EF4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3258C6F" w14:textId="77777777" w:rsidTr="005A0D4C">
        <w:trPr>
          <w:trHeight w:val="29"/>
        </w:trPr>
        <w:tc>
          <w:tcPr>
            <w:tcW w:w="3066" w:type="dxa"/>
            <w:tcBorders>
              <w:top w:val="nil"/>
              <w:left w:val="single" w:sz="4" w:space="0" w:color="auto"/>
              <w:bottom w:val="nil"/>
              <w:right w:val="single" w:sz="4" w:space="0" w:color="auto"/>
            </w:tcBorders>
            <w:vAlign w:val="center"/>
          </w:tcPr>
          <w:p w14:paraId="00C275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1921BE"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305BC7"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43DB9DB" w14:textId="77777777" w:rsidR="00E060BF" w:rsidRPr="00480423" w:rsidRDefault="00E060BF" w:rsidP="00AF6673">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5F0FFB38" w14:textId="77777777" w:rsidR="00E060BF" w:rsidRPr="00480423" w:rsidRDefault="00E060BF" w:rsidP="00AF6673">
            <w:pPr>
              <w:pStyle w:val="TAC"/>
              <w:rPr>
                <w:rFonts w:eastAsiaTheme="minorEastAsia"/>
                <w:lang w:val="en-US" w:eastAsia="zh-CN"/>
              </w:rPr>
            </w:pPr>
          </w:p>
        </w:tc>
      </w:tr>
      <w:tr w:rsidR="00E060BF" w:rsidRPr="00480423" w14:paraId="01ED10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891F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96762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0D113"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A1A43D"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152685F0" w14:textId="77777777" w:rsidR="00E060BF" w:rsidRPr="00480423" w:rsidRDefault="00E060BF" w:rsidP="00AF6673">
            <w:pPr>
              <w:pStyle w:val="TAC"/>
              <w:rPr>
                <w:rFonts w:eastAsiaTheme="minorEastAsia"/>
                <w:lang w:val="en-US" w:eastAsia="zh-CN"/>
              </w:rPr>
            </w:pPr>
          </w:p>
        </w:tc>
      </w:tr>
      <w:tr w:rsidR="00E060BF" w:rsidRPr="00480423" w14:paraId="3CD095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9E967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24FFA4F6"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7E68254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6B835C" w14:textId="77777777" w:rsidR="00E060BF" w:rsidRPr="00480423" w:rsidRDefault="00E060BF" w:rsidP="00AF667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9B6DD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E5C1D26" w14:textId="77777777" w:rsidTr="005A0D4C">
        <w:trPr>
          <w:trHeight w:val="29"/>
        </w:trPr>
        <w:tc>
          <w:tcPr>
            <w:tcW w:w="3066" w:type="dxa"/>
            <w:tcBorders>
              <w:top w:val="nil"/>
              <w:left w:val="single" w:sz="4" w:space="0" w:color="auto"/>
              <w:bottom w:val="nil"/>
              <w:right w:val="single" w:sz="4" w:space="0" w:color="auto"/>
            </w:tcBorders>
            <w:vAlign w:val="center"/>
          </w:tcPr>
          <w:p w14:paraId="28F537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0AC4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EF278"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8D8C009" w14:textId="77777777" w:rsidR="00E060BF" w:rsidRPr="00480423" w:rsidRDefault="00E060BF" w:rsidP="00AF6673">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1E4BD5F7" w14:textId="77777777" w:rsidR="00E060BF" w:rsidRPr="00480423" w:rsidRDefault="00E060BF" w:rsidP="00AF6673">
            <w:pPr>
              <w:pStyle w:val="TAC"/>
              <w:rPr>
                <w:rFonts w:eastAsiaTheme="minorEastAsia"/>
                <w:lang w:val="en-US" w:eastAsia="zh-CN"/>
              </w:rPr>
            </w:pPr>
          </w:p>
        </w:tc>
      </w:tr>
      <w:tr w:rsidR="00E060BF" w:rsidRPr="00480423" w14:paraId="1DEBD3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D732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4FC4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ECA04"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5D8EB7A" w14:textId="77777777" w:rsidR="00E060BF" w:rsidRPr="00480423" w:rsidRDefault="00E060BF" w:rsidP="00AF6673">
            <w:pPr>
              <w:pStyle w:val="TAC"/>
              <w:rPr>
                <w:rFonts w:eastAsiaTheme="minorEastAsia" w:cs="Arial"/>
                <w:szCs w:val="18"/>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CE49A3" w14:textId="77777777" w:rsidR="00E060BF" w:rsidRPr="00480423" w:rsidRDefault="00E060BF" w:rsidP="00AF6673">
            <w:pPr>
              <w:pStyle w:val="TAC"/>
              <w:rPr>
                <w:rFonts w:eastAsiaTheme="minorEastAsia"/>
                <w:lang w:val="en-US" w:eastAsia="zh-CN"/>
              </w:rPr>
            </w:pPr>
          </w:p>
        </w:tc>
      </w:tr>
      <w:tr w:rsidR="00E060BF" w:rsidRPr="00480423" w14:paraId="3F4327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19BA2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25078306"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C3A45A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8E4A7E" w14:textId="77777777" w:rsidR="00E060BF" w:rsidRPr="00480423" w:rsidRDefault="00E060BF" w:rsidP="00AF667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7CC9A2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751E5B6" w14:textId="77777777" w:rsidTr="005A0D4C">
        <w:trPr>
          <w:trHeight w:val="29"/>
        </w:trPr>
        <w:tc>
          <w:tcPr>
            <w:tcW w:w="3066" w:type="dxa"/>
            <w:tcBorders>
              <w:top w:val="nil"/>
              <w:left w:val="single" w:sz="4" w:space="0" w:color="auto"/>
              <w:bottom w:val="nil"/>
              <w:right w:val="single" w:sz="4" w:space="0" w:color="auto"/>
            </w:tcBorders>
            <w:vAlign w:val="center"/>
          </w:tcPr>
          <w:p w14:paraId="0E552F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F8E5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0473E7"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4DF25BB" w14:textId="77777777" w:rsidR="00E060BF" w:rsidRPr="00480423" w:rsidRDefault="00E060BF" w:rsidP="00AF6673">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FB75558" w14:textId="77777777" w:rsidR="00E060BF" w:rsidRPr="00480423" w:rsidRDefault="00E060BF" w:rsidP="00AF6673">
            <w:pPr>
              <w:pStyle w:val="TAC"/>
              <w:rPr>
                <w:rFonts w:eastAsiaTheme="minorEastAsia"/>
                <w:lang w:val="en-US" w:eastAsia="zh-CN"/>
              </w:rPr>
            </w:pPr>
          </w:p>
        </w:tc>
      </w:tr>
      <w:tr w:rsidR="00E060BF" w:rsidRPr="00480423" w14:paraId="0B719E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E661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3D9BF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5FB9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2E1E989"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C8F526" w14:textId="77777777" w:rsidR="00E060BF" w:rsidRPr="00480423" w:rsidRDefault="00E060BF" w:rsidP="00AF6673">
            <w:pPr>
              <w:pStyle w:val="TAC"/>
              <w:rPr>
                <w:rFonts w:eastAsiaTheme="minorEastAsia"/>
                <w:lang w:val="en-US" w:eastAsia="zh-CN"/>
              </w:rPr>
            </w:pPr>
          </w:p>
        </w:tc>
      </w:tr>
      <w:tr w:rsidR="00E060BF" w:rsidRPr="00480423" w14:paraId="4F9F7B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D988E9"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54661D46"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7DDCF8" w14:textId="77777777" w:rsidR="00E060BF" w:rsidRPr="00480423" w:rsidRDefault="00E060BF" w:rsidP="00AF6673">
            <w:pPr>
              <w:pStyle w:val="TAC"/>
              <w:rPr>
                <w:rFonts w:eastAsiaTheme="minorEastAsia"/>
                <w:lang w:eastAsia="zh-CN"/>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930E6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2B9D6103" w14:textId="77777777" w:rsidR="00E060BF" w:rsidRPr="00480423" w:rsidRDefault="00E060BF" w:rsidP="00AF6673">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E060BF" w:rsidRPr="00480423" w14:paraId="04D2C31E" w14:textId="77777777" w:rsidTr="005A0D4C">
        <w:trPr>
          <w:trHeight w:val="29"/>
        </w:trPr>
        <w:tc>
          <w:tcPr>
            <w:tcW w:w="3066" w:type="dxa"/>
            <w:tcBorders>
              <w:top w:val="nil"/>
              <w:left w:val="single" w:sz="4" w:space="0" w:color="auto"/>
              <w:bottom w:val="nil"/>
              <w:right w:val="single" w:sz="4" w:space="0" w:color="auto"/>
            </w:tcBorders>
            <w:vAlign w:val="center"/>
          </w:tcPr>
          <w:p w14:paraId="345BF9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2616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FA6EC" w14:textId="77777777" w:rsidR="00E060BF" w:rsidRPr="00480423" w:rsidRDefault="00E060BF" w:rsidP="00AF6673">
            <w:pPr>
              <w:pStyle w:val="TAC"/>
              <w:rPr>
                <w:rFonts w:eastAsiaTheme="minorEastAsia"/>
                <w:lang w:eastAsia="zh-CN"/>
              </w:rPr>
            </w:pPr>
            <w:r w:rsidRPr="00480423">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7213AB4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779E092C" w14:textId="77777777" w:rsidR="00E060BF" w:rsidRPr="00480423" w:rsidRDefault="00E060BF" w:rsidP="00AF6673">
            <w:pPr>
              <w:pStyle w:val="TAC"/>
              <w:rPr>
                <w:rFonts w:eastAsiaTheme="minorEastAsia"/>
                <w:lang w:val="en-US" w:eastAsia="zh-CN"/>
              </w:rPr>
            </w:pPr>
          </w:p>
        </w:tc>
      </w:tr>
      <w:tr w:rsidR="00E060BF" w:rsidRPr="00480423" w14:paraId="1A42AF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93F9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CB957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270DE"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0BEA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513FDE5E" w14:textId="77777777" w:rsidR="00E060BF" w:rsidRPr="00480423" w:rsidRDefault="00E060BF" w:rsidP="00AF6673">
            <w:pPr>
              <w:pStyle w:val="TAC"/>
              <w:rPr>
                <w:rFonts w:eastAsiaTheme="minorEastAsia"/>
                <w:lang w:val="en-US" w:eastAsia="zh-CN"/>
              </w:rPr>
            </w:pPr>
          </w:p>
        </w:tc>
      </w:tr>
      <w:tr w:rsidR="00E060BF" w:rsidRPr="00480423" w14:paraId="384790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43D1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43BFAAE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2B0BC57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CA_n1A-n79A</w:t>
            </w:r>
          </w:p>
          <w:p w14:paraId="7DA361D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FEE29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C9B1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B5B7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110DFDE" w14:textId="77777777" w:rsidTr="005A0D4C">
        <w:trPr>
          <w:trHeight w:val="29"/>
        </w:trPr>
        <w:tc>
          <w:tcPr>
            <w:tcW w:w="3066" w:type="dxa"/>
            <w:tcBorders>
              <w:top w:val="nil"/>
              <w:left w:val="single" w:sz="4" w:space="0" w:color="auto"/>
              <w:bottom w:val="nil"/>
              <w:right w:val="single" w:sz="4" w:space="0" w:color="auto"/>
            </w:tcBorders>
            <w:vAlign w:val="center"/>
          </w:tcPr>
          <w:p w14:paraId="2C84F67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F01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B0B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CBF0F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FE937DC" w14:textId="77777777" w:rsidR="00E060BF" w:rsidRPr="00480423" w:rsidRDefault="00E060BF" w:rsidP="00AF6673">
            <w:pPr>
              <w:pStyle w:val="TAC"/>
              <w:rPr>
                <w:rFonts w:eastAsiaTheme="minorEastAsia"/>
                <w:lang w:val="en-US" w:eastAsia="zh-CN"/>
              </w:rPr>
            </w:pPr>
          </w:p>
        </w:tc>
      </w:tr>
      <w:tr w:rsidR="00E060BF" w:rsidRPr="00480423" w14:paraId="133AC4A3" w14:textId="77777777" w:rsidTr="005A0D4C">
        <w:trPr>
          <w:trHeight w:val="90"/>
        </w:trPr>
        <w:tc>
          <w:tcPr>
            <w:tcW w:w="3066" w:type="dxa"/>
            <w:tcBorders>
              <w:top w:val="nil"/>
              <w:left w:val="single" w:sz="4" w:space="0" w:color="auto"/>
              <w:bottom w:val="single" w:sz="4" w:space="0" w:color="auto"/>
              <w:right w:val="single" w:sz="4" w:space="0" w:color="auto"/>
            </w:tcBorders>
            <w:vAlign w:val="center"/>
          </w:tcPr>
          <w:p w14:paraId="6F6925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D782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34B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422D6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77DE158" w14:textId="77777777" w:rsidR="00E060BF" w:rsidRPr="00480423" w:rsidRDefault="00E060BF" w:rsidP="00AF6673">
            <w:pPr>
              <w:pStyle w:val="TAC"/>
              <w:rPr>
                <w:rFonts w:eastAsiaTheme="minorEastAsia"/>
                <w:lang w:val="en-US" w:eastAsia="zh-CN"/>
              </w:rPr>
            </w:pPr>
          </w:p>
        </w:tc>
      </w:tr>
      <w:tr w:rsidR="00E060BF" w:rsidRPr="00480423" w14:paraId="0A316C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96689F" w14:textId="77777777" w:rsidR="00E060BF" w:rsidRPr="00480423" w:rsidRDefault="00E060BF" w:rsidP="00AF6673">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35387993"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29CBFC3"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27580FE" w14:textId="77777777" w:rsidR="00E060BF" w:rsidRPr="00480423" w:rsidRDefault="00E060BF" w:rsidP="00AF6673">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0E2725B" w14:textId="77777777" w:rsidR="00E060BF" w:rsidRPr="00480423" w:rsidRDefault="00E060BF" w:rsidP="00AF667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A49DDF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D5C69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E1E3922" w14:textId="77777777" w:rsidTr="005A0D4C">
        <w:trPr>
          <w:trHeight w:val="29"/>
        </w:trPr>
        <w:tc>
          <w:tcPr>
            <w:tcW w:w="3066" w:type="dxa"/>
            <w:tcBorders>
              <w:top w:val="nil"/>
              <w:left w:val="single" w:sz="4" w:space="0" w:color="auto"/>
              <w:bottom w:val="nil"/>
              <w:right w:val="single" w:sz="4" w:space="0" w:color="auto"/>
            </w:tcBorders>
            <w:vAlign w:val="center"/>
          </w:tcPr>
          <w:p w14:paraId="251B25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C3D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286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7E22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4F7B66D" w14:textId="77777777" w:rsidR="00E060BF" w:rsidRPr="00480423" w:rsidRDefault="00E060BF" w:rsidP="00AF6673">
            <w:pPr>
              <w:pStyle w:val="TAC"/>
              <w:rPr>
                <w:rFonts w:eastAsiaTheme="minorEastAsia"/>
                <w:lang w:val="en-US" w:eastAsia="zh-CN"/>
              </w:rPr>
            </w:pPr>
          </w:p>
        </w:tc>
      </w:tr>
      <w:tr w:rsidR="00E060BF" w:rsidRPr="00480423" w14:paraId="6BEC2E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829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D0F17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B57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F59A2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27120B" w14:textId="77777777" w:rsidR="00E060BF" w:rsidRPr="00480423" w:rsidRDefault="00E060BF" w:rsidP="00AF6673">
            <w:pPr>
              <w:pStyle w:val="TAC"/>
              <w:rPr>
                <w:rFonts w:eastAsiaTheme="minorEastAsia"/>
                <w:lang w:val="en-US" w:eastAsia="zh-CN"/>
              </w:rPr>
            </w:pPr>
          </w:p>
        </w:tc>
      </w:tr>
      <w:tr w:rsidR="00E060BF" w:rsidRPr="00480423" w14:paraId="351FA5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BA0995" w14:textId="77777777" w:rsidR="00E060BF" w:rsidRPr="00480423" w:rsidRDefault="00E060BF" w:rsidP="00AF6673">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220E7478"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F96E32E"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A962F67" w14:textId="77777777" w:rsidR="00E060BF" w:rsidRPr="00480423" w:rsidRDefault="00E060BF" w:rsidP="00AF6673">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6EA57E7F" w14:textId="77777777" w:rsidR="00E060BF" w:rsidRPr="00480423" w:rsidRDefault="00E060BF" w:rsidP="00AF667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5DF2C6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B7BEC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ja-JP"/>
              </w:rPr>
              <w:t>0</w:t>
            </w:r>
          </w:p>
        </w:tc>
      </w:tr>
      <w:tr w:rsidR="00E060BF" w:rsidRPr="00480423" w14:paraId="7AAFAD20" w14:textId="77777777" w:rsidTr="005A0D4C">
        <w:trPr>
          <w:trHeight w:val="29"/>
        </w:trPr>
        <w:tc>
          <w:tcPr>
            <w:tcW w:w="3066" w:type="dxa"/>
            <w:tcBorders>
              <w:top w:val="nil"/>
              <w:left w:val="single" w:sz="4" w:space="0" w:color="auto"/>
              <w:bottom w:val="nil"/>
              <w:right w:val="single" w:sz="4" w:space="0" w:color="auto"/>
            </w:tcBorders>
            <w:vAlign w:val="center"/>
          </w:tcPr>
          <w:p w14:paraId="1A1A10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8968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488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5B11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13C15391" w14:textId="77777777" w:rsidR="00E060BF" w:rsidRPr="00480423" w:rsidRDefault="00E060BF" w:rsidP="00AF6673">
            <w:pPr>
              <w:pStyle w:val="TAC"/>
              <w:rPr>
                <w:rFonts w:eastAsiaTheme="minorEastAsia"/>
                <w:lang w:val="en-US" w:eastAsia="zh-CN"/>
              </w:rPr>
            </w:pPr>
          </w:p>
        </w:tc>
      </w:tr>
      <w:tr w:rsidR="00E060BF" w:rsidRPr="00480423" w14:paraId="489D2938" w14:textId="77777777" w:rsidTr="005A0D4C">
        <w:trPr>
          <w:trHeight w:val="29"/>
        </w:trPr>
        <w:tc>
          <w:tcPr>
            <w:tcW w:w="3066" w:type="dxa"/>
            <w:tcBorders>
              <w:top w:val="nil"/>
              <w:left w:val="single" w:sz="4" w:space="0" w:color="auto"/>
              <w:bottom w:val="nil"/>
              <w:right w:val="single" w:sz="4" w:space="0" w:color="auto"/>
            </w:tcBorders>
            <w:vAlign w:val="center"/>
          </w:tcPr>
          <w:p w14:paraId="4091A1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EBD0A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09D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4A9CE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315FF094" w14:textId="77777777" w:rsidR="00E060BF" w:rsidRPr="00480423" w:rsidRDefault="00E060BF" w:rsidP="00AF6673">
            <w:pPr>
              <w:pStyle w:val="TAC"/>
              <w:rPr>
                <w:rFonts w:eastAsiaTheme="minorEastAsia"/>
                <w:lang w:val="en-US" w:eastAsia="zh-CN"/>
              </w:rPr>
            </w:pPr>
          </w:p>
        </w:tc>
      </w:tr>
      <w:tr w:rsidR="00E060BF" w:rsidRPr="00480423" w14:paraId="7098FF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431F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3A28399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43542B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CA_n1A-n79A</w:t>
            </w:r>
          </w:p>
          <w:p w14:paraId="7A4C8A6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656615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5248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C2A0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ECA2328" w14:textId="77777777" w:rsidTr="005A0D4C">
        <w:trPr>
          <w:trHeight w:val="29"/>
        </w:trPr>
        <w:tc>
          <w:tcPr>
            <w:tcW w:w="3066" w:type="dxa"/>
            <w:tcBorders>
              <w:top w:val="nil"/>
              <w:left w:val="single" w:sz="4" w:space="0" w:color="auto"/>
              <w:bottom w:val="nil"/>
              <w:right w:val="single" w:sz="4" w:space="0" w:color="auto"/>
            </w:tcBorders>
            <w:vAlign w:val="center"/>
          </w:tcPr>
          <w:p w14:paraId="388EC8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E27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03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7D6B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4857445" w14:textId="77777777" w:rsidR="00E060BF" w:rsidRPr="00480423" w:rsidRDefault="00E060BF" w:rsidP="00AF6673">
            <w:pPr>
              <w:pStyle w:val="TAC"/>
              <w:rPr>
                <w:rFonts w:eastAsiaTheme="minorEastAsia"/>
                <w:lang w:val="en-US" w:eastAsia="zh-CN"/>
              </w:rPr>
            </w:pPr>
          </w:p>
        </w:tc>
      </w:tr>
      <w:tr w:rsidR="00E060BF" w:rsidRPr="00480423" w14:paraId="4493BC8C" w14:textId="77777777" w:rsidTr="005A0D4C">
        <w:trPr>
          <w:trHeight w:val="29"/>
        </w:trPr>
        <w:tc>
          <w:tcPr>
            <w:tcW w:w="3066" w:type="dxa"/>
            <w:tcBorders>
              <w:top w:val="nil"/>
              <w:left w:val="single" w:sz="4" w:space="0" w:color="auto"/>
              <w:bottom w:val="nil"/>
              <w:right w:val="single" w:sz="4" w:space="0" w:color="auto"/>
            </w:tcBorders>
            <w:vAlign w:val="center"/>
          </w:tcPr>
          <w:p w14:paraId="7BB36F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5D7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1D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813A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BFCFCC" w14:textId="77777777" w:rsidR="00E060BF" w:rsidRPr="00480423" w:rsidRDefault="00E060BF" w:rsidP="00AF6673">
            <w:pPr>
              <w:pStyle w:val="TAC"/>
              <w:rPr>
                <w:rFonts w:eastAsiaTheme="minorEastAsia"/>
                <w:lang w:val="en-US" w:eastAsia="zh-CN"/>
              </w:rPr>
            </w:pPr>
          </w:p>
        </w:tc>
      </w:tr>
      <w:tr w:rsidR="00E060BF" w:rsidRPr="00480423" w14:paraId="70AC3ABA" w14:textId="77777777" w:rsidTr="005A0D4C">
        <w:trPr>
          <w:trHeight w:val="29"/>
        </w:trPr>
        <w:tc>
          <w:tcPr>
            <w:tcW w:w="3066" w:type="dxa"/>
            <w:tcBorders>
              <w:top w:val="nil"/>
              <w:left w:val="single" w:sz="4" w:space="0" w:color="auto"/>
              <w:bottom w:val="nil"/>
              <w:right w:val="single" w:sz="4" w:space="0" w:color="auto"/>
            </w:tcBorders>
            <w:vAlign w:val="center"/>
          </w:tcPr>
          <w:p w14:paraId="72B50E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823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5EE6F"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D926D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B3CC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843BDEE" w14:textId="77777777" w:rsidTr="005A0D4C">
        <w:trPr>
          <w:trHeight w:val="29"/>
        </w:trPr>
        <w:tc>
          <w:tcPr>
            <w:tcW w:w="3066" w:type="dxa"/>
            <w:tcBorders>
              <w:top w:val="nil"/>
              <w:left w:val="single" w:sz="4" w:space="0" w:color="auto"/>
              <w:bottom w:val="nil"/>
              <w:right w:val="single" w:sz="4" w:space="0" w:color="auto"/>
            </w:tcBorders>
            <w:vAlign w:val="center"/>
          </w:tcPr>
          <w:p w14:paraId="1A55D8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68F5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D47B9"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A56A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3DF8AE4E" w14:textId="77777777" w:rsidR="00E060BF" w:rsidRPr="00480423" w:rsidRDefault="00E060BF" w:rsidP="00AF6673">
            <w:pPr>
              <w:pStyle w:val="TAC"/>
              <w:rPr>
                <w:rFonts w:eastAsiaTheme="minorEastAsia"/>
                <w:lang w:val="en-US" w:eastAsia="zh-CN"/>
              </w:rPr>
            </w:pPr>
          </w:p>
        </w:tc>
      </w:tr>
      <w:tr w:rsidR="00E060BF" w:rsidRPr="00480423" w14:paraId="4D87D8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DA13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3A40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8BE66"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3D11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D01378" w14:textId="77777777" w:rsidR="00E060BF" w:rsidRPr="00480423" w:rsidRDefault="00E060BF" w:rsidP="00AF6673">
            <w:pPr>
              <w:pStyle w:val="TAC"/>
              <w:rPr>
                <w:rFonts w:eastAsiaTheme="minorEastAsia"/>
                <w:lang w:val="en-US" w:eastAsia="zh-CN"/>
              </w:rPr>
            </w:pPr>
          </w:p>
        </w:tc>
      </w:tr>
      <w:tr w:rsidR="00E060BF" w:rsidRPr="00480423" w14:paraId="51FA2821" w14:textId="77777777" w:rsidTr="005A0D4C">
        <w:trPr>
          <w:trHeight w:val="29"/>
        </w:trPr>
        <w:tc>
          <w:tcPr>
            <w:tcW w:w="3066" w:type="dxa"/>
            <w:tcBorders>
              <w:top w:val="nil"/>
              <w:left w:val="single" w:sz="4" w:space="0" w:color="auto"/>
              <w:bottom w:val="nil"/>
              <w:right w:val="single" w:sz="4" w:space="0" w:color="auto"/>
            </w:tcBorders>
            <w:vAlign w:val="center"/>
          </w:tcPr>
          <w:p w14:paraId="6F7690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EAA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3AEC77" w14:textId="77777777" w:rsidR="00E060BF" w:rsidRPr="00480423" w:rsidRDefault="00E060BF" w:rsidP="00AF6673">
            <w:pPr>
              <w:pStyle w:val="TAC"/>
              <w:rPr>
                <w:rFonts w:eastAsiaTheme="minorEastAsia"/>
                <w:lang w:val="en-US"/>
              </w:rPr>
            </w:pPr>
            <w:r w:rsidRPr="008523D2">
              <w:rPr>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8E45F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61F833B" w14:textId="77777777" w:rsidR="00E060BF" w:rsidRPr="00480423" w:rsidRDefault="00E060BF" w:rsidP="00AF6673">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E060BF" w:rsidRPr="00480423" w14:paraId="08DB5EB7" w14:textId="77777777" w:rsidTr="005A0D4C">
        <w:trPr>
          <w:trHeight w:val="29"/>
        </w:trPr>
        <w:tc>
          <w:tcPr>
            <w:tcW w:w="3066" w:type="dxa"/>
            <w:tcBorders>
              <w:top w:val="nil"/>
              <w:left w:val="single" w:sz="4" w:space="0" w:color="auto"/>
              <w:bottom w:val="nil"/>
              <w:right w:val="single" w:sz="4" w:space="0" w:color="auto"/>
            </w:tcBorders>
            <w:vAlign w:val="center"/>
          </w:tcPr>
          <w:p w14:paraId="04E24E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ED86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56EDFB" w14:textId="77777777" w:rsidR="00E060BF" w:rsidRPr="00480423" w:rsidRDefault="00E060BF" w:rsidP="00AF6673">
            <w:pPr>
              <w:pStyle w:val="TAC"/>
              <w:rPr>
                <w:rFonts w:eastAsiaTheme="minorEastAsia"/>
                <w:lang w:val="en-US"/>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F4909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215D06D2" w14:textId="77777777" w:rsidR="00E060BF" w:rsidRPr="00480423" w:rsidRDefault="00E060BF" w:rsidP="00AF6673">
            <w:pPr>
              <w:pStyle w:val="TAC"/>
              <w:rPr>
                <w:rFonts w:eastAsiaTheme="minorEastAsia"/>
                <w:lang w:val="en-US" w:eastAsia="zh-CN"/>
              </w:rPr>
            </w:pPr>
          </w:p>
        </w:tc>
      </w:tr>
      <w:tr w:rsidR="00E060BF" w:rsidRPr="00480423" w14:paraId="2CE86A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CD3D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708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FC9CF" w14:textId="77777777" w:rsidR="00E060BF" w:rsidRPr="00480423" w:rsidRDefault="00E060BF" w:rsidP="00AF6673">
            <w:pPr>
              <w:pStyle w:val="TAC"/>
              <w:rPr>
                <w:rFonts w:eastAsiaTheme="minorEastAsia"/>
                <w:lang w:val="en-US"/>
              </w:rPr>
            </w:pPr>
            <w:r w:rsidRPr="008523D2">
              <w:rPr>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7DFA3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17F4FF07" w14:textId="77777777" w:rsidR="00E060BF" w:rsidRPr="00480423" w:rsidRDefault="00E060BF" w:rsidP="00AF6673">
            <w:pPr>
              <w:pStyle w:val="TAC"/>
              <w:rPr>
                <w:rFonts w:eastAsiaTheme="minorEastAsia"/>
                <w:lang w:val="en-US" w:eastAsia="zh-CN"/>
              </w:rPr>
            </w:pPr>
          </w:p>
        </w:tc>
      </w:tr>
      <w:tr w:rsidR="00E060BF" w:rsidRPr="00480423" w14:paraId="6DCFA312" w14:textId="77777777" w:rsidTr="005A0D4C">
        <w:trPr>
          <w:trHeight w:val="29"/>
        </w:trPr>
        <w:tc>
          <w:tcPr>
            <w:tcW w:w="3066" w:type="dxa"/>
            <w:tcBorders>
              <w:top w:val="nil"/>
              <w:left w:val="single" w:sz="4" w:space="0" w:color="auto"/>
              <w:bottom w:val="nil"/>
              <w:right w:val="single" w:sz="4" w:space="0" w:color="auto"/>
            </w:tcBorders>
            <w:vAlign w:val="center"/>
          </w:tcPr>
          <w:p w14:paraId="6B453B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5A14861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68C6A4"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997A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10953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825F52" w14:textId="77777777" w:rsidTr="005A0D4C">
        <w:trPr>
          <w:trHeight w:val="29"/>
        </w:trPr>
        <w:tc>
          <w:tcPr>
            <w:tcW w:w="3066" w:type="dxa"/>
            <w:tcBorders>
              <w:top w:val="nil"/>
              <w:left w:val="single" w:sz="4" w:space="0" w:color="auto"/>
              <w:bottom w:val="nil"/>
              <w:right w:val="single" w:sz="4" w:space="0" w:color="auto"/>
            </w:tcBorders>
            <w:vAlign w:val="center"/>
          </w:tcPr>
          <w:p w14:paraId="51AFE1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07DB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48C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E7D0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362F093E" w14:textId="77777777" w:rsidR="00E060BF" w:rsidRPr="00480423" w:rsidRDefault="00E060BF" w:rsidP="00AF6673">
            <w:pPr>
              <w:pStyle w:val="TAC"/>
              <w:rPr>
                <w:rFonts w:eastAsiaTheme="minorEastAsia"/>
                <w:lang w:val="en-US" w:eastAsia="zh-CN"/>
              </w:rPr>
            </w:pPr>
          </w:p>
        </w:tc>
      </w:tr>
      <w:tr w:rsidR="00E060BF" w:rsidRPr="00480423" w14:paraId="579F4D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FB7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8A828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BEF740"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2003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126C6A3" w14:textId="77777777" w:rsidR="00E060BF" w:rsidRPr="00480423" w:rsidRDefault="00E060BF" w:rsidP="00AF6673">
            <w:pPr>
              <w:pStyle w:val="TAC"/>
              <w:rPr>
                <w:rFonts w:eastAsiaTheme="minorEastAsia"/>
                <w:lang w:val="en-US" w:eastAsia="zh-CN"/>
              </w:rPr>
            </w:pPr>
          </w:p>
        </w:tc>
      </w:tr>
      <w:tr w:rsidR="00E060BF" w:rsidRPr="00480423" w14:paraId="38D35FEB" w14:textId="77777777" w:rsidTr="005A0D4C">
        <w:trPr>
          <w:trHeight w:val="29"/>
        </w:trPr>
        <w:tc>
          <w:tcPr>
            <w:tcW w:w="3066" w:type="dxa"/>
            <w:tcBorders>
              <w:top w:val="single" w:sz="4" w:space="0" w:color="auto"/>
              <w:left w:val="single" w:sz="4" w:space="0" w:color="auto"/>
              <w:bottom w:val="nil"/>
              <w:right w:val="single" w:sz="4" w:space="0" w:color="auto"/>
            </w:tcBorders>
          </w:tcPr>
          <w:p w14:paraId="15720158"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51AA370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CA_n1A-n78A</w:t>
            </w:r>
          </w:p>
          <w:p w14:paraId="0A0CF76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2E7B322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7401447" w14:textId="77777777" w:rsidR="00E060BF" w:rsidRPr="00480423" w:rsidRDefault="00E060BF" w:rsidP="00AF6673">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056C9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C746856"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4902F8B9" w14:textId="77777777" w:rsidTr="005A0D4C">
        <w:trPr>
          <w:trHeight w:val="29"/>
        </w:trPr>
        <w:tc>
          <w:tcPr>
            <w:tcW w:w="3066" w:type="dxa"/>
            <w:tcBorders>
              <w:top w:val="nil"/>
              <w:left w:val="single" w:sz="4" w:space="0" w:color="auto"/>
              <w:bottom w:val="nil"/>
              <w:right w:val="single" w:sz="4" w:space="0" w:color="auto"/>
            </w:tcBorders>
            <w:vAlign w:val="center"/>
          </w:tcPr>
          <w:p w14:paraId="201396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E48C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A4372" w14:textId="77777777" w:rsidR="00E060BF" w:rsidRPr="00480423" w:rsidRDefault="00E060BF" w:rsidP="00AF6673">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64A47C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AAF7AB3" w14:textId="77777777" w:rsidR="00E060BF" w:rsidRPr="00480423" w:rsidRDefault="00E060BF" w:rsidP="00AF6673">
            <w:pPr>
              <w:pStyle w:val="TAC"/>
              <w:rPr>
                <w:rFonts w:eastAsiaTheme="minorEastAsia"/>
                <w:lang w:val="en-US" w:eastAsia="zh-CN"/>
              </w:rPr>
            </w:pPr>
          </w:p>
        </w:tc>
      </w:tr>
      <w:tr w:rsidR="00E060BF" w:rsidRPr="00480423" w14:paraId="20E2BF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0CA6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6CA42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1F550"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6B8CB7A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06F8234" w14:textId="77777777" w:rsidR="00E060BF" w:rsidRPr="00480423" w:rsidRDefault="00E060BF" w:rsidP="00AF6673">
            <w:pPr>
              <w:pStyle w:val="TAC"/>
              <w:rPr>
                <w:rFonts w:eastAsiaTheme="minorEastAsia"/>
                <w:lang w:val="en-US" w:eastAsia="zh-CN"/>
              </w:rPr>
            </w:pPr>
          </w:p>
        </w:tc>
      </w:tr>
      <w:tr w:rsidR="00E060BF" w:rsidRPr="00480423" w14:paraId="2440A8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D033EC"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F64C29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CA_n1A-n78A</w:t>
            </w:r>
          </w:p>
          <w:p w14:paraId="278B181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1E280B64"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49B76D" w14:textId="77777777" w:rsidR="00E060BF" w:rsidRPr="00480423" w:rsidRDefault="00E060BF" w:rsidP="00AF6673">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40E77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A10740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1D9BA8A" w14:textId="77777777" w:rsidTr="005A0D4C">
        <w:trPr>
          <w:trHeight w:val="29"/>
        </w:trPr>
        <w:tc>
          <w:tcPr>
            <w:tcW w:w="3066" w:type="dxa"/>
            <w:tcBorders>
              <w:top w:val="nil"/>
              <w:left w:val="single" w:sz="4" w:space="0" w:color="auto"/>
              <w:bottom w:val="nil"/>
              <w:right w:val="single" w:sz="4" w:space="0" w:color="auto"/>
            </w:tcBorders>
            <w:vAlign w:val="center"/>
          </w:tcPr>
          <w:p w14:paraId="5F8AB4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3B1D8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81F54" w14:textId="77777777" w:rsidR="00E060BF" w:rsidRPr="00480423" w:rsidRDefault="00E060BF" w:rsidP="00AF6673">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106B33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915BBFE" w14:textId="77777777" w:rsidR="00E060BF" w:rsidRPr="00480423" w:rsidRDefault="00E060BF" w:rsidP="00AF6673">
            <w:pPr>
              <w:pStyle w:val="TAC"/>
              <w:rPr>
                <w:rFonts w:eastAsiaTheme="minorEastAsia"/>
                <w:lang w:val="en-US" w:eastAsia="zh-CN"/>
              </w:rPr>
            </w:pPr>
          </w:p>
        </w:tc>
      </w:tr>
      <w:tr w:rsidR="00E060BF" w:rsidRPr="00480423" w14:paraId="16C13B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D633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4AA6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A0E2E"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DECF9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1CF3F6E" w14:textId="77777777" w:rsidR="00E060BF" w:rsidRPr="00480423" w:rsidRDefault="00E060BF" w:rsidP="00AF6673">
            <w:pPr>
              <w:pStyle w:val="TAC"/>
              <w:rPr>
                <w:rFonts w:eastAsiaTheme="minorEastAsia"/>
                <w:lang w:val="en-US" w:eastAsia="zh-CN"/>
              </w:rPr>
            </w:pPr>
          </w:p>
        </w:tc>
      </w:tr>
      <w:tr w:rsidR="00E060BF" w:rsidRPr="00480423" w14:paraId="26455D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1FDCFA"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776D0A7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D3707B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332FCF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C448B0C"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C972A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E441E2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59E0759" w14:textId="77777777" w:rsidTr="005A0D4C">
        <w:trPr>
          <w:trHeight w:val="29"/>
        </w:trPr>
        <w:tc>
          <w:tcPr>
            <w:tcW w:w="3066" w:type="dxa"/>
            <w:tcBorders>
              <w:top w:val="nil"/>
              <w:left w:val="single" w:sz="4" w:space="0" w:color="auto"/>
              <w:bottom w:val="nil"/>
              <w:right w:val="single" w:sz="4" w:space="0" w:color="auto"/>
            </w:tcBorders>
            <w:vAlign w:val="center"/>
          </w:tcPr>
          <w:p w14:paraId="4E17BB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8C162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3B24A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3FAA5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19A4036" w14:textId="77777777" w:rsidR="00E060BF" w:rsidRPr="00480423" w:rsidRDefault="00E060BF" w:rsidP="00AF6673">
            <w:pPr>
              <w:pStyle w:val="TAC"/>
              <w:rPr>
                <w:rFonts w:eastAsiaTheme="minorEastAsia"/>
                <w:lang w:val="en-US" w:eastAsia="zh-CN"/>
              </w:rPr>
            </w:pPr>
          </w:p>
        </w:tc>
      </w:tr>
      <w:tr w:rsidR="00E060BF" w:rsidRPr="00480423" w14:paraId="45C761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8CAF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357B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7C51D"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FA1E2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08E14F8" w14:textId="77777777" w:rsidR="00E060BF" w:rsidRPr="00480423" w:rsidRDefault="00E060BF" w:rsidP="00AF6673">
            <w:pPr>
              <w:pStyle w:val="TAC"/>
              <w:rPr>
                <w:rFonts w:eastAsiaTheme="minorEastAsia"/>
                <w:lang w:val="en-US" w:eastAsia="zh-CN"/>
              </w:rPr>
            </w:pPr>
          </w:p>
        </w:tc>
      </w:tr>
      <w:tr w:rsidR="00E060BF" w:rsidRPr="00480423" w14:paraId="621545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E5420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522375C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56A9F6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671DD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956E1D4"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452272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58ECB2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E1681A" w14:textId="77777777" w:rsidTr="005A0D4C">
        <w:trPr>
          <w:trHeight w:val="29"/>
        </w:trPr>
        <w:tc>
          <w:tcPr>
            <w:tcW w:w="3066" w:type="dxa"/>
            <w:tcBorders>
              <w:top w:val="nil"/>
              <w:left w:val="single" w:sz="4" w:space="0" w:color="auto"/>
              <w:bottom w:val="nil"/>
              <w:right w:val="single" w:sz="4" w:space="0" w:color="auto"/>
            </w:tcBorders>
            <w:vAlign w:val="center"/>
          </w:tcPr>
          <w:p w14:paraId="6523BC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47AE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CC080"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6119F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D184A26" w14:textId="77777777" w:rsidR="00E060BF" w:rsidRPr="00480423" w:rsidRDefault="00E060BF" w:rsidP="00AF6673">
            <w:pPr>
              <w:pStyle w:val="TAC"/>
              <w:rPr>
                <w:rFonts w:eastAsiaTheme="minorEastAsia"/>
                <w:lang w:val="en-US" w:eastAsia="zh-CN"/>
              </w:rPr>
            </w:pPr>
          </w:p>
        </w:tc>
      </w:tr>
      <w:tr w:rsidR="00E060BF" w:rsidRPr="00480423" w14:paraId="08A641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636E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6D88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D18D2"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71DF4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32A4BB0" w14:textId="77777777" w:rsidR="00E060BF" w:rsidRPr="00480423" w:rsidRDefault="00E060BF" w:rsidP="00AF6673">
            <w:pPr>
              <w:pStyle w:val="TAC"/>
              <w:rPr>
                <w:rFonts w:eastAsiaTheme="minorEastAsia"/>
                <w:lang w:val="en-US" w:eastAsia="zh-CN"/>
              </w:rPr>
            </w:pPr>
          </w:p>
        </w:tc>
      </w:tr>
      <w:tr w:rsidR="00E060BF" w:rsidRPr="00480423" w14:paraId="215891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3C1AA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35D69B2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050AD7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0BFA030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153AA05"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51AE40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4E5DCE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2FC84DF" w14:textId="77777777" w:rsidTr="005A0D4C">
        <w:trPr>
          <w:trHeight w:val="29"/>
        </w:trPr>
        <w:tc>
          <w:tcPr>
            <w:tcW w:w="3066" w:type="dxa"/>
            <w:tcBorders>
              <w:top w:val="nil"/>
              <w:left w:val="single" w:sz="4" w:space="0" w:color="auto"/>
              <w:bottom w:val="nil"/>
              <w:right w:val="single" w:sz="4" w:space="0" w:color="auto"/>
            </w:tcBorders>
            <w:vAlign w:val="center"/>
          </w:tcPr>
          <w:p w14:paraId="5DD9EB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AA92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8CAAF"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204834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22CFD42" w14:textId="77777777" w:rsidR="00E060BF" w:rsidRPr="00480423" w:rsidRDefault="00E060BF" w:rsidP="00AF6673">
            <w:pPr>
              <w:pStyle w:val="TAC"/>
              <w:rPr>
                <w:rFonts w:eastAsiaTheme="minorEastAsia"/>
                <w:lang w:val="en-US" w:eastAsia="zh-CN"/>
              </w:rPr>
            </w:pPr>
          </w:p>
        </w:tc>
      </w:tr>
      <w:tr w:rsidR="00E060BF" w:rsidRPr="00480423" w14:paraId="772C86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824C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B1737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8D9D5"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B97C3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1E05BBF" w14:textId="77777777" w:rsidR="00E060BF" w:rsidRPr="00480423" w:rsidRDefault="00E060BF" w:rsidP="00AF6673">
            <w:pPr>
              <w:pStyle w:val="TAC"/>
              <w:rPr>
                <w:rFonts w:eastAsiaTheme="minorEastAsia"/>
                <w:lang w:val="en-US" w:eastAsia="zh-CN"/>
              </w:rPr>
            </w:pPr>
          </w:p>
        </w:tc>
      </w:tr>
      <w:tr w:rsidR="00E060BF" w:rsidRPr="00480423" w14:paraId="310DFE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33AD9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13973A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BB8504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8EC70E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B5630F"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26A5EEF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6CC921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26FB79F" w14:textId="77777777" w:rsidTr="005A0D4C">
        <w:trPr>
          <w:trHeight w:val="29"/>
        </w:trPr>
        <w:tc>
          <w:tcPr>
            <w:tcW w:w="3066" w:type="dxa"/>
            <w:tcBorders>
              <w:top w:val="nil"/>
              <w:left w:val="single" w:sz="4" w:space="0" w:color="auto"/>
              <w:bottom w:val="nil"/>
              <w:right w:val="single" w:sz="4" w:space="0" w:color="auto"/>
            </w:tcBorders>
            <w:vAlign w:val="center"/>
          </w:tcPr>
          <w:p w14:paraId="00EE6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FFE5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D4266"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D890C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DB0CB30" w14:textId="77777777" w:rsidR="00E060BF" w:rsidRPr="00480423" w:rsidRDefault="00E060BF" w:rsidP="00AF6673">
            <w:pPr>
              <w:pStyle w:val="TAC"/>
              <w:rPr>
                <w:rFonts w:eastAsiaTheme="minorEastAsia"/>
                <w:lang w:val="en-US" w:eastAsia="zh-CN"/>
              </w:rPr>
            </w:pPr>
          </w:p>
        </w:tc>
      </w:tr>
      <w:tr w:rsidR="00E060BF" w:rsidRPr="00480423" w14:paraId="3F11FC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E417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6CCAD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EA480"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9E988D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F3428E6" w14:textId="77777777" w:rsidR="00E060BF" w:rsidRPr="00480423" w:rsidRDefault="00E060BF" w:rsidP="00AF6673">
            <w:pPr>
              <w:pStyle w:val="TAC"/>
              <w:rPr>
                <w:rFonts w:eastAsiaTheme="minorEastAsia"/>
                <w:lang w:val="en-US" w:eastAsia="zh-CN"/>
              </w:rPr>
            </w:pPr>
          </w:p>
        </w:tc>
      </w:tr>
      <w:tr w:rsidR="00E060BF" w:rsidRPr="00480423" w14:paraId="60E6D7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14CCA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lastRenderedPageBreak/>
              <w:t>CA_n1A-n78(2A)-n102A</w:t>
            </w:r>
          </w:p>
        </w:tc>
        <w:tc>
          <w:tcPr>
            <w:tcW w:w="2712" w:type="dxa"/>
            <w:tcBorders>
              <w:top w:val="single" w:sz="4" w:space="0" w:color="auto"/>
              <w:left w:val="single" w:sz="4" w:space="0" w:color="auto"/>
              <w:bottom w:val="nil"/>
              <w:right w:val="single" w:sz="4" w:space="0" w:color="auto"/>
            </w:tcBorders>
            <w:vAlign w:val="center"/>
          </w:tcPr>
          <w:p w14:paraId="28FC16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69FE0BC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21624C9"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68E10E8"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32B5E9D"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1D967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C6C46D8"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8729AD2" w14:textId="77777777" w:rsidTr="005A0D4C">
        <w:trPr>
          <w:trHeight w:val="29"/>
        </w:trPr>
        <w:tc>
          <w:tcPr>
            <w:tcW w:w="3066" w:type="dxa"/>
            <w:tcBorders>
              <w:top w:val="nil"/>
              <w:left w:val="single" w:sz="4" w:space="0" w:color="auto"/>
              <w:bottom w:val="nil"/>
              <w:right w:val="single" w:sz="4" w:space="0" w:color="auto"/>
            </w:tcBorders>
            <w:vAlign w:val="center"/>
          </w:tcPr>
          <w:p w14:paraId="12DC01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28E8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1C78D"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B313A2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A909A0C" w14:textId="77777777" w:rsidR="00E060BF" w:rsidRPr="00480423" w:rsidRDefault="00E060BF" w:rsidP="00AF6673">
            <w:pPr>
              <w:pStyle w:val="TAC"/>
              <w:rPr>
                <w:rFonts w:eastAsiaTheme="minorEastAsia"/>
                <w:lang w:val="en-US" w:eastAsia="zh-CN"/>
              </w:rPr>
            </w:pPr>
          </w:p>
        </w:tc>
      </w:tr>
      <w:tr w:rsidR="00E060BF" w:rsidRPr="00480423" w14:paraId="787512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FAA49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92E1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A03B1"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0FC874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2DD8CF3" w14:textId="77777777" w:rsidR="00E060BF" w:rsidRPr="00480423" w:rsidRDefault="00E060BF" w:rsidP="00AF6673">
            <w:pPr>
              <w:pStyle w:val="TAC"/>
              <w:rPr>
                <w:rFonts w:eastAsiaTheme="minorEastAsia"/>
                <w:lang w:val="en-US" w:eastAsia="zh-CN"/>
              </w:rPr>
            </w:pPr>
          </w:p>
        </w:tc>
      </w:tr>
      <w:tr w:rsidR="00E060BF" w:rsidRPr="00480423" w14:paraId="1F2D99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64075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1E7A1D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4DD6E83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48985C07"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80F59A7"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EF1EBB"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37AB5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586CB3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ACEFD18" w14:textId="77777777" w:rsidTr="005A0D4C">
        <w:trPr>
          <w:trHeight w:val="29"/>
        </w:trPr>
        <w:tc>
          <w:tcPr>
            <w:tcW w:w="3066" w:type="dxa"/>
            <w:tcBorders>
              <w:top w:val="nil"/>
              <w:left w:val="single" w:sz="4" w:space="0" w:color="auto"/>
              <w:bottom w:val="nil"/>
              <w:right w:val="single" w:sz="4" w:space="0" w:color="auto"/>
            </w:tcBorders>
            <w:vAlign w:val="center"/>
          </w:tcPr>
          <w:p w14:paraId="33668B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0882C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EB2F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A7556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2824648" w14:textId="77777777" w:rsidR="00E060BF" w:rsidRPr="00480423" w:rsidRDefault="00E060BF" w:rsidP="00AF6673">
            <w:pPr>
              <w:pStyle w:val="TAC"/>
              <w:rPr>
                <w:rFonts w:eastAsiaTheme="minorEastAsia"/>
                <w:lang w:val="en-US" w:eastAsia="zh-CN"/>
              </w:rPr>
            </w:pPr>
          </w:p>
        </w:tc>
      </w:tr>
      <w:tr w:rsidR="00E060BF" w:rsidRPr="00480423" w14:paraId="60CEF8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D039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3689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96502"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1B4E10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328D70D" w14:textId="77777777" w:rsidR="00E060BF" w:rsidRPr="00480423" w:rsidRDefault="00E060BF" w:rsidP="00AF6673">
            <w:pPr>
              <w:pStyle w:val="TAC"/>
              <w:rPr>
                <w:rFonts w:eastAsiaTheme="minorEastAsia"/>
                <w:lang w:val="en-US" w:eastAsia="zh-CN"/>
              </w:rPr>
            </w:pPr>
          </w:p>
        </w:tc>
      </w:tr>
      <w:tr w:rsidR="00E060BF" w:rsidRPr="00480423" w14:paraId="52A5C8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3132F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1D7DA3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77F8F08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243058BD"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6DC92180"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8171958"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93429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13829B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E7CA6B1" w14:textId="77777777" w:rsidTr="005A0D4C">
        <w:trPr>
          <w:trHeight w:val="29"/>
        </w:trPr>
        <w:tc>
          <w:tcPr>
            <w:tcW w:w="3066" w:type="dxa"/>
            <w:tcBorders>
              <w:top w:val="nil"/>
              <w:left w:val="single" w:sz="4" w:space="0" w:color="auto"/>
              <w:bottom w:val="nil"/>
              <w:right w:val="single" w:sz="4" w:space="0" w:color="auto"/>
            </w:tcBorders>
            <w:vAlign w:val="center"/>
          </w:tcPr>
          <w:p w14:paraId="3CFEEB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3414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D2CC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87C51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4488E02" w14:textId="77777777" w:rsidR="00E060BF" w:rsidRPr="00480423" w:rsidRDefault="00E060BF" w:rsidP="00AF6673">
            <w:pPr>
              <w:pStyle w:val="TAC"/>
              <w:rPr>
                <w:rFonts w:eastAsiaTheme="minorEastAsia"/>
                <w:lang w:val="en-US" w:eastAsia="zh-CN"/>
              </w:rPr>
            </w:pPr>
          </w:p>
        </w:tc>
      </w:tr>
      <w:tr w:rsidR="00E060BF" w:rsidRPr="00480423" w14:paraId="0EE1154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137E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9DFA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5B73A"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732F0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83AB290" w14:textId="77777777" w:rsidR="00E060BF" w:rsidRPr="00480423" w:rsidRDefault="00E060BF" w:rsidP="00AF6673">
            <w:pPr>
              <w:pStyle w:val="TAC"/>
              <w:rPr>
                <w:rFonts w:eastAsiaTheme="minorEastAsia"/>
                <w:lang w:val="en-US" w:eastAsia="zh-CN"/>
              </w:rPr>
            </w:pPr>
          </w:p>
        </w:tc>
      </w:tr>
      <w:tr w:rsidR="00E060BF" w:rsidRPr="00480423" w14:paraId="16BFAD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FB26C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1D0A96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A4244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1B539F64"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216708E"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1E8DE63"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DA85DE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27038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1CA29F2" w14:textId="77777777" w:rsidTr="005A0D4C">
        <w:trPr>
          <w:trHeight w:val="29"/>
        </w:trPr>
        <w:tc>
          <w:tcPr>
            <w:tcW w:w="3066" w:type="dxa"/>
            <w:tcBorders>
              <w:top w:val="nil"/>
              <w:left w:val="single" w:sz="4" w:space="0" w:color="auto"/>
              <w:bottom w:val="nil"/>
              <w:right w:val="single" w:sz="4" w:space="0" w:color="auto"/>
            </w:tcBorders>
            <w:vAlign w:val="center"/>
          </w:tcPr>
          <w:p w14:paraId="527BAE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5F99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55081"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30E2A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17A743D" w14:textId="77777777" w:rsidR="00E060BF" w:rsidRPr="00480423" w:rsidRDefault="00E060BF" w:rsidP="00AF6673">
            <w:pPr>
              <w:pStyle w:val="TAC"/>
              <w:rPr>
                <w:rFonts w:eastAsiaTheme="minorEastAsia"/>
                <w:lang w:val="en-US" w:eastAsia="zh-CN"/>
              </w:rPr>
            </w:pPr>
          </w:p>
        </w:tc>
      </w:tr>
      <w:tr w:rsidR="00E060BF" w:rsidRPr="00480423" w14:paraId="4E3F2F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B7DE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CDF72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9BFD"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60067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1E4B6A1" w14:textId="77777777" w:rsidR="00E060BF" w:rsidRPr="00480423" w:rsidRDefault="00E060BF" w:rsidP="00AF6673">
            <w:pPr>
              <w:pStyle w:val="TAC"/>
              <w:rPr>
                <w:rFonts w:eastAsiaTheme="minorEastAsia"/>
                <w:lang w:val="en-US" w:eastAsia="zh-CN"/>
              </w:rPr>
            </w:pPr>
          </w:p>
        </w:tc>
      </w:tr>
      <w:tr w:rsidR="00E060BF" w:rsidRPr="00480423" w14:paraId="0BDC4A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15F7D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0AD1B8B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AA8148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0D277268"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D5CB595"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8AED8A4"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6B9D8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2AC022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2383E2C" w14:textId="77777777" w:rsidTr="005A0D4C">
        <w:trPr>
          <w:trHeight w:val="29"/>
        </w:trPr>
        <w:tc>
          <w:tcPr>
            <w:tcW w:w="3066" w:type="dxa"/>
            <w:tcBorders>
              <w:top w:val="nil"/>
              <w:left w:val="single" w:sz="4" w:space="0" w:color="auto"/>
              <w:bottom w:val="nil"/>
              <w:right w:val="single" w:sz="4" w:space="0" w:color="auto"/>
            </w:tcBorders>
            <w:vAlign w:val="center"/>
          </w:tcPr>
          <w:p w14:paraId="1D107B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536E7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23070"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FC904A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DC4CEA3" w14:textId="77777777" w:rsidR="00E060BF" w:rsidRPr="00480423" w:rsidRDefault="00E060BF" w:rsidP="00AF6673">
            <w:pPr>
              <w:pStyle w:val="TAC"/>
              <w:rPr>
                <w:rFonts w:eastAsiaTheme="minorEastAsia"/>
                <w:lang w:val="en-US" w:eastAsia="zh-CN"/>
              </w:rPr>
            </w:pPr>
          </w:p>
        </w:tc>
      </w:tr>
      <w:tr w:rsidR="00E060BF" w:rsidRPr="00480423" w14:paraId="1D0302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B5FA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5B868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45367F"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E48823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EB8A79D" w14:textId="77777777" w:rsidR="00E060BF" w:rsidRPr="00480423" w:rsidRDefault="00E060BF" w:rsidP="00AF6673">
            <w:pPr>
              <w:pStyle w:val="TAC"/>
              <w:rPr>
                <w:rFonts w:eastAsiaTheme="minorEastAsia"/>
                <w:lang w:val="en-US" w:eastAsia="zh-CN"/>
              </w:rPr>
            </w:pPr>
          </w:p>
        </w:tc>
      </w:tr>
      <w:tr w:rsidR="00E060BF" w:rsidRPr="00480423" w14:paraId="118991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92719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681B9CD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065DDEA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A332C4B"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837169B"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46B1E95"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C8138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451648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41EADF" w14:textId="77777777" w:rsidTr="005A0D4C">
        <w:trPr>
          <w:trHeight w:val="29"/>
        </w:trPr>
        <w:tc>
          <w:tcPr>
            <w:tcW w:w="3066" w:type="dxa"/>
            <w:tcBorders>
              <w:top w:val="nil"/>
              <w:left w:val="single" w:sz="4" w:space="0" w:color="auto"/>
              <w:bottom w:val="nil"/>
              <w:right w:val="single" w:sz="4" w:space="0" w:color="auto"/>
            </w:tcBorders>
            <w:vAlign w:val="center"/>
          </w:tcPr>
          <w:p w14:paraId="65A9CB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0343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061DF"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9F788D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848ADD6" w14:textId="77777777" w:rsidR="00E060BF" w:rsidRPr="00480423" w:rsidRDefault="00E060BF" w:rsidP="00AF6673">
            <w:pPr>
              <w:pStyle w:val="TAC"/>
              <w:rPr>
                <w:rFonts w:eastAsiaTheme="minorEastAsia"/>
                <w:lang w:val="en-US" w:eastAsia="zh-CN"/>
              </w:rPr>
            </w:pPr>
          </w:p>
        </w:tc>
      </w:tr>
      <w:tr w:rsidR="00E060BF" w:rsidRPr="00480423" w14:paraId="7D995F8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DC37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5804B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A65E8"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E445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5439AE0" w14:textId="77777777" w:rsidR="00E060BF" w:rsidRPr="00480423" w:rsidRDefault="00E060BF" w:rsidP="00AF6673">
            <w:pPr>
              <w:pStyle w:val="TAC"/>
              <w:rPr>
                <w:rFonts w:eastAsiaTheme="minorEastAsia"/>
                <w:lang w:val="en-US" w:eastAsia="zh-CN"/>
              </w:rPr>
            </w:pPr>
          </w:p>
        </w:tc>
      </w:tr>
      <w:tr w:rsidR="00E060BF" w:rsidRPr="00480423" w14:paraId="4BB5D6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F2F4A4" w14:textId="77777777" w:rsidR="00E060BF" w:rsidRPr="00480423" w:rsidRDefault="00E060BF" w:rsidP="00AF6673">
            <w:pPr>
              <w:pStyle w:val="TAC"/>
              <w:rPr>
                <w:rFonts w:eastAsiaTheme="minorEastAsia"/>
                <w:lang w:val="en-US" w:eastAsia="zh-CN"/>
              </w:rPr>
            </w:pPr>
            <w:r w:rsidRPr="00480423">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26A02A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CA_n1A-n78A</w:t>
            </w:r>
          </w:p>
          <w:p w14:paraId="69949BE7"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052DE7CE" w14:textId="77777777" w:rsidR="00E060BF" w:rsidRPr="00480423" w:rsidRDefault="00E060BF" w:rsidP="00AF6673">
            <w:pPr>
              <w:pStyle w:val="TAC"/>
              <w:rPr>
                <w:color w:val="000000"/>
                <w:lang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22791D"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E8D3EFA"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6F4CF0E" w14:textId="77777777" w:rsidTr="005A0D4C">
        <w:trPr>
          <w:trHeight w:val="29"/>
        </w:trPr>
        <w:tc>
          <w:tcPr>
            <w:tcW w:w="3066" w:type="dxa"/>
            <w:tcBorders>
              <w:top w:val="nil"/>
              <w:left w:val="single" w:sz="4" w:space="0" w:color="auto"/>
              <w:bottom w:val="nil"/>
              <w:right w:val="single" w:sz="4" w:space="0" w:color="auto"/>
            </w:tcBorders>
            <w:vAlign w:val="center"/>
          </w:tcPr>
          <w:p w14:paraId="19FEA2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B8B058"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4052154F" w14:textId="77777777" w:rsidR="00E060BF" w:rsidRPr="00480423" w:rsidRDefault="00E060BF" w:rsidP="00AF6673">
            <w:pPr>
              <w:pStyle w:val="TAC"/>
              <w:rPr>
                <w:color w:val="000000"/>
                <w:lang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083C69"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F025146" w14:textId="77777777" w:rsidR="00E060BF" w:rsidRPr="00480423" w:rsidRDefault="00E060BF" w:rsidP="00AF6673">
            <w:pPr>
              <w:pStyle w:val="TAC"/>
              <w:rPr>
                <w:rFonts w:eastAsiaTheme="minorEastAsia"/>
                <w:lang w:val="en-US" w:eastAsia="zh-CN"/>
              </w:rPr>
            </w:pPr>
          </w:p>
        </w:tc>
      </w:tr>
      <w:tr w:rsidR="00E060BF" w:rsidRPr="00480423" w14:paraId="65F907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B84A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00287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CD5E3" w14:textId="77777777" w:rsidR="00E060BF" w:rsidRPr="00480423" w:rsidRDefault="00E060BF" w:rsidP="00AF6673">
            <w:pPr>
              <w:pStyle w:val="TAC"/>
              <w:rPr>
                <w:color w:val="000000"/>
                <w:lang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34646F2"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1C97D0" w14:textId="77777777" w:rsidR="00E060BF" w:rsidRPr="00480423" w:rsidRDefault="00E060BF" w:rsidP="00AF6673">
            <w:pPr>
              <w:pStyle w:val="TAC"/>
              <w:rPr>
                <w:rFonts w:eastAsiaTheme="minorEastAsia"/>
                <w:lang w:val="en-US" w:eastAsia="zh-CN"/>
              </w:rPr>
            </w:pPr>
          </w:p>
        </w:tc>
      </w:tr>
      <w:tr w:rsidR="00E060BF" w:rsidRPr="00480423" w14:paraId="494FC274" w14:textId="77777777" w:rsidTr="005A0D4C">
        <w:trPr>
          <w:trHeight w:val="29"/>
        </w:trPr>
        <w:tc>
          <w:tcPr>
            <w:tcW w:w="3066" w:type="dxa"/>
            <w:tcBorders>
              <w:top w:val="nil"/>
              <w:left w:val="single" w:sz="4" w:space="0" w:color="auto"/>
              <w:bottom w:val="nil"/>
              <w:right w:val="single" w:sz="4" w:space="0" w:color="auto"/>
            </w:tcBorders>
            <w:vAlign w:val="center"/>
          </w:tcPr>
          <w:p w14:paraId="1DB35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04FC2F05"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9A480AC" w14:textId="77777777" w:rsidR="00E060BF" w:rsidRPr="00480423" w:rsidRDefault="00E060BF" w:rsidP="00AF667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16E9269F" w14:textId="77777777" w:rsidR="00E060BF" w:rsidRPr="00480423" w:rsidRDefault="00E060BF" w:rsidP="00AF667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7B56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C3F3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6F06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118A65" w14:textId="77777777" w:rsidTr="005A0D4C">
        <w:trPr>
          <w:trHeight w:val="29"/>
        </w:trPr>
        <w:tc>
          <w:tcPr>
            <w:tcW w:w="3066" w:type="dxa"/>
            <w:tcBorders>
              <w:top w:val="nil"/>
              <w:left w:val="single" w:sz="4" w:space="0" w:color="auto"/>
              <w:bottom w:val="nil"/>
              <w:right w:val="single" w:sz="4" w:space="0" w:color="auto"/>
            </w:tcBorders>
            <w:vAlign w:val="center"/>
          </w:tcPr>
          <w:p w14:paraId="13E3C9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8AD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E2E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4487A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A147D24" w14:textId="77777777" w:rsidR="00E060BF" w:rsidRPr="00480423" w:rsidRDefault="00E060BF" w:rsidP="00AF6673">
            <w:pPr>
              <w:pStyle w:val="TAC"/>
              <w:rPr>
                <w:rFonts w:eastAsiaTheme="minorEastAsia"/>
                <w:lang w:val="en-US" w:eastAsia="zh-CN"/>
              </w:rPr>
            </w:pPr>
          </w:p>
        </w:tc>
      </w:tr>
      <w:tr w:rsidR="00E060BF" w:rsidRPr="00480423" w14:paraId="7022A1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F727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9FEA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2AB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FA27B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75C046E" w14:textId="77777777" w:rsidR="00E060BF" w:rsidRPr="00480423" w:rsidRDefault="00E060BF" w:rsidP="00AF6673">
            <w:pPr>
              <w:pStyle w:val="TAC"/>
              <w:rPr>
                <w:rFonts w:eastAsiaTheme="minorEastAsia"/>
                <w:lang w:val="en-US" w:eastAsia="zh-CN"/>
              </w:rPr>
            </w:pPr>
          </w:p>
        </w:tc>
      </w:tr>
      <w:tr w:rsidR="00E060BF" w:rsidRPr="00480423" w14:paraId="2410AE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9454FA" w14:textId="77777777" w:rsidR="00E060BF" w:rsidRPr="00480423" w:rsidRDefault="00E060BF" w:rsidP="00AF6673">
            <w:pPr>
              <w:pStyle w:val="TAC"/>
              <w:rPr>
                <w:rFonts w:eastAsiaTheme="minorEastAsia"/>
                <w:lang w:val="en-US" w:eastAsia="zh-CN"/>
              </w:rPr>
            </w:pPr>
            <w:r w:rsidRPr="00480423">
              <w:rPr>
                <w:rFonts w:eastAsiaTheme="minorEastAsia"/>
                <w:lang w:eastAsia="zh-CN"/>
              </w:rPr>
              <w:lastRenderedPageBreak/>
              <w:t>CA_n2A-n5A-n41A</w:t>
            </w:r>
          </w:p>
        </w:tc>
        <w:tc>
          <w:tcPr>
            <w:tcW w:w="2712" w:type="dxa"/>
            <w:tcBorders>
              <w:top w:val="single" w:sz="4" w:space="0" w:color="auto"/>
              <w:left w:val="single" w:sz="4" w:space="0" w:color="auto"/>
              <w:bottom w:val="nil"/>
              <w:right w:val="single" w:sz="4" w:space="0" w:color="auto"/>
            </w:tcBorders>
            <w:vAlign w:val="center"/>
          </w:tcPr>
          <w:p w14:paraId="048CFB07" w14:textId="77777777" w:rsidR="00E060BF" w:rsidRPr="00480423" w:rsidRDefault="00E060BF" w:rsidP="00AF6673">
            <w:pPr>
              <w:pStyle w:val="TAC"/>
              <w:rPr>
                <w:rFonts w:eastAsiaTheme="minorEastAsia"/>
                <w:lang w:eastAsia="zh-CN"/>
              </w:rPr>
            </w:pPr>
            <w:r w:rsidRPr="00480423">
              <w:rPr>
                <w:rFonts w:eastAsiaTheme="minorEastAsia"/>
                <w:lang w:eastAsia="zh-CN"/>
              </w:rPr>
              <w:t>CA_n2A_n5A</w:t>
            </w:r>
          </w:p>
          <w:p w14:paraId="2F86E6EE" w14:textId="77777777" w:rsidR="00E060BF" w:rsidRPr="00480423" w:rsidRDefault="00E060BF" w:rsidP="00AF6673">
            <w:pPr>
              <w:pStyle w:val="TAC"/>
              <w:rPr>
                <w:rFonts w:eastAsiaTheme="minorEastAsia"/>
                <w:lang w:eastAsia="zh-CN"/>
              </w:rPr>
            </w:pPr>
            <w:r w:rsidRPr="00480423">
              <w:rPr>
                <w:rFonts w:eastAsiaTheme="minorEastAsia"/>
                <w:lang w:eastAsia="zh-CN"/>
              </w:rPr>
              <w:t>CA_n2A_n41A</w:t>
            </w:r>
          </w:p>
          <w:p w14:paraId="6555F274"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2D433C9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778F8C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46ED98E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4C91FCE" w14:textId="77777777" w:rsidTr="005A0D4C">
        <w:trPr>
          <w:trHeight w:val="29"/>
        </w:trPr>
        <w:tc>
          <w:tcPr>
            <w:tcW w:w="3066" w:type="dxa"/>
            <w:tcBorders>
              <w:top w:val="nil"/>
              <w:left w:val="single" w:sz="4" w:space="0" w:color="auto"/>
              <w:bottom w:val="nil"/>
              <w:right w:val="single" w:sz="4" w:space="0" w:color="auto"/>
            </w:tcBorders>
            <w:vAlign w:val="center"/>
          </w:tcPr>
          <w:p w14:paraId="2F0C5F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A760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F5C68"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28BEC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w:t>
            </w:r>
          </w:p>
        </w:tc>
        <w:tc>
          <w:tcPr>
            <w:tcW w:w="2387" w:type="dxa"/>
            <w:tcBorders>
              <w:top w:val="nil"/>
              <w:left w:val="single" w:sz="4" w:space="0" w:color="auto"/>
              <w:bottom w:val="nil"/>
              <w:right w:val="single" w:sz="4" w:space="0" w:color="auto"/>
            </w:tcBorders>
            <w:vAlign w:val="center"/>
          </w:tcPr>
          <w:p w14:paraId="642B8639" w14:textId="77777777" w:rsidR="00E060BF" w:rsidRPr="00480423" w:rsidRDefault="00E060BF" w:rsidP="00AF6673">
            <w:pPr>
              <w:pStyle w:val="TAC"/>
              <w:rPr>
                <w:rFonts w:eastAsiaTheme="minorEastAsia"/>
                <w:lang w:val="en-US" w:eastAsia="zh-CN"/>
              </w:rPr>
            </w:pPr>
          </w:p>
        </w:tc>
      </w:tr>
      <w:tr w:rsidR="00E060BF" w:rsidRPr="00480423" w14:paraId="453D4A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D61F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88AF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24C18"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EE19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5E498341" w14:textId="77777777" w:rsidR="00E060BF" w:rsidRPr="00480423" w:rsidRDefault="00E060BF" w:rsidP="00AF6673">
            <w:pPr>
              <w:pStyle w:val="TAC"/>
              <w:rPr>
                <w:rFonts w:eastAsiaTheme="minorEastAsia"/>
                <w:lang w:val="en-US" w:eastAsia="zh-CN"/>
              </w:rPr>
            </w:pPr>
          </w:p>
        </w:tc>
      </w:tr>
      <w:tr w:rsidR="00E060BF" w:rsidRPr="00480423" w14:paraId="137C5F5D" w14:textId="77777777" w:rsidTr="005A0D4C">
        <w:trPr>
          <w:trHeight w:val="29"/>
        </w:trPr>
        <w:tc>
          <w:tcPr>
            <w:tcW w:w="3066" w:type="dxa"/>
            <w:tcBorders>
              <w:top w:val="nil"/>
              <w:left w:val="single" w:sz="4" w:space="0" w:color="auto"/>
              <w:bottom w:val="nil"/>
              <w:right w:val="single" w:sz="4" w:space="0" w:color="auto"/>
            </w:tcBorders>
            <w:vAlign w:val="center"/>
          </w:tcPr>
          <w:p w14:paraId="5B64B92F"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422130D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0E5B901C"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69B43A2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2276B38"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490B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50C401"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4378FD46" w14:textId="77777777" w:rsidTr="005A0D4C">
        <w:trPr>
          <w:trHeight w:val="29"/>
        </w:trPr>
        <w:tc>
          <w:tcPr>
            <w:tcW w:w="3066" w:type="dxa"/>
            <w:tcBorders>
              <w:top w:val="nil"/>
              <w:left w:val="single" w:sz="4" w:space="0" w:color="auto"/>
              <w:bottom w:val="nil"/>
              <w:right w:val="single" w:sz="4" w:space="0" w:color="auto"/>
            </w:tcBorders>
            <w:vAlign w:val="center"/>
          </w:tcPr>
          <w:p w14:paraId="256336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10E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9BF4E"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6CBD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BDDAA0" w14:textId="77777777" w:rsidR="00E060BF" w:rsidRPr="00480423" w:rsidRDefault="00E060BF" w:rsidP="00AF6673">
            <w:pPr>
              <w:pStyle w:val="TAC"/>
              <w:rPr>
                <w:rFonts w:eastAsiaTheme="minorEastAsia"/>
                <w:lang w:val="en-US" w:eastAsia="zh-CN"/>
              </w:rPr>
            </w:pPr>
          </w:p>
        </w:tc>
      </w:tr>
      <w:tr w:rsidR="00E060BF" w:rsidRPr="00480423" w14:paraId="3F693B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9935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29B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3F9E8"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06F7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single" w:sz="4" w:space="0" w:color="auto"/>
              <w:right w:val="single" w:sz="4" w:space="0" w:color="auto"/>
            </w:tcBorders>
            <w:vAlign w:val="center"/>
          </w:tcPr>
          <w:p w14:paraId="2B538D87" w14:textId="77777777" w:rsidR="00E060BF" w:rsidRPr="00480423" w:rsidRDefault="00E060BF" w:rsidP="00AF6673">
            <w:pPr>
              <w:pStyle w:val="TAC"/>
              <w:rPr>
                <w:rFonts w:eastAsiaTheme="minorEastAsia"/>
                <w:lang w:val="en-US" w:eastAsia="zh-CN"/>
              </w:rPr>
            </w:pPr>
          </w:p>
        </w:tc>
      </w:tr>
      <w:tr w:rsidR="00E060BF" w:rsidRPr="00480423" w14:paraId="61346C42" w14:textId="77777777" w:rsidTr="005A0D4C">
        <w:trPr>
          <w:trHeight w:val="29"/>
        </w:trPr>
        <w:tc>
          <w:tcPr>
            <w:tcW w:w="3066" w:type="dxa"/>
            <w:tcBorders>
              <w:top w:val="nil"/>
              <w:left w:val="single" w:sz="4" w:space="0" w:color="auto"/>
              <w:bottom w:val="nil"/>
              <w:right w:val="single" w:sz="4" w:space="0" w:color="auto"/>
            </w:tcBorders>
            <w:vAlign w:val="center"/>
          </w:tcPr>
          <w:p w14:paraId="431A8896"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6BF6CC3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76053F2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4253DD9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26687C11"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116C50F9"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6B2E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D69C3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1B4D22FA" w14:textId="77777777" w:rsidTr="005A0D4C">
        <w:trPr>
          <w:trHeight w:val="29"/>
        </w:trPr>
        <w:tc>
          <w:tcPr>
            <w:tcW w:w="3066" w:type="dxa"/>
            <w:tcBorders>
              <w:top w:val="nil"/>
              <w:left w:val="single" w:sz="4" w:space="0" w:color="auto"/>
              <w:bottom w:val="nil"/>
              <w:right w:val="single" w:sz="4" w:space="0" w:color="auto"/>
            </w:tcBorders>
            <w:vAlign w:val="center"/>
          </w:tcPr>
          <w:p w14:paraId="3329FE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B30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626685"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03E0A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ACDFC1A" w14:textId="77777777" w:rsidR="00E060BF" w:rsidRPr="00480423" w:rsidRDefault="00E060BF" w:rsidP="00AF6673">
            <w:pPr>
              <w:pStyle w:val="TAC"/>
              <w:rPr>
                <w:rFonts w:eastAsiaTheme="minorEastAsia"/>
                <w:lang w:val="en-US" w:eastAsia="zh-CN"/>
              </w:rPr>
            </w:pPr>
          </w:p>
        </w:tc>
      </w:tr>
      <w:tr w:rsidR="00E060BF" w:rsidRPr="00480423" w14:paraId="46282F8E" w14:textId="77777777" w:rsidTr="005A0D4C">
        <w:trPr>
          <w:trHeight w:val="29"/>
        </w:trPr>
        <w:tc>
          <w:tcPr>
            <w:tcW w:w="3066" w:type="dxa"/>
            <w:tcBorders>
              <w:top w:val="nil"/>
              <w:left w:val="single" w:sz="4" w:space="0" w:color="auto"/>
              <w:bottom w:val="nil"/>
              <w:right w:val="single" w:sz="4" w:space="0" w:color="auto"/>
            </w:tcBorders>
            <w:vAlign w:val="center"/>
          </w:tcPr>
          <w:p w14:paraId="794386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605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B2F03"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5767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633011CF" w14:textId="77777777" w:rsidR="00E060BF" w:rsidRPr="00480423" w:rsidRDefault="00E060BF" w:rsidP="00AF6673">
            <w:pPr>
              <w:pStyle w:val="TAC"/>
              <w:rPr>
                <w:rFonts w:eastAsiaTheme="minorEastAsia"/>
                <w:lang w:val="en-US" w:eastAsia="zh-CN"/>
              </w:rPr>
            </w:pPr>
          </w:p>
        </w:tc>
      </w:tr>
      <w:tr w:rsidR="00E060BF" w:rsidRPr="00480423" w14:paraId="2D24FE4F" w14:textId="77777777" w:rsidTr="005A0D4C">
        <w:trPr>
          <w:trHeight w:val="29"/>
        </w:trPr>
        <w:tc>
          <w:tcPr>
            <w:tcW w:w="3066" w:type="dxa"/>
            <w:tcBorders>
              <w:top w:val="nil"/>
              <w:left w:val="single" w:sz="4" w:space="0" w:color="auto"/>
              <w:bottom w:val="nil"/>
              <w:right w:val="single" w:sz="4" w:space="0" w:color="auto"/>
            </w:tcBorders>
            <w:vAlign w:val="center"/>
          </w:tcPr>
          <w:p w14:paraId="0EB530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FF72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7C7E7"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ECEDC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6A53FD"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1</w:t>
            </w:r>
          </w:p>
        </w:tc>
      </w:tr>
      <w:tr w:rsidR="00E060BF" w:rsidRPr="00480423" w14:paraId="0BAA7DB8" w14:textId="77777777" w:rsidTr="005A0D4C">
        <w:trPr>
          <w:trHeight w:val="29"/>
        </w:trPr>
        <w:tc>
          <w:tcPr>
            <w:tcW w:w="3066" w:type="dxa"/>
            <w:tcBorders>
              <w:top w:val="nil"/>
              <w:left w:val="single" w:sz="4" w:space="0" w:color="auto"/>
              <w:bottom w:val="nil"/>
              <w:right w:val="single" w:sz="4" w:space="0" w:color="auto"/>
            </w:tcBorders>
            <w:vAlign w:val="center"/>
          </w:tcPr>
          <w:p w14:paraId="7F3CD7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2A93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59966B"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EC887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3D531E" w14:textId="77777777" w:rsidR="00E060BF" w:rsidRPr="00480423" w:rsidRDefault="00E060BF" w:rsidP="00AF6673">
            <w:pPr>
              <w:pStyle w:val="TAC"/>
              <w:rPr>
                <w:rFonts w:eastAsiaTheme="minorEastAsia"/>
                <w:lang w:val="en-US" w:eastAsia="zh-CN"/>
              </w:rPr>
            </w:pPr>
          </w:p>
        </w:tc>
      </w:tr>
      <w:tr w:rsidR="00E060BF" w:rsidRPr="00480423" w14:paraId="5543CD88" w14:textId="77777777" w:rsidTr="005A0D4C">
        <w:trPr>
          <w:trHeight w:val="29"/>
        </w:trPr>
        <w:tc>
          <w:tcPr>
            <w:tcW w:w="3066" w:type="dxa"/>
            <w:tcBorders>
              <w:top w:val="nil"/>
              <w:left w:val="single" w:sz="4" w:space="0" w:color="auto"/>
              <w:bottom w:val="nil"/>
              <w:right w:val="single" w:sz="4" w:space="0" w:color="auto"/>
            </w:tcBorders>
            <w:vAlign w:val="center"/>
          </w:tcPr>
          <w:p w14:paraId="26A5AA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97363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7ECD2"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14EC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CAFF482" w14:textId="77777777" w:rsidR="00E060BF" w:rsidRPr="00480423" w:rsidRDefault="00E060BF" w:rsidP="00AF6673">
            <w:pPr>
              <w:pStyle w:val="TAC"/>
              <w:rPr>
                <w:rFonts w:eastAsiaTheme="minorEastAsia"/>
                <w:lang w:val="en-US" w:eastAsia="zh-CN"/>
              </w:rPr>
            </w:pPr>
          </w:p>
        </w:tc>
      </w:tr>
      <w:tr w:rsidR="00E060BF" w:rsidRPr="00480423" w14:paraId="5591112A" w14:textId="77777777" w:rsidTr="005A0D4C">
        <w:trPr>
          <w:trHeight w:val="29"/>
        </w:trPr>
        <w:tc>
          <w:tcPr>
            <w:tcW w:w="3066" w:type="dxa"/>
            <w:tcBorders>
              <w:top w:val="nil"/>
              <w:left w:val="single" w:sz="4" w:space="0" w:color="auto"/>
              <w:bottom w:val="nil"/>
              <w:right w:val="single" w:sz="4" w:space="0" w:color="auto"/>
            </w:tcBorders>
            <w:vAlign w:val="center"/>
          </w:tcPr>
          <w:p w14:paraId="2530B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F555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75B20"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9FB3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AA2D1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2</w:t>
            </w:r>
          </w:p>
        </w:tc>
      </w:tr>
      <w:tr w:rsidR="00E060BF" w:rsidRPr="00480423" w14:paraId="7AD5AEFB" w14:textId="77777777" w:rsidTr="005A0D4C">
        <w:trPr>
          <w:trHeight w:val="29"/>
        </w:trPr>
        <w:tc>
          <w:tcPr>
            <w:tcW w:w="3066" w:type="dxa"/>
            <w:tcBorders>
              <w:top w:val="nil"/>
              <w:left w:val="single" w:sz="4" w:space="0" w:color="auto"/>
              <w:bottom w:val="nil"/>
              <w:right w:val="single" w:sz="4" w:space="0" w:color="auto"/>
            </w:tcBorders>
            <w:vAlign w:val="center"/>
          </w:tcPr>
          <w:p w14:paraId="394C66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44E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77210"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EF91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B466B9" w14:textId="77777777" w:rsidR="00E060BF" w:rsidRPr="00480423" w:rsidRDefault="00E060BF" w:rsidP="00AF6673">
            <w:pPr>
              <w:pStyle w:val="TAC"/>
              <w:rPr>
                <w:rFonts w:eastAsiaTheme="minorEastAsia"/>
                <w:lang w:val="en-US" w:eastAsia="zh-CN"/>
              </w:rPr>
            </w:pPr>
          </w:p>
        </w:tc>
      </w:tr>
      <w:tr w:rsidR="00E060BF" w:rsidRPr="00480423" w14:paraId="6C97E7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A6C2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2CA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106A0"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E7F7F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0221FA9C" w14:textId="77777777" w:rsidR="00E060BF" w:rsidRPr="00480423" w:rsidRDefault="00E060BF" w:rsidP="00AF6673">
            <w:pPr>
              <w:pStyle w:val="TAC"/>
              <w:rPr>
                <w:rFonts w:eastAsiaTheme="minorEastAsia"/>
                <w:lang w:val="en-US" w:eastAsia="zh-CN"/>
              </w:rPr>
            </w:pPr>
          </w:p>
        </w:tc>
      </w:tr>
      <w:tr w:rsidR="00E060BF" w:rsidRPr="00480423" w14:paraId="59BE89A2" w14:textId="77777777" w:rsidTr="005A0D4C">
        <w:trPr>
          <w:trHeight w:val="29"/>
        </w:trPr>
        <w:tc>
          <w:tcPr>
            <w:tcW w:w="3066" w:type="dxa"/>
            <w:tcBorders>
              <w:top w:val="nil"/>
              <w:left w:val="single" w:sz="4" w:space="0" w:color="auto"/>
              <w:bottom w:val="nil"/>
              <w:right w:val="single" w:sz="4" w:space="0" w:color="auto"/>
            </w:tcBorders>
            <w:vAlign w:val="center"/>
          </w:tcPr>
          <w:p w14:paraId="1A9E8EE5"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4FDCAB9A"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FB00690"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EF8B76C"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26A1A6C4"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8782D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B389E9"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760505DD" w14:textId="77777777" w:rsidTr="005A0D4C">
        <w:trPr>
          <w:trHeight w:val="29"/>
        </w:trPr>
        <w:tc>
          <w:tcPr>
            <w:tcW w:w="3066" w:type="dxa"/>
            <w:tcBorders>
              <w:top w:val="nil"/>
              <w:left w:val="single" w:sz="4" w:space="0" w:color="auto"/>
              <w:bottom w:val="nil"/>
              <w:right w:val="single" w:sz="4" w:space="0" w:color="auto"/>
            </w:tcBorders>
            <w:vAlign w:val="center"/>
          </w:tcPr>
          <w:p w14:paraId="7DB2EB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FFDF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B6B81"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F7FF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133C81" w14:textId="77777777" w:rsidR="00E060BF" w:rsidRPr="00480423" w:rsidRDefault="00E060BF" w:rsidP="00AF6673">
            <w:pPr>
              <w:pStyle w:val="TAC"/>
              <w:rPr>
                <w:rFonts w:eastAsiaTheme="minorEastAsia"/>
                <w:lang w:val="en-US" w:eastAsia="zh-CN"/>
              </w:rPr>
            </w:pPr>
          </w:p>
        </w:tc>
      </w:tr>
      <w:tr w:rsidR="00E060BF" w:rsidRPr="00480423" w14:paraId="73C745FC" w14:textId="77777777" w:rsidTr="005A0D4C">
        <w:trPr>
          <w:trHeight w:val="29"/>
        </w:trPr>
        <w:tc>
          <w:tcPr>
            <w:tcW w:w="3066" w:type="dxa"/>
            <w:tcBorders>
              <w:top w:val="nil"/>
              <w:left w:val="single" w:sz="4" w:space="0" w:color="auto"/>
              <w:bottom w:val="nil"/>
              <w:right w:val="single" w:sz="4" w:space="0" w:color="auto"/>
            </w:tcBorders>
            <w:vAlign w:val="center"/>
          </w:tcPr>
          <w:p w14:paraId="39BEE9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BE9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C4F34"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A72BA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09433EA7" w14:textId="77777777" w:rsidR="00E060BF" w:rsidRPr="00480423" w:rsidRDefault="00E060BF" w:rsidP="00AF6673">
            <w:pPr>
              <w:pStyle w:val="TAC"/>
              <w:rPr>
                <w:rFonts w:eastAsiaTheme="minorEastAsia"/>
                <w:lang w:val="en-US" w:eastAsia="zh-CN"/>
              </w:rPr>
            </w:pPr>
          </w:p>
        </w:tc>
      </w:tr>
      <w:tr w:rsidR="00E060BF" w:rsidRPr="00480423" w14:paraId="2DF1E7E8" w14:textId="77777777" w:rsidTr="005A0D4C">
        <w:trPr>
          <w:trHeight w:val="29"/>
        </w:trPr>
        <w:tc>
          <w:tcPr>
            <w:tcW w:w="3066" w:type="dxa"/>
            <w:tcBorders>
              <w:top w:val="nil"/>
              <w:left w:val="single" w:sz="4" w:space="0" w:color="auto"/>
              <w:bottom w:val="nil"/>
              <w:right w:val="single" w:sz="4" w:space="0" w:color="auto"/>
            </w:tcBorders>
            <w:vAlign w:val="center"/>
          </w:tcPr>
          <w:p w14:paraId="3ED4D30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B07E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DD423"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F02E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3BE5F5"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1</w:t>
            </w:r>
          </w:p>
        </w:tc>
      </w:tr>
      <w:tr w:rsidR="00E060BF" w:rsidRPr="00480423" w14:paraId="70BA07C8" w14:textId="77777777" w:rsidTr="005A0D4C">
        <w:trPr>
          <w:trHeight w:val="29"/>
        </w:trPr>
        <w:tc>
          <w:tcPr>
            <w:tcW w:w="3066" w:type="dxa"/>
            <w:tcBorders>
              <w:top w:val="nil"/>
              <w:left w:val="single" w:sz="4" w:space="0" w:color="auto"/>
              <w:bottom w:val="nil"/>
              <w:right w:val="single" w:sz="4" w:space="0" w:color="auto"/>
            </w:tcBorders>
            <w:vAlign w:val="center"/>
          </w:tcPr>
          <w:p w14:paraId="345A8B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737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455B6" w14:textId="77777777" w:rsidR="00E060BF" w:rsidRPr="00480423" w:rsidRDefault="00E060BF" w:rsidP="00AF6673">
            <w:pPr>
              <w:pStyle w:val="TAC"/>
              <w:rPr>
                <w:rFonts w:eastAsiaTheme="minorEastAsia"/>
                <w:lang w:val="en-US" w:eastAsia="zh-CN"/>
              </w:rPr>
            </w:pPr>
            <w:r w:rsidRPr="00480423">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2927B1" w14:textId="77777777" w:rsidR="00E060BF" w:rsidRPr="00480423" w:rsidRDefault="00E060BF" w:rsidP="00AF667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E4A5D1" w14:textId="77777777" w:rsidR="00E060BF" w:rsidRPr="00480423" w:rsidRDefault="00E060BF" w:rsidP="00AF6673">
            <w:pPr>
              <w:pStyle w:val="TAC"/>
              <w:rPr>
                <w:rFonts w:eastAsiaTheme="minorEastAsia"/>
                <w:lang w:val="en-US" w:eastAsia="zh-CN"/>
              </w:rPr>
            </w:pPr>
          </w:p>
        </w:tc>
      </w:tr>
      <w:tr w:rsidR="00E060BF" w:rsidRPr="00480423" w14:paraId="524F6E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C981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6A05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2F265"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F9EB54" w14:textId="77777777" w:rsidR="00E060BF" w:rsidRPr="00480423" w:rsidRDefault="00E060BF" w:rsidP="00AF667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0EC5B8CE" w14:textId="77777777" w:rsidR="00E060BF" w:rsidRPr="00480423" w:rsidRDefault="00E060BF" w:rsidP="00AF6673">
            <w:pPr>
              <w:pStyle w:val="TAC"/>
              <w:rPr>
                <w:rFonts w:eastAsiaTheme="minorEastAsia"/>
                <w:lang w:val="en-US" w:eastAsia="zh-CN"/>
              </w:rPr>
            </w:pPr>
          </w:p>
        </w:tc>
      </w:tr>
      <w:tr w:rsidR="00E060BF" w:rsidRPr="00480423" w14:paraId="6988D826" w14:textId="77777777" w:rsidTr="005A0D4C">
        <w:trPr>
          <w:trHeight w:val="29"/>
        </w:trPr>
        <w:tc>
          <w:tcPr>
            <w:tcW w:w="3066" w:type="dxa"/>
            <w:tcBorders>
              <w:top w:val="nil"/>
              <w:left w:val="single" w:sz="4" w:space="0" w:color="auto"/>
              <w:bottom w:val="nil"/>
              <w:right w:val="single" w:sz="4" w:space="0" w:color="auto"/>
            </w:tcBorders>
            <w:vAlign w:val="center"/>
          </w:tcPr>
          <w:p w14:paraId="4C5514B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77094F7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3B3A093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3C7FF7AB"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44D248E"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800F5C"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DA29F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7D76D4FC" w14:textId="77777777" w:rsidTr="005A0D4C">
        <w:trPr>
          <w:trHeight w:val="29"/>
        </w:trPr>
        <w:tc>
          <w:tcPr>
            <w:tcW w:w="3066" w:type="dxa"/>
            <w:tcBorders>
              <w:top w:val="nil"/>
              <w:left w:val="single" w:sz="4" w:space="0" w:color="auto"/>
              <w:bottom w:val="nil"/>
              <w:right w:val="single" w:sz="4" w:space="0" w:color="auto"/>
            </w:tcBorders>
            <w:vAlign w:val="center"/>
          </w:tcPr>
          <w:p w14:paraId="41D907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03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B52DA"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76302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4229339" w14:textId="77777777" w:rsidR="00E060BF" w:rsidRPr="00480423" w:rsidRDefault="00E060BF" w:rsidP="00AF6673">
            <w:pPr>
              <w:pStyle w:val="TAC"/>
              <w:rPr>
                <w:rFonts w:eastAsiaTheme="minorEastAsia"/>
                <w:lang w:val="en-US" w:eastAsia="zh-CN"/>
              </w:rPr>
            </w:pPr>
          </w:p>
        </w:tc>
      </w:tr>
      <w:tr w:rsidR="00E060BF" w:rsidRPr="00480423" w14:paraId="324E1050" w14:textId="77777777" w:rsidTr="005A0D4C">
        <w:trPr>
          <w:trHeight w:val="29"/>
        </w:trPr>
        <w:tc>
          <w:tcPr>
            <w:tcW w:w="3066" w:type="dxa"/>
            <w:tcBorders>
              <w:top w:val="nil"/>
              <w:left w:val="single" w:sz="4" w:space="0" w:color="auto"/>
              <w:bottom w:val="nil"/>
              <w:right w:val="single" w:sz="4" w:space="0" w:color="auto"/>
            </w:tcBorders>
            <w:vAlign w:val="center"/>
          </w:tcPr>
          <w:p w14:paraId="52D5BB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CD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80EE3"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DFD0A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4953E391" w14:textId="77777777" w:rsidR="00E060BF" w:rsidRPr="00480423" w:rsidRDefault="00E060BF" w:rsidP="00AF6673">
            <w:pPr>
              <w:pStyle w:val="TAC"/>
              <w:rPr>
                <w:rFonts w:eastAsiaTheme="minorEastAsia"/>
                <w:lang w:val="en-US" w:eastAsia="zh-CN"/>
              </w:rPr>
            </w:pPr>
          </w:p>
        </w:tc>
      </w:tr>
      <w:tr w:rsidR="00E060BF" w:rsidRPr="00480423" w14:paraId="72DDC239" w14:textId="77777777" w:rsidTr="005A0D4C">
        <w:trPr>
          <w:trHeight w:val="29"/>
        </w:trPr>
        <w:tc>
          <w:tcPr>
            <w:tcW w:w="3066" w:type="dxa"/>
            <w:tcBorders>
              <w:top w:val="nil"/>
              <w:left w:val="single" w:sz="4" w:space="0" w:color="auto"/>
              <w:bottom w:val="nil"/>
              <w:right w:val="single" w:sz="4" w:space="0" w:color="auto"/>
            </w:tcBorders>
            <w:vAlign w:val="center"/>
          </w:tcPr>
          <w:p w14:paraId="77D490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284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2A23B"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6688F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A0B21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w:t>
            </w:r>
          </w:p>
        </w:tc>
      </w:tr>
      <w:tr w:rsidR="00E060BF" w:rsidRPr="00480423" w14:paraId="5FC26F15" w14:textId="77777777" w:rsidTr="005A0D4C">
        <w:trPr>
          <w:trHeight w:val="29"/>
        </w:trPr>
        <w:tc>
          <w:tcPr>
            <w:tcW w:w="3066" w:type="dxa"/>
            <w:tcBorders>
              <w:top w:val="nil"/>
              <w:left w:val="single" w:sz="4" w:space="0" w:color="auto"/>
              <w:bottom w:val="nil"/>
              <w:right w:val="single" w:sz="4" w:space="0" w:color="auto"/>
            </w:tcBorders>
            <w:vAlign w:val="center"/>
          </w:tcPr>
          <w:p w14:paraId="4070ED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5B18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71295"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C20A72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BBA93BD" w14:textId="77777777" w:rsidR="00E060BF" w:rsidRPr="00480423" w:rsidRDefault="00E060BF" w:rsidP="00AF6673">
            <w:pPr>
              <w:pStyle w:val="TAC"/>
              <w:rPr>
                <w:rFonts w:eastAsiaTheme="minorEastAsia"/>
                <w:lang w:val="en-US" w:eastAsia="zh-CN"/>
              </w:rPr>
            </w:pPr>
          </w:p>
        </w:tc>
      </w:tr>
      <w:tr w:rsidR="00E060BF" w:rsidRPr="00480423" w14:paraId="15C6A4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2C66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52D5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5DA8F"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2E5CDE"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37AD7DFA" w14:textId="77777777" w:rsidR="00E060BF" w:rsidRPr="00480423" w:rsidRDefault="00E060BF" w:rsidP="00AF6673">
            <w:pPr>
              <w:pStyle w:val="TAC"/>
              <w:rPr>
                <w:rFonts w:eastAsiaTheme="minorEastAsia"/>
                <w:lang w:val="en-US" w:eastAsia="zh-CN"/>
              </w:rPr>
            </w:pPr>
          </w:p>
        </w:tc>
      </w:tr>
      <w:tr w:rsidR="00E060BF" w:rsidRPr="00480423" w14:paraId="0E38E9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A87E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5B01462E"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AEE2B20" w14:textId="77777777" w:rsidR="00E060BF" w:rsidRPr="00480423" w:rsidRDefault="00E060BF" w:rsidP="00AF667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DF95CD0" w14:textId="77777777" w:rsidR="00E060BF" w:rsidRPr="00480423" w:rsidRDefault="00E060BF" w:rsidP="00AF667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6A90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4497D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B823B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815194F" w14:textId="77777777" w:rsidTr="005A0D4C">
        <w:trPr>
          <w:trHeight w:val="29"/>
        </w:trPr>
        <w:tc>
          <w:tcPr>
            <w:tcW w:w="3066" w:type="dxa"/>
            <w:tcBorders>
              <w:top w:val="nil"/>
              <w:left w:val="single" w:sz="4" w:space="0" w:color="auto"/>
              <w:bottom w:val="nil"/>
              <w:right w:val="single" w:sz="4" w:space="0" w:color="auto"/>
            </w:tcBorders>
            <w:vAlign w:val="center"/>
          </w:tcPr>
          <w:p w14:paraId="3868FB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731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04F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F6B7B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F2AE4A" w14:textId="77777777" w:rsidR="00E060BF" w:rsidRPr="00480423" w:rsidRDefault="00E060BF" w:rsidP="00AF6673">
            <w:pPr>
              <w:pStyle w:val="TAC"/>
              <w:rPr>
                <w:rFonts w:eastAsiaTheme="minorEastAsia"/>
                <w:lang w:val="en-US" w:eastAsia="zh-CN"/>
              </w:rPr>
            </w:pPr>
          </w:p>
        </w:tc>
      </w:tr>
      <w:tr w:rsidR="00E060BF" w:rsidRPr="00480423" w14:paraId="4FF4C4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78D0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D17E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670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556C3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C9DE205" w14:textId="77777777" w:rsidR="00E060BF" w:rsidRPr="00480423" w:rsidRDefault="00E060BF" w:rsidP="00AF6673">
            <w:pPr>
              <w:pStyle w:val="TAC"/>
              <w:rPr>
                <w:rFonts w:eastAsiaTheme="minorEastAsia"/>
                <w:lang w:val="en-US" w:eastAsia="zh-CN"/>
              </w:rPr>
            </w:pPr>
          </w:p>
        </w:tc>
      </w:tr>
      <w:tr w:rsidR="00E060BF" w:rsidRPr="00480423" w14:paraId="3D3924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2988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CA_n2A-n5A-n66A</w:t>
            </w:r>
          </w:p>
        </w:tc>
        <w:tc>
          <w:tcPr>
            <w:tcW w:w="2712" w:type="dxa"/>
            <w:tcBorders>
              <w:top w:val="single" w:sz="4" w:space="0" w:color="auto"/>
              <w:left w:val="single" w:sz="4" w:space="0" w:color="auto"/>
              <w:bottom w:val="nil"/>
              <w:right w:val="single" w:sz="4" w:space="0" w:color="auto"/>
            </w:tcBorders>
            <w:vAlign w:val="center"/>
          </w:tcPr>
          <w:p w14:paraId="606648B3"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4EFFEFD7"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4BA0EBC3" w14:textId="77777777" w:rsidR="00E060BF" w:rsidRPr="00480423" w:rsidRDefault="00E060BF" w:rsidP="00AF6673">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7817D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C49C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C54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7E38BA6" w14:textId="77777777" w:rsidTr="005A0D4C">
        <w:trPr>
          <w:trHeight w:val="29"/>
        </w:trPr>
        <w:tc>
          <w:tcPr>
            <w:tcW w:w="3066" w:type="dxa"/>
            <w:tcBorders>
              <w:top w:val="nil"/>
              <w:left w:val="single" w:sz="4" w:space="0" w:color="auto"/>
              <w:bottom w:val="nil"/>
              <w:right w:val="single" w:sz="4" w:space="0" w:color="auto"/>
            </w:tcBorders>
            <w:vAlign w:val="center"/>
          </w:tcPr>
          <w:p w14:paraId="5447698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2A851E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C1B4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8EA039"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0A57E1A" w14:textId="77777777" w:rsidR="00E060BF" w:rsidRPr="00480423" w:rsidRDefault="00E060BF" w:rsidP="00AF6673">
            <w:pPr>
              <w:pStyle w:val="TAC"/>
              <w:rPr>
                <w:rFonts w:eastAsiaTheme="minorEastAsia"/>
                <w:lang w:val="sv-SE" w:eastAsia="zh-CN"/>
              </w:rPr>
            </w:pPr>
          </w:p>
        </w:tc>
      </w:tr>
      <w:tr w:rsidR="00E060BF" w:rsidRPr="00480423" w14:paraId="7E5ABA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71683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B740F8"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45F35"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054A7F"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07C69A" w14:textId="77777777" w:rsidR="00E060BF" w:rsidRPr="00480423" w:rsidRDefault="00E060BF" w:rsidP="00AF6673">
            <w:pPr>
              <w:pStyle w:val="TAC"/>
              <w:rPr>
                <w:rFonts w:eastAsiaTheme="minorEastAsia"/>
                <w:lang w:val="sv-SE" w:eastAsia="zh-CN"/>
              </w:rPr>
            </w:pPr>
          </w:p>
        </w:tc>
      </w:tr>
      <w:tr w:rsidR="00E060BF" w:rsidRPr="00480423" w14:paraId="67F6AD4A" w14:textId="77777777" w:rsidTr="005A0D4C">
        <w:trPr>
          <w:trHeight w:val="29"/>
        </w:trPr>
        <w:tc>
          <w:tcPr>
            <w:tcW w:w="3066" w:type="dxa"/>
            <w:tcBorders>
              <w:top w:val="nil"/>
              <w:left w:val="single" w:sz="4" w:space="0" w:color="auto"/>
              <w:bottom w:val="nil"/>
              <w:right w:val="single" w:sz="4" w:space="0" w:color="auto"/>
            </w:tcBorders>
            <w:vAlign w:val="center"/>
          </w:tcPr>
          <w:p w14:paraId="79C378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5AEC5694"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37C255CA"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562010C" w14:textId="77777777" w:rsidR="00E060BF" w:rsidRPr="00480423" w:rsidRDefault="00E060BF" w:rsidP="00AF6673">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BCEFA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7E5B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08636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7D7680" w14:textId="77777777" w:rsidTr="005A0D4C">
        <w:trPr>
          <w:trHeight w:val="29"/>
        </w:trPr>
        <w:tc>
          <w:tcPr>
            <w:tcW w:w="3066" w:type="dxa"/>
            <w:tcBorders>
              <w:top w:val="nil"/>
              <w:left w:val="single" w:sz="4" w:space="0" w:color="auto"/>
              <w:bottom w:val="nil"/>
              <w:right w:val="single" w:sz="4" w:space="0" w:color="auto"/>
            </w:tcBorders>
            <w:vAlign w:val="center"/>
          </w:tcPr>
          <w:p w14:paraId="7D62E5E4"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61A5F40"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50B2B"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4A4032"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8D9442" w14:textId="77777777" w:rsidR="00E060BF" w:rsidRPr="00480423" w:rsidRDefault="00E060BF" w:rsidP="00AF6673">
            <w:pPr>
              <w:pStyle w:val="TAC"/>
              <w:rPr>
                <w:rFonts w:eastAsiaTheme="minorEastAsia"/>
                <w:lang w:val="sv-SE" w:eastAsia="zh-CN"/>
              </w:rPr>
            </w:pPr>
          </w:p>
        </w:tc>
      </w:tr>
      <w:tr w:rsidR="00E060BF" w:rsidRPr="00480423" w14:paraId="5013D9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37F420"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9D518E"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4E9DEF"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0DC2A6"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BF13890" w14:textId="77777777" w:rsidR="00E060BF" w:rsidRPr="00480423" w:rsidRDefault="00E060BF" w:rsidP="00AF6673">
            <w:pPr>
              <w:pStyle w:val="TAC"/>
              <w:rPr>
                <w:rFonts w:eastAsiaTheme="minorEastAsia"/>
                <w:lang w:val="sv-SE" w:eastAsia="zh-CN"/>
              </w:rPr>
            </w:pPr>
          </w:p>
        </w:tc>
      </w:tr>
      <w:tr w:rsidR="00E060BF" w:rsidRPr="00480423" w14:paraId="23D9E2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8B367A"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0BB5A44A"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26C66AD"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23ABD2BE" w14:textId="77777777" w:rsidR="00E060BF" w:rsidRPr="00480423" w:rsidRDefault="00E060BF" w:rsidP="00AF6673">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1C078FA"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EDB9E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E01BDC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0</w:t>
            </w:r>
          </w:p>
        </w:tc>
      </w:tr>
      <w:tr w:rsidR="00E060BF" w:rsidRPr="00480423" w14:paraId="7EAFCFC4" w14:textId="77777777" w:rsidTr="005A0D4C">
        <w:trPr>
          <w:trHeight w:val="29"/>
        </w:trPr>
        <w:tc>
          <w:tcPr>
            <w:tcW w:w="3066" w:type="dxa"/>
            <w:tcBorders>
              <w:top w:val="nil"/>
              <w:left w:val="single" w:sz="4" w:space="0" w:color="auto"/>
              <w:bottom w:val="nil"/>
              <w:right w:val="single" w:sz="4" w:space="0" w:color="auto"/>
            </w:tcBorders>
            <w:vAlign w:val="center"/>
          </w:tcPr>
          <w:p w14:paraId="78DE507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3C1294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59C9BC"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9D00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2BC19F" w14:textId="77777777" w:rsidR="00E060BF" w:rsidRPr="00480423" w:rsidRDefault="00E060BF" w:rsidP="00AF6673">
            <w:pPr>
              <w:pStyle w:val="TAC"/>
              <w:rPr>
                <w:rFonts w:eastAsiaTheme="minorEastAsia"/>
                <w:lang w:val="sv-SE" w:eastAsia="zh-CN"/>
              </w:rPr>
            </w:pPr>
          </w:p>
        </w:tc>
      </w:tr>
      <w:tr w:rsidR="00E060BF" w:rsidRPr="00480423" w14:paraId="696267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C29EB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A4EDC51"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6FE78"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3D22E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471B611" w14:textId="77777777" w:rsidR="00E060BF" w:rsidRPr="00480423" w:rsidRDefault="00E060BF" w:rsidP="00AF6673">
            <w:pPr>
              <w:pStyle w:val="TAC"/>
              <w:rPr>
                <w:rFonts w:eastAsiaTheme="minorEastAsia"/>
                <w:lang w:val="sv-SE" w:eastAsia="zh-CN"/>
              </w:rPr>
            </w:pPr>
          </w:p>
        </w:tc>
      </w:tr>
      <w:tr w:rsidR="00E060BF" w:rsidRPr="00480423" w14:paraId="421AEFE2" w14:textId="77777777" w:rsidTr="005A0D4C">
        <w:trPr>
          <w:trHeight w:val="29"/>
        </w:trPr>
        <w:tc>
          <w:tcPr>
            <w:tcW w:w="3066" w:type="dxa"/>
            <w:tcBorders>
              <w:top w:val="nil"/>
              <w:left w:val="single" w:sz="4" w:space="0" w:color="auto"/>
              <w:bottom w:val="nil"/>
              <w:right w:val="single" w:sz="4" w:space="0" w:color="auto"/>
            </w:tcBorders>
            <w:vAlign w:val="center"/>
          </w:tcPr>
          <w:p w14:paraId="7F19D1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1C757E39"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6278017C"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0DDD567" w14:textId="77777777" w:rsidR="00E060BF" w:rsidRPr="00480423" w:rsidRDefault="00E060BF" w:rsidP="00AF6673">
            <w:pPr>
              <w:pStyle w:val="TAC"/>
              <w:rPr>
                <w:rFonts w:eastAsiaTheme="minorEastAsia"/>
                <w:lang w:val="en-US" w:eastAsia="zh-CN"/>
              </w:rPr>
            </w:pPr>
            <w:r w:rsidRPr="00480423">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950A4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CBC13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4C058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6658BB9" w14:textId="77777777" w:rsidTr="005A0D4C">
        <w:trPr>
          <w:trHeight w:val="29"/>
        </w:trPr>
        <w:tc>
          <w:tcPr>
            <w:tcW w:w="3066" w:type="dxa"/>
            <w:tcBorders>
              <w:top w:val="nil"/>
              <w:left w:val="single" w:sz="4" w:space="0" w:color="auto"/>
              <w:bottom w:val="nil"/>
              <w:right w:val="single" w:sz="4" w:space="0" w:color="auto"/>
            </w:tcBorders>
            <w:vAlign w:val="center"/>
          </w:tcPr>
          <w:p w14:paraId="1E719B4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75EB509"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3BD4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908683"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851AE5" w14:textId="77777777" w:rsidR="00E060BF" w:rsidRPr="00480423" w:rsidRDefault="00E060BF" w:rsidP="00AF6673">
            <w:pPr>
              <w:pStyle w:val="TAC"/>
              <w:rPr>
                <w:rFonts w:eastAsiaTheme="minorEastAsia"/>
                <w:lang w:val="sv-SE" w:eastAsia="zh-CN"/>
              </w:rPr>
            </w:pPr>
          </w:p>
        </w:tc>
      </w:tr>
      <w:tr w:rsidR="00E060BF" w:rsidRPr="00480423" w14:paraId="775D1A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AE0B7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5FFA3369"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32E12"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5B23BB"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2476A9CE" w14:textId="77777777" w:rsidR="00E060BF" w:rsidRPr="00480423" w:rsidRDefault="00E060BF" w:rsidP="00AF6673">
            <w:pPr>
              <w:pStyle w:val="TAC"/>
              <w:rPr>
                <w:rFonts w:eastAsiaTheme="minorEastAsia"/>
                <w:lang w:val="sv-SE" w:eastAsia="zh-CN"/>
              </w:rPr>
            </w:pPr>
          </w:p>
        </w:tc>
      </w:tr>
      <w:tr w:rsidR="00E060BF" w:rsidRPr="00480423" w14:paraId="1D0374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D82C90"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0532710D"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7B279FF0"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A2FBE70" w14:textId="77777777" w:rsidR="00E060BF" w:rsidRPr="00480423" w:rsidRDefault="00E060BF" w:rsidP="00AF6673">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4A99917"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2EF5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855465"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0</w:t>
            </w:r>
          </w:p>
        </w:tc>
      </w:tr>
      <w:tr w:rsidR="00E060BF" w:rsidRPr="00480423" w14:paraId="18343CA9" w14:textId="77777777" w:rsidTr="005A0D4C">
        <w:trPr>
          <w:trHeight w:val="29"/>
        </w:trPr>
        <w:tc>
          <w:tcPr>
            <w:tcW w:w="3066" w:type="dxa"/>
            <w:tcBorders>
              <w:top w:val="nil"/>
              <w:left w:val="single" w:sz="4" w:space="0" w:color="auto"/>
              <w:bottom w:val="nil"/>
              <w:right w:val="single" w:sz="4" w:space="0" w:color="auto"/>
            </w:tcBorders>
            <w:vAlign w:val="center"/>
          </w:tcPr>
          <w:p w14:paraId="2897E7E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6A84742"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28D9C"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BF83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1DBEFA" w14:textId="77777777" w:rsidR="00E060BF" w:rsidRPr="00480423" w:rsidRDefault="00E060BF" w:rsidP="00AF6673">
            <w:pPr>
              <w:pStyle w:val="TAC"/>
              <w:rPr>
                <w:rFonts w:eastAsiaTheme="minorEastAsia"/>
                <w:lang w:val="sv-SE" w:eastAsia="zh-CN"/>
              </w:rPr>
            </w:pPr>
          </w:p>
        </w:tc>
      </w:tr>
      <w:tr w:rsidR="00E060BF" w:rsidRPr="00480423" w14:paraId="5A4BC30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07EFF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68CD481"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13E8B"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8920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2B87ACC" w14:textId="77777777" w:rsidR="00E060BF" w:rsidRPr="00480423" w:rsidRDefault="00E060BF" w:rsidP="00AF6673">
            <w:pPr>
              <w:pStyle w:val="TAC"/>
              <w:rPr>
                <w:rFonts w:eastAsiaTheme="minorEastAsia"/>
                <w:lang w:val="sv-SE" w:eastAsia="zh-CN"/>
              </w:rPr>
            </w:pPr>
          </w:p>
        </w:tc>
      </w:tr>
      <w:tr w:rsidR="00E060BF" w:rsidRPr="00480423" w14:paraId="7EF5ACBA" w14:textId="77777777" w:rsidTr="005A0D4C">
        <w:trPr>
          <w:trHeight w:val="29"/>
        </w:trPr>
        <w:tc>
          <w:tcPr>
            <w:tcW w:w="3066" w:type="dxa"/>
            <w:tcBorders>
              <w:top w:val="nil"/>
              <w:left w:val="single" w:sz="4" w:space="0" w:color="auto"/>
              <w:bottom w:val="nil"/>
              <w:right w:val="single" w:sz="4" w:space="0" w:color="auto"/>
            </w:tcBorders>
            <w:vAlign w:val="center"/>
          </w:tcPr>
          <w:p w14:paraId="27865C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688A383B"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199C1723"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14305C2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E4D089C" w14:textId="77777777" w:rsidR="00E060BF" w:rsidRPr="00480423" w:rsidRDefault="00E060BF" w:rsidP="00AF6673">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500F7C"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6EAE1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F1A4C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6C5890" w14:textId="77777777" w:rsidTr="005A0D4C">
        <w:trPr>
          <w:trHeight w:val="29"/>
        </w:trPr>
        <w:tc>
          <w:tcPr>
            <w:tcW w:w="3066" w:type="dxa"/>
            <w:tcBorders>
              <w:top w:val="nil"/>
              <w:left w:val="single" w:sz="4" w:space="0" w:color="auto"/>
              <w:bottom w:val="nil"/>
              <w:right w:val="single" w:sz="4" w:space="0" w:color="auto"/>
            </w:tcBorders>
            <w:vAlign w:val="center"/>
          </w:tcPr>
          <w:p w14:paraId="31F060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E24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B3FC0"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4987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8F2A337" w14:textId="77777777" w:rsidR="00E060BF" w:rsidRPr="00480423" w:rsidRDefault="00E060BF" w:rsidP="00AF6673">
            <w:pPr>
              <w:pStyle w:val="TAC"/>
              <w:rPr>
                <w:rFonts w:eastAsiaTheme="minorEastAsia"/>
                <w:lang w:val="en-US" w:eastAsia="zh-CN"/>
              </w:rPr>
            </w:pPr>
          </w:p>
        </w:tc>
      </w:tr>
      <w:tr w:rsidR="00E060BF" w:rsidRPr="00480423" w14:paraId="0914EE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8E4F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7F3F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59011"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64841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D1F42" w14:textId="77777777" w:rsidR="00E060BF" w:rsidRPr="00480423" w:rsidRDefault="00E060BF" w:rsidP="00AF6673">
            <w:pPr>
              <w:pStyle w:val="TAC"/>
              <w:rPr>
                <w:rFonts w:eastAsiaTheme="minorEastAsia"/>
                <w:lang w:val="en-US" w:eastAsia="zh-CN"/>
              </w:rPr>
            </w:pPr>
          </w:p>
        </w:tc>
      </w:tr>
      <w:tr w:rsidR="00E060BF" w:rsidRPr="00480423" w14:paraId="31246B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1B42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47D83836"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4CF1570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CA_n2A-n5A</w:t>
            </w:r>
          </w:p>
          <w:p w14:paraId="61A43EC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CA_n2A-n77A</w:t>
            </w:r>
            <w:r w:rsidRPr="00480423">
              <w:rPr>
                <w:kern w:val="2"/>
                <w:vertAlign w:val="superscript"/>
              </w:rPr>
              <w:t>7</w:t>
            </w:r>
          </w:p>
          <w:p w14:paraId="7508F13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CA_n5A-n77A</w:t>
            </w:r>
            <w:r w:rsidRPr="00480423">
              <w:rPr>
                <w:kern w:val="2"/>
                <w:vertAlign w:val="superscript"/>
              </w:rPr>
              <w:t>7</w:t>
            </w:r>
          </w:p>
          <w:p w14:paraId="731BC40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B3BCE4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6476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2C3C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470C37" w14:textId="77777777" w:rsidTr="005A0D4C">
        <w:trPr>
          <w:trHeight w:val="29"/>
        </w:trPr>
        <w:tc>
          <w:tcPr>
            <w:tcW w:w="3066" w:type="dxa"/>
            <w:tcBorders>
              <w:top w:val="nil"/>
              <w:left w:val="single" w:sz="4" w:space="0" w:color="auto"/>
              <w:bottom w:val="nil"/>
              <w:right w:val="single" w:sz="4" w:space="0" w:color="auto"/>
            </w:tcBorders>
            <w:vAlign w:val="center"/>
          </w:tcPr>
          <w:p w14:paraId="5D38D8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68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D4BB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2D5BEE"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02C8DC1" w14:textId="77777777" w:rsidR="00E060BF" w:rsidRPr="00480423" w:rsidRDefault="00E060BF" w:rsidP="00AF6673">
            <w:pPr>
              <w:pStyle w:val="TAC"/>
              <w:rPr>
                <w:rFonts w:eastAsiaTheme="minorEastAsia"/>
                <w:lang w:val="en-US" w:eastAsia="zh-CN"/>
              </w:rPr>
            </w:pPr>
          </w:p>
        </w:tc>
      </w:tr>
      <w:tr w:rsidR="00E060BF" w:rsidRPr="00480423" w14:paraId="4805096A" w14:textId="77777777" w:rsidTr="005A0D4C">
        <w:trPr>
          <w:trHeight w:val="29"/>
        </w:trPr>
        <w:tc>
          <w:tcPr>
            <w:tcW w:w="3066" w:type="dxa"/>
            <w:tcBorders>
              <w:top w:val="nil"/>
              <w:left w:val="single" w:sz="4" w:space="0" w:color="auto"/>
              <w:bottom w:val="nil"/>
              <w:right w:val="single" w:sz="4" w:space="0" w:color="auto"/>
            </w:tcBorders>
            <w:vAlign w:val="center"/>
          </w:tcPr>
          <w:p w14:paraId="48AC71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8815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E4A4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938836"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6DD6F57" w14:textId="77777777" w:rsidR="00E060BF" w:rsidRPr="00480423" w:rsidRDefault="00E060BF" w:rsidP="00AF6673">
            <w:pPr>
              <w:pStyle w:val="TAC"/>
              <w:rPr>
                <w:rFonts w:eastAsiaTheme="minorEastAsia"/>
                <w:lang w:val="en-US" w:eastAsia="zh-CN"/>
              </w:rPr>
            </w:pPr>
          </w:p>
        </w:tc>
      </w:tr>
      <w:tr w:rsidR="00E060BF" w:rsidRPr="00480423" w14:paraId="1E14DC8D" w14:textId="77777777" w:rsidTr="005A0D4C">
        <w:trPr>
          <w:trHeight w:val="29"/>
        </w:trPr>
        <w:tc>
          <w:tcPr>
            <w:tcW w:w="3066" w:type="dxa"/>
            <w:tcBorders>
              <w:top w:val="nil"/>
              <w:left w:val="single" w:sz="4" w:space="0" w:color="auto"/>
              <w:bottom w:val="nil"/>
              <w:right w:val="single" w:sz="4" w:space="0" w:color="auto"/>
            </w:tcBorders>
            <w:vAlign w:val="center"/>
          </w:tcPr>
          <w:p w14:paraId="0446F2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DDDE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E11F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24030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9401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8BBF0A9" w14:textId="77777777" w:rsidTr="005A0D4C">
        <w:trPr>
          <w:trHeight w:val="29"/>
        </w:trPr>
        <w:tc>
          <w:tcPr>
            <w:tcW w:w="3066" w:type="dxa"/>
            <w:tcBorders>
              <w:top w:val="nil"/>
              <w:left w:val="single" w:sz="4" w:space="0" w:color="auto"/>
              <w:bottom w:val="nil"/>
              <w:right w:val="single" w:sz="4" w:space="0" w:color="auto"/>
            </w:tcBorders>
            <w:vAlign w:val="center"/>
          </w:tcPr>
          <w:p w14:paraId="215DDB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CB5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0909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98E0E8"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AF8E026" w14:textId="77777777" w:rsidR="00E060BF" w:rsidRPr="00480423" w:rsidRDefault="00E060BF" w:rsidP="00AF6673">
            <w:pPr>
              <w:pStyle w:val="TAC"/>
              <w:rPr>
                <w:rFonts w:eastAsiaTheme="minorEastAsia"/>
                <w:lang w:val="en-US" w:eastAsia="zh-CN"/>
              </w:rPr>
            </w:pPr>
          </w:p>
        </w:tc>
      </w:tr>
      <w:tr w:rsidR="00E060BF" w:rsidRPr="00480423" w14:paraId="4B6B3D1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0C81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E2192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C9B4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0DDB05"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9981BB2" w14:textId="77777777" w:rsidR="00E060BF" w:rsidRPr="00480423" w:rsidRDefault="00E060BF" w:rsidP="00AF6673">
            <w:pPr>
              <w:pStyle w:val="TAC"/>
              <w:rPr>
                <w:rFonts w:eastAsiaTheme="minorEastAsia"/>
                <w:lang w:val="en-US" w:eastAsia="zh-CN"/>
              </w:rPr>
            </w:pPr>
          </w:p>
        </w:tc>
      </w:tr>
      <w:tr w:rsidR="00E060BF" w:rsidRPr="00480423" w14:paraId="245308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12F1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2DCF13CE" w14:textId="77777777" w:rsidR="00E060BF" w:rsidRPr="00480423" w:rsidRDefault="00E060BF" w:rsidP="00AF667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7C378D17"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7A2CA197"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1D400FF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18F82"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DB56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820D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864B50" w14:textId="77777777" w:rsidTr="005A0D4C">
        <w:trPr>
          <w:trHeight w:val="29"/>
        </w:trPr>
        <w:tc>
          <w:tcPr>
            <w:tcW w:w="3066" w:type="dxa"/>
            <w:tcBorders>
              <w:top w:val="nil"/>
              <w:left w:val="single" w:sz="4" w:space="0" w:color="auto"/>
              <w:bottom w:val="nil"/>
              <w:right w:val="single" w:sz="4" w:space="0" w:color="auto"/>
            </w:tcBorders>
            <w:vAlign w:val="center"/>
          </w:tcPr>
          <w:p w14:paraId="208481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764D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B083F"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C83E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1DA66B" w14:textId="77777777" w:rsidR="00E060BF" w:rsidRPr="00480423" w:rsidRDefault="00E060BF" w:rsidP="00AF6673">
            <w:pPr>
              <w:pStyle w:val="TAC"/>
              <w:rPr>
                <w:rFonts w:eastAsiaTheme="minorEastAsia"/>
                <w:lang w:val="en-US" w:eastAsia="zh-CN"/>
              </w:rPr>
            </w:pPr>
          </w:p>
        </w:tc>
      </w:tr>
      <w:tr w:rsidR="00E060BF" w:rsidRPr="00480423" w14:paraId="59A2B5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03FA0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9BC0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C6AE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DE95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E212C05" w14:textId="77777777" w:rsidR="00E060BF" w:rsidRPr="00480423" w:rsidRDefault="00E060BF" w:rsidP="00AF6673">
            <w:pPr>
              <w:pStyle w:val="TAC"/>
              <w:rPr>
                <w:rFonts w:eastAsiaTheme="minorEastAsia"/>
                <w:lang w:val="en-US" w:eastAsia="zh-CN"/>
              </w:rPr>
            </w:pPr>
          </w:p>
        </w:tc>
      </w:tr>
      <w:tr w:rsidR="00E060BF" w:rsidRPr="00480423" w14:paraId="710E9E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0889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2C9625B6" w14:textId="77777777" w:rsidR="00E060BF" w:rsidRPr="00480423" w:rsidRDefault="00E060BF" w:rsidP="00AF667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73180A0"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612034DE"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2B991213"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572C2F"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46D3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1241A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F3F71F" w14:textId="77777777" w:rsidTr="005A0D4C">
        <w:trPr>
          <w:trHeight w:val="29"/>
        </w:trPr>
        <w:tc>
          <w:tcPr>
            <w:tcW w:w="3066" w:type="dxa"/>
            <w:tcBorders>
              <w:top w:val="nil"/>
              <w:left w:val="single" w:sz="4" w:space="0" w:color="auto"/>
              <w:bottom w:val="nil"/>
              <w:right w:val="single" w:sz="4" w:space="0" w:color="auto"/>
            </w:tcBorders>
            <w:vAlign w:val="center"/>
          </w:tcPr>
          <w:p w14:paraId="58E36B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96F6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43468"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DB56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89C8700" w14:textId="77777777" w:rsidR="00E060BF" w:rsidRPr="00480423" w:rsidRDefault="00E060BF" w:rsidP="00AF6673">
            <w:pPr>
              <w:pStyle w:val="TAC"/>
              <w:rPr>
                <w:rFonts w:eastAsiaTheme="minorEastAsia"/>
                <w:lang w:val="en-US" w:eastAsia="zh-CN"/>
              </w:rPr>
            </w:pPr>
          </w:p>
        </w:tc>
      </w:tr>
      <w:tr w:rsidR="00E060BF" w:rsidRPr="00480423" w14:paraId="540D37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5C3E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BE2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A1D4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31E9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CE7938" w14:textId="77777777" w:rsidR="00E060BF" w:rsidRPr="00480423" w:rsidRDefault="00E060BF" w:rsidP="00AF6673">
            <w:pPr>
              <w:pStyle w:val="TAC"/>
              <w:rPr>
                <w:rFonts w:eastAsiaTheme="minorEastAsia"/>
                <w:lang w:val="en-US" w:eastAsia="zh-CN"/>
              </w:rPr>
            </w:pPr>
          </w:p>
        </w:tc>
      </w:tr>
      <w:tr w:rsidR="00E060BF" w:rsidRPr="00480423" w14:paraId="64DEC3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06DD06"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1459F218"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9A93E10"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4CBEC042"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CE272A7"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553FDE"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80014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CBD4A78"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B71E48A" w14:textId="77777777" w:rsidTr="005A0D4C">
        <w:trPr>
          <w:trHeight w:val="29"/>
        </w:trPr>
        <w:tc>
          <w:tcPr>
            <w:tcW w:w="3066" w:type="dxa"/>
            <w:tcBorders>
              <w:top w:val="nil"/>
              <w:left w:val="single" w:sz="4" w:space="0" w:color="auto"/>
              <w:bottom w:val="nil"/>
              <w:right w:val="single" w:sz="4" w:space="0" w:color="auto"/>
            </w:tcBorders>
            <w:vAlign w:val="center"/>
          </w:tcPr>
          <w:p w14:paraId="50F8FA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C4A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85902" w14:textId="77777777" w:rsidR="00E060BF" w:rsidRPr="00480423" w:rsidRDefault="00E060BF" w:rsidP="00AF6673">
            <w:pPr>
              <w:pStyle w:val="TAC"/>
              <w:rPr>
                <w:rFonts w:eastAsiaTheme="minorEastAsia"/>
                <w:lang w:val="en-US"/>
              </w:rPr>
            </w:pPr>
            <w:r w:rsidRPr="00480423">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3B7D1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39B8C3" w14:textId="77777777" w:rsidR="00E060BF" w:rsidRPr="00480423" w:rsidRDefault="00E060BF" w:rsidP="00AF6673">
            <w:pPr>
              <w:pStyle w:val="TAC"/>
              <w:rPr>
                <w:rFonts w:eastAsiaTheme="minorEastAsia"/>
                <w:lang w:val="en-US" w:eastAsia="zh-CN"/>
              </w:rPr>
            </w:pPr>
          </w:p>
        </w:tc>
      </w:tr>
      <w:tr w:rsidR="00E060BF" w:rsidRPr="00480423" w14:paraId="13AD16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5931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CC5A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71072"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FECC5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F2FBA7" w14:textId="77777777" w:rsidR="00E060BF" w:rsidRPr="00480423" w:rsidRDefault="00E060BF" w:rsidP="00AF6673">
            <w:pPr>
              <w:pStyle w:val="TAC"/>
              <w:rPr>
                <w:rFonts w:eastAsiaTheme="minorEastAsia"/>
                <w:lang w:val="en-US" w:eastAsia="zh-CN"/>
              </w:rPr>
            </w:pPr>
          </w:p>
        </w:tc>
      </w:tr>
      <w:tr w:rsidR="00E060BF" w:rsidRPr="00480423" w14:paraId="72990537" w14:textId="77777777" w:rsidTr="005A0D4C">
        <w:trPr>
          <w:trHeight w:val="29"/>
        </w:trPr>
        <w:tc>
          <w:tcPr>
            <w:tcW w:w="3066" w:type="dxa"/>
            <w:tcBorders>
              <w:top w:val="single" w:sz="4" w:space="0" w:color="auto"/>
              <w:left w:val="single" w:sz="4" w:space="0" w:color="auto"/>
              <w:bottom w:val="nil"/>
              <w:right w:val="single" w:sz="4" w:space="0" w:color="auto"/>
            </w:tcBorders>
          </w:tcPr>
          <w:p w14:paraId="724F935A"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71D4D356"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0CBC7CF6"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3612A071" w14:textId="77777777" w:rsidR="00E060BF" w:rsidRPr="00480423" w:rsidRDefault="00E060BF" w:rsidP="00AF6673">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3A1D5F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67E50EC4" w14:textId="77777777" w:rsidTr="005A0D4C">
        <w:trPr>
          <w:trHeight w:val="29"/>
        </w:trPr>
        <w:tc>
          <w:tcPr>
            <w:tcW w:w="3066" w:type="dxa"/>
            <w:tcBorders>
              <w:top w:val="nil"/>
              <w:left w:val="single" w:sz="4" w:space="0" w:color="auto"/>
              <w:bottom w:val="nil"/>
              <w:right w:val="single" w:sz="4" w:space="0" w:color="auto"/>
            </w:tcBorders>
          </w:tcPr>
          <w:p w14:paraId="736A15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C9A4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C2548F"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332C0A0"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D148954" w14:textId="77777777" w:rsidR="00E060BF" w:rsidRPr="00480423" w:rsidRDefault="00E060BF" w:rsidP="00AF6673">
            <w:pPr>
              <w:pStyle w:val="TAC"/>
              <w:rPr>
                <w:rFonts w:eastAsiaTheme="minorEastAsia"/>
                <w:lang w:val="en-US" w:eastAsia="zh-CN"/>
              </w:rPr>
            </w:pPr>
          </w:p>
        </w:tc>
      </w:tr>
      <w:tr w:rsidR="00E060BF" w:rsidRPr="00480423" w14:paraId="2E179E97" w14:textId="77777777" w:rsidTr="005A0D4C">
        <w:trPr>
          <w:trHeight w:val="29"/>
        </w:trPr>
        <w:tc>
          <w:tcPr>
            <w:tcW w:w="3066" w:type="dxa"/>
            <w:tcBorders>
              <w:top w:val="nil"/>
              <w:left w:val="single" w:sz="4" w:space="0" w:color="auto"/>
              <w:bottom w:val="single" w:sz="4" w:space="0" w:color="auto"/>
              <w:right w:val="single" w:sz="4" w:space="0" w:color="auto"/>
            </w:tcBorders>
          </w:tcPr>
          <w:p w14:paraId="597458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6D9AA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D205F5" w14:textId="77777777" w:rsidR="00E060BF" w:rsidRPr="00480423" w:rsidRDefault="00E060BF" w:rsidP="00AF6673">
            <w:pPr>
              <w:pStyle w:val="TAC"/>
              <w:rPr>
                <w:kern w:val="2"/>
                <w:szCs w:val="22"/>
                <w:lang w:val="en-US"/>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3B37F5"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18DE9570" w14:textId="77777777" w:rsidR="00E060BF" w:rsidRPr="00480423" w:rsidRDefault="00E060BF" w:rsidP="00AF6673">
            <w:pPr>
              <w:pStyle w:val="TAC"/>
              <w:rPr>
                <w:rFonts w:eastAsiaTheme="minorEastAsia"/>
                <w:lang w:val="en-US" w:eastAsia="zh-CN"/>
              </w:rPr>
            </w:pPr>
          </w:p>
        </w:tc>
      </w:tr>
      <w:tr w:rsidR="00E060BF" w:rsidRPr="00480423" w14:paraId="1D358407" w14:textId="77777777" w:rsidTr="005A0D4C">
        <w:trPr>
          <w:trHeight w:val="29"/>
        </w:trPr>
        <w:tc>
          <w:tcPr>
            <w:tcW w:w="3066" w:type="dxa"/>
            <w:tcBorders>
              <w:top w:val="single" w:sz="4" w:space="0" w:color="auto"/>
              <w:left w:val="single" w:sz="4" w:space="0" w:color="auto"/>
              <w:bottom w:val="nil"/>
              <w:right w:val="single" w:sz="4" w:space="0" w:color="auto"/>
            </w:tcBorders>
          </w:tcPr>
          <w:p w14:paraId="5B2BC379" w14:textId="77777777" w:rsidR="00E060BF" w:rsidRPr="00480423" w:rsidRDefault="00E060BF" w:rsidP="00AF6673">
            <w:pPr>
              <w:pStyle w:val="TAC"/>
              <w:rPr>
                <w:rFonts w:eastAsiaTheme="minorEastAsia"/>
                <w:lang w:eastAsia="zh-CN"/>
              </w:rPr>
            </w:pPr>
            <w:r w:rsidRPr="00F22787">
              <w:rPr>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38F6D0C6" w14:textId="77777777" w:rsidR="00E060BF" w:rsidRPr="00480423" w:rsidRDefault="00E060BF" w:rsidP="00AF6673">
            <w:pPr>
              <w:pStyle w:val="TAC"/>
              <w:rPr>
                <w:rFonts w:eastAsiaTheme="minorEastAsia"/>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FB41145" w14:textId="77777777" w:rsidR="00E060BF" w:rsidRPr="00480423" w:rsidRDefault="00E060BF" w:rsidP="00AF6673">
            <w:pPr>
              <w:pStyle w:val="TAC"/>
              <w:rPr>
                <w:rFonts w:eastAsiaTheme="minorEastAsia"/>
                <w:lang w:eastAsia="zh-CN"/>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A077FFF" w14:textId="77777777" w:rsidR="00E060BF" w:rsidRPr="00480423" w:rsidRDefault="00E060BF" w:rsidP="00AF6673">
            <w:pPr>
              <w:pStyle w:val="TAC"/>
              <w:rPr>
                <w:rFonts w:eastAsiaTheme="minorEastAsia"/>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C64443"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74CC5B43" w14:textId="77777777" w:rsidTr="005A0D4C">
        <w:trPr>
          <w:trHeight w:val="29"/>
        </w:trPr>
        <w:tc>
          <w:tcPr>
            <w:tcW w:w="3066" w:type="dxa"/>
            <w:tcBorders>
              <w:top w:val="nil"/>
              <w:left w:val="single" w:sz="4" w:space="0" w:color="auto"/>
              <w:bottom w:val="nil"/>
              <w:right w:val="single" w:sz="4" w:space="0" w:color="auto"/>
            </w:tcBorders>
          </w:tcPr>
          <w:p w14:paraId="2916B12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697BA67"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65D6DDF4" w14:textId="77777777" w:rsidR="00E060BF" w:rsidRPr="00480423" w:rsidRDefault="00E060BF" w:rsidP="00AF6673">
            <w:pPr>
              <w:pStyle w:val="TAC"/>
              <w:rPr>
                <w:rFonts w:eastAsiaTheme="minorEastAsia"/>
                <w:lang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0DBFFD" w14:textId="77777777" w:rsidR="00E060BF" w:rsidRPr="00480423" w:rsidRDefault="00E060BF" w:rsidP="00AF6673">
            <w:pPr>
              <w:pStyle w:val="TAC"/>
              <w:rPr>
                <w:rFonts w:eastAsiaTheme="minorEastAsia"/>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8B51C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8A152D" w14:textId="77777777" w:rsidTr="005A0D4C">
        <w:trPr>
          <w:trHeight w:val="29"/>
        </w:trPr>
        <w:tc>
          <w:tcPr>
            <w:tcW w:w="3066" w:type="dxa"/>
            <w:tcBorders>
              <w:top w:val="nil"/>
              <w:left w:val="single" w:sz="4" w:space="0" w:color="auto"/>
              <w:bottom w:val="single" w:sz="4" w:space="0" w:color="auto"/>
              <w:right w:val="single" w:sz="4" w:space="0" w:color="auto"/>
            </w:tcBorders>
          </w:tcPr>
          <w:p w14:paraId="5ED606B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3CD3BA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03756775" w14:textId="77777777" w:rsidR="00E060BF" w:rsidRPr="00480423" w:rsidRDefault="00E060BF" w:rsidP="00AF6673">
            <w:pPr>
              <w:pStyle w:val="TAC"/>
              <w:rPr>
                <w:rFonts w:eastAsiaTheme="minorEastAsia"/>
                <w:lang w:eastAsia="zh-CN"/>
              </w:rPr>
            </w:pPr>
            <w:r>
              <w:rPr>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0EB06C" w14:textId="77777777" w:rsidR="00E060BF" w:rsidRPr="00480423" w:rsidRDefault="00E060BF" w:rsidP="00AF6673">
            <w:pPr>
              <w:pStyle w:val="TAC"/>
              <w:rPr>
                <w:rFonts w:eastAsiaTheme="minorEastAsia"/>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092EC9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E21AA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5B100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23839F1C"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7BCD97"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78ADA38" w14:textId="77777777" w:rsidR="00E060BF" w:rsidRPr="00480423" w:rsidRDefault="00E060BF" w:rsidP="00AF6673">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14E2714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7C4BCC9B" w14:textId="77777777" w:rsidTr="005A0D4C">
        <w:trPr>
          <w:trHeight w:val="29"/>
        </w:trPr>
        <w:tc>
          <w:tcPr>
            <w:tcW w:w="3066" w:type="dxa"/>
            <w:tcBorders>
              <w:top w:val="nil"/>
              <w:left w:val="single" w:sz="4" w:space="0" w:color="auto"/>
              <w:bottom w:val="nil"/>
              <w:right w:val="single" w:sz="4" w:space="0" w:color="auto"/>
            </w:tcBorders>
            <w:vAlign w:val="center"/>
          </w:tcPr>
          <w:p w14:paraId="7CA289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73D7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16CAE"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531FFC"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11FEF00D" w14:textId="77777777" w:rsidR="00E060BF" w:rsidRPr="00480423" w:rsidRDefault="00E060BF" w:rsidP="00AF6673">
            <w:pPr>
              <w:pStyle w:val="TAC"/>
              <w:rPr>
                <w:rFonts w:eastAsiaTheme="minorEastAsia"/>
                <w:lang w:val="en-US" w:eastAsia="zh-CN"/>
              </w:rPr>
            </w:pPr>
          </w:p>
        </w:tc>
      </w:tr>
      <w:tr w:rsidR="00E060BF" w:rsidRPr="00480423" w14:paraId="1B15FA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F544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5B70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6E863" w14:textId="77777777" w:rsidR="00E060BF" w:rsidRPr="00480423" w:rsidRDefault="00E060BF" w:rsidP="00AF6673">
            <w:pPr>
              <w:pStyle w:val="TAC"/>
              <w:rPr>
                <w:kern w:val="2"/>
                <w:szCs w:val="22"/>
                <w:lang w:val="en-US"/>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6DEEE3"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01725AE7" w14:textId="77777777" w:rsidR="00E060BF" w:rsidRPr="00480423" w:rsidRDefault="00E060BF" w:rsidP="00AF6673">
            <w:pPr>
              <w:pStyle w:val="TAC"/>
              <w:rPr>
                <w:rFonts w:eastAsiaTheme="minorEastAsia"/>
                <w:lang w:val="en-US" w:eastAsia="zh-CN"/>
              </w:rPr>
            </w:pPr>
          </w:p>
        </w:tc>
      </w:tr>
      <w:tr w:rsidR="00E060BF" w:rsidRPr="00480423" w14:paraId="51935D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3CBA7F" w14:textId="77777777" w:rsidR="00E060BF" w:rsidRPr="00480423" w:rsidRDefault="00E060BF" w:rsidP="00AF6673">
            <w:pPr>
              <w:pStyle w:val="TAC"/>
              <w:rPr>
                <w:rFonts w:eastAsiaTheme="minorEastAsia" w:cs="Arial"/>
                <w:color w:val="000000"/>
                <w:szCs w:val="18"/>
                <w:lang w:val="en-US" w:eastAsia="zh-CN" w:bidi="ar"/>
              </w:rPr>
            </w:pPr>
            <w:r w:rsidRPr="00F22787">
              <w:rPr>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75CB6E77" w14:textId="77777777" w:rsidR="00E060BF" w:rsidRPr="00480423" w:rsidRDefault="00E060BF" w:rsidP="00AF6673">
            <w:pPr>
              <w:pStyle w:val="TAC"/>
              <w:rPr>
                <w:rFonts w:eastAsiaTheme="minorEastAsia"/>
                <w:szCs w:val="18"/>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1859C900" w14:textId="77777777" w:rsidR="00E060BF" w:rsidRPr="00480423" w:rsidRDefault="00E060BF" w:rsidP="00AF6673">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780C750"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6B1863"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41EC5511" w14:textId="77777777" w:rsidTr="005A0D4C">
        <w:trPr>
          <w:trHeight w:val="29"/>
        </w:trPr>
        <w:tc>
          <w:tcPr>
            <w:tcW w:w="3066" w:type="dxa"/>
            <w:tcBorders>
              <w:top w:val="nil"/>
              <w:left w:val="single" w:sz="4" w:space="0" w:color="auto"/>
              <w:bottom w:val="nil"/>
              <w:right w:val="single" w:sz="4" w:space="0" w:color="auto"/>
            </w:tcBorders>
            <w:vAlign w:val="center"/>
          </w:tcPr>
          <w:p w14:paraId="1D642E22"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4A935D"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7304156C" w14:textId="77777777" w:rsidR="00E060BF" w:rsidRPr="00480423" w:rsidRDefault="00E060BF" w:rsidP="00AF6673">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B6CABD"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58CB44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0628F4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88482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144542F"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55E7761" w14:textId="77777777" w:rsidR="00E060BF" w:rsidRPr="00480423" w:rsidRDefault="00E060BF" w:rsidP="00AF6673">
            <w:pPr>
              <w:pStyle w:val="TAC"/>
              <w:rPr>
                <w:rFonts w:eastAsiaTheme="minorEastAsia" w:cs="Arial"/>
                <w:color w:val="000000"/>
                <w:szCs w:val="18"/>
                <w:lang w:val="en-US" w:eastAsia="zh-CN" w:bidi="ar"/>
              </w:rPr>
            </w:pPr>
            <w:r>
              <w:rPr>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1671B8"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15837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19498D" w14:textId="77777777" w:rsidTr="005A0D4C">
        <w:trPr>
          <w:trHeight w:val="29"/>
        </w:trPr>
        <w:tc>
          <w:tcPr>
            <w:tcW w:w="3066" w:type="dxa"/>
            <w:tcBorders>
              <w:top w:val="single" w:sz="4" w:space="0" w:color="auto"/>
              <w:left w:val="single" w:sz="4" w:space="0" w:color="auto"/>
              <w:bottom w:val="nil"/>
              <w:right w:val="single" w:sz="4" w:space="0" w:color="auto"/>
            </w:tcBorders>
          </w:tcPr>
          <w:p w14:paraId="102079F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48F35E95"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3B8044E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CA_n2A-n30A </w:t>
            </w:r>
          </w:p>
          <w:p w14:paraId="42E05C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34536E9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C5A6A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988AF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8A545BB" w14:textId="77777777" w:rsidTr="005A0D4C">
        <w:trPr>
          <w:trHeight w:val="29"/>
        </w:trPr>
        <w:tc>
          <w:tcPr>
            <w:tcW w:w="3066" w:type="dxa"/>
            <w:tcBorders>
              <w:top w:val="nil"/>
              <w:left w:val="single" w:sz="4" w:space="0" w:color="auto"/>
              <w:bottom w:val="nil"/>
              <w:right w:val="single" w:sz="4" w:space="0" w:color="auto"/>
            </w:tcBorders>
          </w:tcPr>
          <w:p w14:paraId="5C279C2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69EA6FC"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F7906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0F8B7F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0B5C72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811B19" w14:textId="77777777" w:rsidTr="005A0D4C">
        <w:trPr>
          <w:trHeight w:val="29"/>
        </w:trPr>
        <w:tc>
          <w:tcPr>
            <w:tcW w:w="3066" w:type="dxa"/>
            <w:tcBorders>
              <w:top w:val="nil"/>
              <w:left w:val="single" w:sz="4" w:space="0" w:color="auto"/>
              <w:bottom w:val="single" w:sz="4" w:space="0" w:color="auto"/>
              <w:right w:val="single" w:sz="4" w:space="0" w:color="auto"/>
            </w:tcBorders>
          </w:tcPr>
          <w:p w14:paraId="577103BB"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A8F85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E4C38E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2F2C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5B951B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9A86308" w14:textId="77777777" w:rsidTr="005A0D4C">
        <w:trPr>
          <w:trHeight w:val="29"/>
        </w:trPr>
        <w:tc>
          <w:tcPr>
            <w:tcW w:w="3066" w:type="dxa"/>
            <w:tcBorders>
              <w:top w:val="nil"/>
              <w:left w:val="single" w:sz="4" w:space="0" w:color="auto"/>
              <w:bottom w:val="nil"/>
              <w:right w:val="single" w:sz="4" w:space="0" w:color="auto"/>
            </w:tcBorders>
          </w:tcPr>
          <w:p w14:paraId="40F94F5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3765C4D3"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CA_n2A-n12A </w:t>
            </w:r>
          </w:p>
          <w:p w14:paraId="563CB50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CA_n2A-n30A </w:t>
            </w:r>
          </w:p>
          <w:p w14:paraId="71F9E0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1A2E29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7F4C1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3A69B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91257D6" w14:textId="77777777" w:rsidTr="005A0D4C">
        <w:trPr>
          <w:trHeight w:val="29"/>
        </w:trPr>
        <w:tc>
          <w:tcPr>
            <w:tcW w:w="3066" w:type="dxa"/>
            <w:tcBorders>
              <w:top w:val="nil"/>
              <w:left w:val="single" w:sz="4" w:space="0" w:color="auto"/>
              <w:bottom w:val="nil"/>
              <w:right w:val="single" w:sz="4" w:space="0" w:color="auto"/>
            </w:tcBorders>
          </w:tcPr>
          <w:p w14:paraId="3BEBE21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34DE22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DE8C7E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4ADB4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0CB79F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D79B60" w14:textId="77777777" w:rsidTr="005A0D4C">
        <w:trPr>
          <w:trHeight w:val="29"/>
        </w:trPr>
        <w:tc>
          <w:tcPr>
            <w:tcW w:w="3066" w:type="dxa"/>
            <w:tcBorders>
              <w:top w:val="nil"/>
              <w:left w:val="single" w:sz="4" w:space="0" w:color="auto"/>
              <w:bottom w:val="single" w:sz="4" w:space="0" w:color="auto"/>
              <w:right w:val="single" w:sz="4" w:space="0" w:color="auto"/>
            </w:tcBorders>
          </w:tcPr>
          <w:p w14:paraId="0FC0908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976229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41A3C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88EF7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958057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3A83216" w14:textId="77777777" w:rsidTr="005A0D4C">
        <w:trPr>
          <w:trHeight w:val="29"/>
        </w:trPr>
        <w:tc>
          <w:tcPr>
            <w:tcW w:w="3066" w:type="dxa"/>
            <w:tcBorders>
              <w:top w:val="single" w:sz="4" w:space="0" w:color="auto"/>
              <w:left w:val="single" w:sz="4" w:space="0" w:color="auto"/>
              <w:bottom w:val="nil"/>
              <w:right w:val="single" w:sz="4" w:space="0" w:color="auto"/>
            </w:tcBorders>
          </w:tcPr>
          <w:p w14:paraId="2A707B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383459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4B5E5A9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DC7019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93EA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F4C084E" w14:textId="77777777" w:rsidTr="005A0D4C">
        <w:trPr>
          <w:trHeight w:val="29"/>
        </w:trPr>
        <w:tc>
          <w:tcPr>
            <w:tcW w:w="3066" w:type="dxa"/>
            <w:tcBorders>
              <w:top w:val="nil"/>
              <w:left w:val="single" w:sz="4" w:space="0" w:color="auto"/>
              <w:bottom w:val="nil"/>
              <w:right w:val="single" w:sz="4" w:space="0" w:color="auto"/>
            </w:tcBorders>
          </w:tcPr>
          <w:p w14:paraId="66961B0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96EB3A"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CADF3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8E153C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775913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6A06EAD" w14:textId="77777777" w:rsidTr="005A0D4C">
        <w:trPr>
          <w:trHeight w:val="29"/>
        </w:trPr>
        <w:tc>
          <w:tcPr>
            <w:tcW w:w="3066" w:type="dxa"/>
            <w:tcBorders>
              <w:top w:val="nil"/>
              <w:left w:val="single" w:sz="4" w:space="0" w:color="auto"/>
              <w:bottom w:val="single" w:sz="4" w:space="0" w:color="auto"/>
              <w:right w:val="single" w:sz="4" w:space="0" w:color="auto"/>
            </w:tcBorders>
          </w:tcPr>
          <w:p w14:paraId="12E776F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4CBF1B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F05E4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10AB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6A8E780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7E571DA" w14:textId="77777777" w:rsidTr="005A0D4C">
        <w:trPr>
          <w:trHeight w:val="29"/>
        </w:trPr>
        <w:tc>
          <w:tcPr>
            <w:tcW w:w="3066" w:type="dxa"/>
            <w:tcBorders>
              <w:top w:val="nil"/>
              <w:left w:val="single" w:sz="4" w:space="0" w:color="auto"/>
              <w:bottom w:val="nil"/>
              <w:right w:val="single" w:sz="4" w:space="0" w:color="auto"/>
            </w:tcBorders>
          </w:tcPr>
          <w:p w14:paraId="03C2C88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6293A940"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55D0DDA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8D454F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4CC66E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94068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CB50B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7B25B68" w14:textId="77777777" w:rsidTr="005A0D4C">
        <w:trPr>
          <w:trHeight w:val="29"/>
        </w:trPr>
        <w:tc>
          <w:tcPr>
            <w:tcW w:w="3066" w:type="dxa"/>
            <w:tcBorders>
              <w:top w:val="nil"/>
              <w:left w:val="single" w:sz="4" w:space="0" w:color="auto"/>
              <w:bottom w:val="nil"/>
              <w:right w:val="single" w:sz="4" w:space="0" w:color="auto"/>
            </w:tcBorders>
          </w:tcPr>
          <w:p w14:paraId="584D7B8E"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89DBB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BFC3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5C520F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68DC4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02BE78" w14:textId="77777777" w:rsidTr="005A0D4C">
        <w:trPr>
          <w:trHeight w:val="29"/>
        </w:trPr>
        <w:tc>
          <w:tcPr>
            <w:tcW w:w="3066" w:type="dxa"/>
            <w:tcBorders>
              <w:top w:val="nil"/>
              <w:left w:val="single" w:sz="4" w:space="0" w:color="auto"/>
              <w:bottom w:val="single" w:sz="4" w:space="0" w:color="auto"/>
              <w:right w:val="single" w:sz="4" w:space="0" w:color="auto"/>
            </w:tcBorders>
          </w:tcPr>
          <w:p w14:paraId="20696C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77F4A3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4EE8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435C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3E6D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DE208B9" w14:textId="77777777" w:rsidTr="005A0D4C">
        <w:trPr>
          <w:trHeight w:val="29"/>
        </w:trPr>
        <w:tc>
          <w:tcPr>
            <w:tcW w:w="3066" w:type="dxa"/>
            <w:tcBorders>
              <w:top w:val="nil"/>
              <w:left w:val="single" w:sz="4" w:space="0" w:color="auto"/>
              <w:bottom w:val="nil"/>
              <w:right w:val="single" w:sz="4" w:space="0" w:color="auto"/>
            </w:tcBorders>
          </w:tcPr>
          <w:p w14:paraId="1C51F10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lastRenderedPageBreak/>
              <w:t>CA_n2(2A)-n12A-n66A</w:t>
            </w:r>
          </w:p>
        </w:tc>
        <w:tc>
          <w:tcPr>
            <w:tcW w:w="2712" w:type="dxa"/>
            <w:tcBorders>
              <w:top w:val="nil"/>
              <w:left w:val="single" w:sz="4" w:space="0" w:color="auto"/>
              <w:bottom w:val="nil"/>
              <w:right w:val="single" w:sz="4" w:space="0" w:color="auto"/>
            </w:tcBorders>
            <w:vAlign w:val="center"/>
          </w:tcPr>
          <w:p w14:paraId="0E97DDD4"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7325CA6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BD2E10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410B7D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6A9B1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14CB7F5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E4C279E" w14:textId="77777777" w:rsidTr="005A0D4C">
        <w:trPr>
          <w:trHeight w:val="29"/>
        </w:trPr>
        <w:tc>
          <w:tcPr>
            <w:tcW w:w="3066" w:type="dxa"/>
            <w:tcBorders>
              <w:top w:val="nil"/>
              <w:left w:val="single" w:sz="4" w:space="0" w:color="auto"/>
              <w:bottom w:val="nil"/>
              <w:right w:val="single" w:sz="4" w:space="0" w:color="auto"/>
            </w:tcBorders>
          </w:tcPr>
          <w:p w14:paraId="437582C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E27CFB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5744E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FBA4C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ECD24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3B5F6B0" w14:textId="77777777" w:rsidTr="005A0D4C">
        <w:trPr>
          <w:trHeight w:val="29"/>
        </w:trPr>
        <w:tc>
          <w:tcPr>
            <w:tcW w:w="3066" w:type="dxa"/>
            <w:tcBorders>
              <w:top w:val="nil"/>
              <w:left w:val="single" w:sz="4" w:space="0" w:color="auto"/>
              <w:bottom w:val="single" w:sz="4" w:space="0" w:color="auto"/>
              <w:right w:val="single" w:sz="4" w:space="0" w:color="auto"/>
            </w:tcBorders>
          </w:tcPr>
          <w:p w14:paraId="1A989DDC"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BECC30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50205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9A27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59F2691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5C7D6B" w14:textId="77777777" w:rsidTr="005A0D4C">
        <w:trPr>
          <w:trHeight w:val="29"/>
        </w:trPr>
        <w:tc>
          <w:tcPr>
            <w:tcW w:w="3066" w:type="dxa"/>
            <w:tcBorders>
              <w:top w:val="nil"/>
              <w:left w:val="single" w:sz="4" w:space="0" w:color="auto"/>
              <w:bottom w:val="nil"/>
              <w:right w:val="single" w:sz="4" w:space="0" w:color="auto"/>
            </w:tcBorders>
          </w:tcPr>
          <w:p w14:paraId="36C5904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543D0BE6"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44FE460E"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9D2563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542284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0F799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B87B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E95AB51" w14:textId="77777777" w:rsidTr="005A0D4C">
        <w:trPr>
          <w:trHeight w:val="29"/>
        </w:trPr>
        <w:tc>
          <w:tcPr>
            <w:tcW w:w="3066" w:type="dxa"/>
            <w:tcBorders>
              <w:top w:val="nil"/>
              <w:left w:val="single" w:sz="4" w:space="0" w:color="auto"/>
              <w:bottom w:val="nil"/>
              <w:right w:val="single" w:sz="4" w:space="0" w:color="auto"/>
            </w:tcBorders>
          </w:tcPr>
          <w:p w14:paraId="71445CCB"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6A8B94D"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1D9AB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6A8142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918FC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6F545CA" w14:textId="77777777" w:rsidTr="005A0D4C">
        <w:trPr>
          <w:trHeight w:val="29"/>
        </w:trPr>
        <w:tc>
          <w:tcPr>
            <w:tcW w:w="3066" w:type="dxa"/>
            <w:tcBorders>
              <w:top w:val="nil"/>
              <w:left w:val="single" w:sz="4" w:space="0" w:color="auto"/>
              <w:bottom w:val="single" w:sz="4" w:space="0" w:color="auto"/>
              <w:right w:val="single" w:sz="4" w:space="0" w:color="auto"/>
            </w:tcBorders>
          </w:tcPr>
          <w:p w14:paraId="1ED9F2C2"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A42B606"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C4DCAD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6B589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432ABC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3EA7DA" w14:textId="77777777" w:rsidTr="005A0D4C">
        <w:trPr>
          <w:trHeight w:val="29"/>
        </w:trPr>
        <w:tc>
          <w:tcPr>
            <w:tcW w:w="3066" w:type="dxa"/>
            <w:tcBorders>
              <w:top w:val="nil"/>
              <w:left w:val="single" w:sz="4" w:space="0" w:color="auto"/>
              <w:bottom w:val="nil"/>
              <w:right w:val="single" w:sz="4" w:space="0" w:color="auto"/>
            </w:tcBorders>
          </w:tcPr>
          <w:p w14:paraId="6A8335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46A14396"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33AA9F32"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3AA02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C2ED15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213B6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54F1185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20BA03D" w14:textId="77777777" w:rsidTr="005A0D4C">
        <w:trPr>
          <w:trHeight w:val="29"/>
        </w:trPr>
        <w:tc>
          <w:tcPr>
            <w:tcW w:w="3066" w:type="dxa"/>
            <w:tcBorders>
              <w:top w:val="nil"/>
              <w:left w:val="single" w:sz="4" w:space="0" w:color="auto"/>
              <w:bottom w:val="nil"/>
              <w:right w:val="single" w:sz="4" w:space="0" w:color="auto"/>
            </w:tcBorders>
          </w:tcPr>
          <w:p w14:paraId="3EBA3A86"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96408D7"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DB3D1A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67E102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3EECB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D25481" w14:textId="77777777" w:rsidTr="005A0D4C">
        <w:trPr>
          <w:trHeight w:val="29"/>
        </w:trPr>
        <w:tc>
          <w:tcPr>
            <w:tcW w:w="3066" w:type="dxa"/>
            <w:tcBorders>
              <w:top w:val="nil"/>
              <w:left w:val="single" w:sz="4" w:space="0" w:color="auto"/>
              <w:bottom w:val="single" w:sz="4" w:space="0" w:color="auto"/>
              <w:right w:val="single" w:sz="4" w:space="0" w:color="auto"/>
            </w:tcBorders>
          </w:tcPr>
          <w:p w14:paraId="030F1EC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61B766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993DC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E40AA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A78AE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0580DF3" w14:textId="77777777" w:rsidTr="005A0D4C">
        <w:trPr>
          <w:trHeight w:val="29"/>
        </w:trPr>
        <w:tc>
          <w:tcPr>
            <w:tcW w:w="3066" w:type="dxa"/>
            <w:tcBorders>
              <w:top w:val="nil"/>
              <w:left w:val="single" w:sz="4" w:space="0" w:color="auto"/>
              <w:bottom w:val="nil"/>
              <w:right w:val="single" w:sz="4" w:space="0" w:color="auto"/>
            </w:tcBorders>
          </w:tcPr>
          <w:p w14:paraId="1A00A6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5EEAAEC"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501FD8AE"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0C866D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1E724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136A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EDA1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8F0BB1" w14:textId="77777777" w:rsidTr="005A0D4C">
        <w:trPr>
          <w:trHeight w:val="29"/>
        </w:trPr>
        <w:tc>
          <w:tcPr>
            <w:tcW w:w="3066" w:type="dxa"/>
            <w:tcBorders>
              <w:top w:val="nil"/>
              <w:left w:val="single" w:sz="4" w:space="0" w:color="auto"/>
              <w:bottom w:val="nil"/>
              <w:right w:val="single" w:sz="4" w:space="0" w:color="auto"/>
            </w:tcBorders>
          </w:tcPr>
          <w:p w14:paraId="3D1BF43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47428F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75436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4B955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506A90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150188" w14:textId="77777777" w:rsidTr="005A0D4C">
        <w:trPr>
          <w:trHeight w:val="29"/>
        </w:trPr>
        <w:tc>
          <w:tcPr>
            <w:tcW w:w="3066" w:type="dxa"/>
            <w:tcBorders>
              <w:top w:val="nil"/>
              <w:left w:val="single" w:sz="4" w:space="0" w:color="auto"/>
              <w:bottom w:val="single" w:sz="4" w:space="0" w:color="auto"/>
              <w:right w:val="single" w:sz="4" w:space="0" w:color="auto"/>
            </w:tcBorders>
          </w:tcPr>
          <w:p w14:paraId="19C06E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6507FC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41F82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DA300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772904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D1C43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E871CF"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1962DCE8" w14:textId="77777777" w:rsidR="00E060BF" w:rsidRPr="008523D2" w:rsidRDefault="00E060BF" w:rsidP="00AF6673">
            <w:pPr>
              <w:pStyle w:val="TAC"/>
              <w:rPr>
                <w:lang w:eastAsia="zh-CN"/>
              </w:rPr>
            </w:pPr>
            <w:r w:rsidRPr="008523D2">
              <w:rPr>
                <w:lang w:eastAsia="zh-CN"/>
              </w:rPr>
              <w:t>CA_n2A-n12A</w:t>
            </w:r>
          </w:p>
          <w:p w14:paraId="00C1676F"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16A9B4D0"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78A5ED7" w14:textId="77777777" w:rsidR="00E060BF" w:rsidRPr="00480423" w:rsidRDefault="00E060BF" w:rsidP="00AF6673">
            <w:pPr>
              <w:pStyle w:val="TAC"/>
              <w:rPr>
                <w:rFonts w:eastAsiaTheme="minorEastAsia" w:cs="Arial"/>
                <w:color w:val="000000"/>
                <w:szCs w:val="18"/>
                <w:lang w:val="en-US" w:eastAsia="zh-CN" w:bidi="ar"/>
              </w:rPr>
            </w:pPr>
            <w:r w:rsidRPr="008523D2">
              <w:t>5, 10, 15, 20, 25, 30, 40</w:t>
            </w:r>
          </w:p>
        </w:tc>
        <w:tc>
          <w:tcPr>
            <w:tcW w:w="2387" w:type="dxa"/>
            <w:tcBorders>
              <w:top w:val="single" w:sz="4" w:space="0" w:color="auto"/>
              <w:left w:val="single" w:sz="4" w:space="0" w:color="auto"/>
              <w:bottom w:val="nil"/>
              <w:right w:val="single" w:sz="4" w:space="0" w:color="auto"/>
            </w:tcBorders>
            <w:vAlign w:val="center"/>
          </w:tcPr>
          <w:p w14:paraId="626523D3"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0</w:t>
            </w:r>
          </w:p>
        </w:tc>
      </w:tr>
      <w:tr w:rsidR="00E060BF" w:rsidRPr="00480423" w14:paraId="455D72F3" w14:textId="77777777" w:rsidTr="005A0D4C">
        <w:trPr>
          <w:trHeight w:val="29"/>
        </w:trPr>
        <w:tc>
          <w:tcPr>
            <w:tcW w:w="3066" w:type="dxa"/>
            <w:tcBorders>
              <w:top w:val="nil"/>
              <w:left w:val="single" w:sz="4" w:space="0" w:color="auto"/>
              <w:bottom w:val="nil"/>
              <w:right w:val="single" w:sz="4" w:space="0" w:color="auto"/>
            </w:tcBorders>
            <w:vAlign w:val="center"/>
          </w:tcPr>
          <w:p w14:paraId="204F14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4C6D4F4"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AE441C0"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1BB2391"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535029B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03676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0FBED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01889B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868A60C"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1B6EF6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20B227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DA637F" w14:textId="77777777" w:rsidTr="005A0D4C">
        <w:trPr>
          <w:trHeight w:val="29"/>
        </w:trPr>
        <w:tc>
          <w:tcPr>
            <w:tcW w:w="3066" w:type="dxa"/>
            <w:tcBorders>
              <w:top w:val="nil"/>
              <w:left w:val="single" w:sz="4" w:space="0" w:color="auto"/>
              <w:bottom w:val="nil"/>
              <w:right w:val="single" w:sz="4" w:space="0" w:color="auto"/>
            </w:tcBorders>
            <w:vAlign w:val="center"/>
          </w:tcPr>
          <w:p w14:paraId="647CCB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229C59B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32AC235" w14:textId="77777777" w:rsidR="00E060BF" w:rsidRPr="00480423" w:rsidRDefault="00E060BF" w:rsidP="00AF6673">
            <w:pPr>
              <w:pStyle w:val="TAC"/>
              <w:rPr>
                <w:rFonts w:eastAsiaTheme="minorEastAsia"/>
                <w:lang w:val="en-US"/>
              </w:rPr>
            </w:pPr>
            <w:r w:rsidRPr="00480423">
              <w:rPr>
                <w:rFonts w:eastAsiaTheme="minorEastAsia"/>
                <w:lang w:val="en-US"/>
              </w:rPr>
              <w:t>CA_n2A-n12A</w:t>
            </w:r>
          </w:p>
          <w:p w14:paraId="7A694756" w14:textId="77777777" w:rsidR="00E060BF" w:rsidRPr="00480423" w:rsidRDefault="00E060BF" w:rsidP="00AF6673">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33E2B783" w14:textId="77777777" w:rsidR="00E060BF" w:rsidRPr="00480423" w:rsidRDefault="00E060BF" w:rsidP="00AF667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A6ED71"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EFBB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EB9C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C9B346" w14:textId="77777777" w:rsidTr="005A0D4C">
        <w:trPr>
          <w:trHeight w:val="29"/>
        </w:trPr>
        <w:tc>
          <w:tcPr>
            <w:tcW w:w="3066" w:type="dxa"/>
            <w:tcBorders>
              <w:top w:val="nil"/>
              <w:left w:val="single" w:sz="4" w:space="0" w:color="auto"/>
              <w:bottom w:val="nil"/>
              <w:right w:val="single" w:sz="4" w:space="0" w:color="auto"/>
            </w:tcBorders>
            <w:vAlign w:val="center"/>
          </w:tcPr>
          <w:p w14:paraId="1A27AC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1ED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2B6A9"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F61F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D16DA84" w14:textId="77777777" w:rsidR="00E060BF" w:rsidRPr="00480423" w:rsidRDefault="00E060BF" w:rsidP="00AF6673">
            <w:pPr>
              <w:pStyle w:val="TAC"/>
              <w:rPr>
                <w:rFonts w:eastAsiaTheme="minorEastAsia"/>
                <w:lang w:val="en-US" w:eastAsia="zh-CN"/>
              </w:rPr>
            </w:pPr>
          </w:p>
        </w:tc>
      </w:tr>
      <w:tr w:rsidR="00E060BF" w:rsidRPr="00480423" w14:paraId="1EE6E4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EF5C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BE31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5FE90"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83C6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5AAE8B" w14:textId="77777777" w:rsidR="00E060BF" w:rsidRPr="00480423" w:rsidRDefault="00E060BF" w:rsidP="00AF6673">
            <w:pPr>
              <w:pStyle w:val="TAC"/>
              <w:rPr>
                <w:rFonts w:eastAsiaTheme="minorEastAsia"/>
                <w:lang w:val="en-US" w:eastAsia="zh-CN"/>
              </w:rPr>
            </w:pPr>
          </w:p>
        </w:tc>
      </w:tr>
      <w:tr w:rsidR="00E060BF" w:rsidRPr="00480423" w14:paraId="6D6059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C709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60C1AAD5"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0C3A079" w14:textId="77777777" w:rsidR="00E060BF" w:rsidRPr="00480423" w:rsidRDefault="00E060BF" w:rsidP="00AF6673">
            <w:pPr>
              <w:pStyle w:val="TAC"/>
              <w:rPr>
                <w:rFonts w:eastAsiaTheme="minorEastAsia"/>
              </w:rPr>
            </w:pPr>
            <w:r w:rsidRPr="00480423">
              <w:rPr>
                <w:rFonts w:eastAsiaTheme="minorEastAsia"/>
              </w:rPr>
              <w:t>CA_n2A-n12A</w:t>
            </w:r>
          </w:p>
          <w:p w14:paraId="6BEFF56E"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6FA774FF"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403F92"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D36AE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EB9EA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3D49AAE" w14:textId="77777777" w:rsidTr="005A0D4C">
        <w:trPr>
          <w:trHeight w:val="29"/>
        </w:trPr>
        <w:tc>
          <w:tcPr>
            <w:tcW w:w="3066" w:type="dxa"/>
            <w:tcBorders>
              <w:top w:val="nil"/>
              <w:left w:val="single" w:sz="4" w:space="0" w:color="auto"/>
              <w:bottom w:val="nil"/>
              <w:right w:val="single" w:sz="4" w:space="0" w:color="auto"/>
            </w:tcBorders>
            <w:vAlign w:val="center"/>
          </w:tcPr>
          <w:p w14:paraId="24650F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4876B"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BEBB0"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61D94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CE63B9" w14:textId="77777777" w:rsidR="00E060BF" w:rsidRPr="00480423" w:rsidRDefault="00E060BF" w:rsidP="00AF6673">
            <w:pPr>
              <w:pStyle w:val="TAC"/>
              <w:rPr>
                <w:rFonts w:eastAsiaTheme="minorEastAsia"/>
                <w:lang w:val="en-US" w:eastAsia="zh-CN"/>
              </w:rPr>
            </w:pPr>
          </w:p>
        </w:tc>
      </w:tr>
      <w:tr w:rsidR="00E060BF" w:rsidRPr="00480423" w14:paraId="485F28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3EE3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A67FE4"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544B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AAEA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F76EB6" w14:textId="77777777" w:rsidR="00E060BF" w:rsidRPr="00480423" w:rsidRDefault="00E060BF" w:rsidP="00AF6673">
            <w:pPr>
              <w:pStyle w:val="TAC"/>
              <w:rPr>
                <w:rFonts w:eastAsiaTheme="minorEastAsia"/>
                <w:lang w:val="en-US" w:eastAsia="zh-CN"/>
              </w:rPr>
            </w:pPr>
          </w:p>
        </w:tc>
      </w:tr>
      <w:tr w:rsidR="00E060BF" w:rsidRPr="00480423" w14:paraId="50A667A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A5E9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48FAAA03"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535913E0" w14:textId="77777777" w:rsidR="00E060BF" w:rsidRPr="00480423" w:rsidRDefault="00E060BF" w:rsidP="00AF6673">
            <w:pPr>
              <w:pStyle w:val="TAC"/>
              <w:rPr>
                <w:rFonts w:eastAsiaTheme="minorEastAsia"/>
              </w:rPr>
            </w:pPr>
            <w:r w:rsidRPr="00480423">
              <w:rPr>
                <w:rFonts w:eastAsiaTheme="minorEastAsia"/>
              </w:rPr>
              <w:t>CA_n2A-n12A</w:t>
            </w:r>
          </w:p>
          <w:p w14:paraId="1B5C499A"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3E804886"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6B23A1"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42C75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E6CF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7F12D0" w14:textId="77777777" w:rsidTr="005A0D4C">
        <w:trPr>
          <w:trHeight w:val="29"/>
        </w:trPr>
        <w:tc>
          <w:tcPr>
            <w:tcW w:w="3066" w:type="dxa"/>
            <w:tcBorders>
              <w:top w:val="nil"/>
              <w:left w:val="single" w:sz="4" w:space="0" w:color="auto"/>
              <w:bottom w:val="nil"/>
              <w:right w:val="single" w:sz="4" w:space="0" w:color="auto"/>
            </w:tcBorders>
            <w:vAlign w:val="center"/>
          </w:tcPr>
          <w:p w14:paraId="1AE46D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736C3"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CA643"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FE346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223CB0" w14:textId="77777777" w:rsidR="00E060BF" w:rsidRPr="00480423" w:rsidRDefault="00E060BF" w:rsidP="00AF6673">
            <w:pPr>
              <w:pStyle w:val="TAC"/>
              <w:rPr>
                <w:rFonts w:eastAsiaTheme="minorEastAsia"/>
                <w:lang w:val="en-US" w:eastAsia="zh-CN"/>
              </w:rPr>
            </w:pPr>
          </w:p>
        </w:tc>
      </w:tr>
      <w:tr w:rsidR="00E060BF" w:rsidRPr="00480423" w14:paraId="62F6B7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019E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28FA18"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F53C4"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0D79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FBABB2" w14:textId="77777777" w:rsidR="00E060BF" w:rsidRPr="00480423" w:rsidRDefault="00E060BF" w:rsidP="00AF6673">
            <w:pPr>
              <w:pStyle w:val="TAC"/>
              <w:rPr>
                <w:rFonts w:eastAsiaTheme="minorEastAsia"/>
                <w:lang w:val="en-US" w:eastAsia="zh-CN"/>
              </w:rPr>
            </w:pPr>
          </w:p>
        </w:tc>
      </w:tr>
      <w:tr w:rsidR="00E060BF" w:rsidRPr="00480423" w14:paraId="46188D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E438C2" w14:textId="77777777" w:rsidR="00E060BF" w:rsidRPr="00480423" w:rsidRDefault="00E060BF" w:rsidP="00AF6673">
            <w:pPr>
              <w:pStyle w:val="TAC"/>
              <w:rPr>
                <w:rFonts w:eastAsiaTheme="minorEastAsia"/>
                <w:lang w:val="en-US" w:eastAsia="zh-CN"/>
              </w:rPr>
            </w:pPr>
            <w:r w:rsidRPr="00480423">
              <w:rPr>
                <w:kern w:val="2"/>
                <w:szCs w:val="22"/>
                <w:lang w:val="en-US" w:eastAsia="zh-CN"/>
              </w:rPr>
              <w:lastRenderedPageBreak/>
              <w:t>CA_n2(2A)-n12A-n77(2A)</w:t>
            </w:r>
          </w:p>
        </w:tc>
        <w:tc>
          <w:tcPr>
            <w:tcW w:w="2712" w:type="dxa"/>
            <w:tcBorders>
              <w:top w:val="single" w:sz="4" w:space="0" w:color="auto"/>
              <w:left w:val="single" w:sz="4" w:space="0" w:color="auto"/>
              <w:bottom w:val="nil"/>
              <w:right w:val="single" w:sz="4" w:space="0" w:color="auto"/>
            </w:tcBorders>
            <w:vAlign w:val="center"/>
          </w:tcPr>
          <w:p w14:paraId="27622E23"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C90CF60" w14:textId="77777777" w:rsidR="00E060BF" w:rsidRPr="00480423" w:rsidRDefault="00E060BF" w:rsidP="00AF6673">
            <w:pPr>
              <w:pStyle w:val="TAC"/>
              <w:rPr>
                <w:rFonts w:eastAsiaTheme="minorEastAsia"/>
              </w:rPr>
            </w:pPr>
            <w:r w:rsidRPr="00480423">
              <w:rPr>
                <w:rFonts w:eastAsiaTheme="minorEastAsia"/>
              </w:rPr>
              <w:t>CA_n2A-n12A</w:t>
            </w:r>
          </w:p>
          <w:p w14:paraId="5A708DD5"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2AFE1D3D"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B48679"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97BD9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950A6B8"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2EBFBF2A" w14:textId="77777777" w:rsidTr="005A0D4C">
        <w:trPr>
          <w:trHeight w:val="29"/>
        </w:trPr>
        <w:tc>
          <w:tcPr>
            <w:tcW w:w="3066" w:type="dxa"/>
            <w:tcBorders>
              <w:top w:val="nil"/>
              <w:left w:val="single" w:sz="4" w:space="0" w:color="auto"/>
              <w:bottom w:val="nil"/>
              <w:right w:val="single" w:sz="4" w:space="0" w:color="auto"/>
            </w:tcBorders>
            <w:vAlign w:val="center"/>
          </w:tcPr>
          <w:p w14:paraId="36E80C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216BDC"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3CD89" w14:textId="77777777" w:rsidR="00E060BF" w:rsidRPr="00480423" w:rsidRDefault="00E060BF" w:rsidP="00AF6673">
            <w:pPr>
              <w:pStyle w:val="TAC"/>
              <w:rPr>
                <w:rFonts w:eastAsiaTheme="minorEastAsia"/>
                <w:lang w:val="en-US"/>
              </w:rPr>
            </w:pPr>
            <w:r w:rsidRPr="00480423">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E60C8E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20902DE" w14:textId="77777777" w:rsidR="00E060BF" w:rsidRPr="00480423" w:rsidRDefault="00E060BF" w:rsidP="00AF6673">
            <w:pPr>
              <w:pStyle w:val="TAC"/>
              <w:rPr>
                <w:rFonts w:eastAsiaTheme="minorEastAsia"/>
                <w:lang w:val="en-US" w:eastAsia="zh-CN"/>
              </w:rPr>
            </w:pPr>
          </w:p>
        </w:tc>
      </w:tr>
      <w:tr w:rsidR="00E060BF" w:rsidRPr="00480423" w14:paraId="22E24E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1570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517FB"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5B1CE"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42F97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690499" w14:textId="77777777" w:rsidR="00E060BF" w:rsidRPr="00480423" w:rsidRDefault="00E060BF" w:rsidP="00AF6673">
            <w:pPr>
              <w:pStyle w:val="TAC"/>
              <w:rPr>
                <w:rFonts w:eastAsiaTheme="minorEastAsia"/>
                <w:lang w:val="en-US" w:eastAsia="zh-CN"/>
              </w:rPr>
            </w:pPr>
          </w:p>
        </w:tc>
      </w:tr>
      <w:tr w:rsidR="00E060BF" w:rsidRPr="00480423" w14:paraId="59E726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EE4E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7751D4AD"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1958F89F"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CA_n2A-n30A</w:t>
            </w:r>
          </w:p>
          <w:p w14:paraId="0546A45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021B30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0EBD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824D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7F95B2" w14:textId="77777777" w:rsidTr="005A0D4C">
        <w:trPr>
          <w:trHeight w:val="29"/>
        </w:trPr>
        <w:tc>
          <w:tcPr>
            <w:tcW w:w="3066" w:type="dxa"/>
            <w:tcBorders>
              <w:top w:val="nil"/>
              <w:left w:val="single" w:sz="4" w:space="0" w:color="auto"/>
              <w:bottom w:val="nil"/>
              <w:right w:val="single" w:sz="4" w:space="0" w:color="auto"/>
            </w:tcBorders>
            <w:vAlign w:val="center"/>
          </w:tcPr>
          <w:p w14:paraId="13C06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BF2C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D2D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094B2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389DA10" w14:textId="77777777" w:rsidR="00E060BF" w:rsidRPr="00480423" w:rsidRDefault="00E060BF" w:rsidP="00AF6673">
            <w:pPr>
              <w:pStyle w:val="TAC"/>
              <w:rPr>
                <w:rFonts w:eastAsiaTheme="minorEastAsia"/>
                <w:lang w:val="en-US" w:eastAsia="zh-CN"/>
              </w:rPr>
            </w:pPr>
          </w:p>
        </w:tc>
      </w:tr>
      <w:tr w:rsidR="00E060BF" w:rsidRPr="00480423" w14:paraId="157AD88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9E92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AD5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1E6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64AE0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1953E11" w14:textId="77777777" w:rsidR="00E060BF" w:rsidRPr="00480423" w:rsidRDefault="00E060BF" w:rsidP="00AF6673">
            <w:pPr>
              <w:pStyle w:val="TAC"/>
              <w:rPr>
                <w:rFonts w:eastAsiaTheme="minorEastAsia"/>
                <w:lang w:val="en-US" w:eastAsia="zh-CN"/>
              </w:rPr>
            </w:pPr>
          </w:p>
        </w:tc>
      </w:tr>
      <w:tr w:rsidR="00E060BF" w:rsidRPr="00480423" w14:paraId="728A0F73" w14:textId="77777777" w:rsidTr="005A0D4C">
        <w:trPr>
          <w:trHeight w:val="29"/>
        </w:trPr>
        <w:tc>
          <w:tcPr>
            <w:tcW w:w="3066" w:type="dxa"/>
            <w:tcBorders>
              <w:top w:val="nil"/>
              <w:left w:val="single" w:sz="4" w:space="0" w:color="auto"/>
              <w:bottom w:val="nil"/>
              <w:right w:val="single" w:sz="4" w:space="0" w:color="auto"/>
            </w:tcBorders>
            <w:vAlign w:val="center"/>
          </w:tcPr>
          <w:p w14:paraId="24D1C8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1F0F447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27C182F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CA_n2A-n30A</w:t>
            </w:r>
          </w:p>
          <w:p w14:paraId="45C9DE0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6C5771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982C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5EF25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B70E5B" w14:textId="77777777" w:rsidTr="005A0D4C">
        <w:trPr>
          <w:trHeight w:val="29"/>
        </w:trPr>
        <w:tc>
          <w:tcPr>
            <w:tcW w:w="3066" w:type="dxa"/>
            <w:tcBorders>
              <w:top w:val="nil"/>
              <w:left w:val="single" w:sz="4" w:space="0" w:color="auto"/>
              <w:bottom w:val="nil"/>
              <w:right w:val="single" w:sz="4" w:space="0" w:color="auto"/>
            </w:tcBorders>
            <w:vAlign w:val="center"/>
          </w:tcPr>
          <w:p w14:paraId="357F90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518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9D6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FB136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C93447C" w14:textId="77777777" w:rsidR="00E060BF" w:rsidRPr="00480423" w:rsidRDefault="00E060BF" w:rsidP="00AF6673">
            <w:pPr>
              <w:pStyle w:val="TAC"/>
              <w:rPr>
                <w:rFonts w:eastAsiaTheme="minorEastAsia"/>
                <w:lang w:val="en-US" w:eastAsia="zh-CN"/>
              </w:rPr>
            </w:pPr>
          </w:p>
        </w:tc>
      </w:tr>
      <w:tr w:rsidR="00E060BF" w:rsidRPr="00480423" w14:paraId="165409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AE93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0320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D6A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A9A9C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8621888" w14:textId="77777777" w:rsidR="00E060BF" w:rsidRPr="00480423" w:rsidRDefault="00E060BF" w:rsidP="00AF6673">
            <w:pPr>
              <w:pStyle w:val="TAC"/>
              <w:rPr>
                <w:rFonts w:eastAsiaTheme="minorEastAsia"/>
                <w:lang w:val="en-US" w:eastAsia="zh-CN"/>
              </w:rPr>
            </w:pPr>
          </w:p>
        </w:tc>
      </w:tr>
      <w:tr w:rsidR="00E060BF" w:rsidRPr="00480423" w14:paraId="3D94DDDC" w14:textId="77777777" w:rsidTr="005A0D4C">
        <w:trPr>
          <w:trHeight w:val="29"/>
        </w:trPr>
        <w:tc>
          <w:tcPr>
            <w:tcW w:w="3066" w:type="dxa"/>
            <w:tcBorders>
              <w:top w:val="nil"/>
              <w:left w:val="single" w:sz="4" w:space="0" w:color="auto"/>
              <w:bottom w:val="nil"/>
              <w:right w:val="single" w:sz="4" w:space="0" w:color="auto"/>
            </w:tcBorders>
            <w:vAlign w:val="center"/>
          </w:tcPr>
          <w:p w14:paraId="310BA2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2665F75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30CDD111"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62DA4F91"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6C2B5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5DEA80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E191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783C01" w14:textId="77777777" w:rsidTr="005A0D4C">
        <w:trPr>
          <w:trHeight w:val="29"/>
        </w:trPr>
        <w:tc>
          <w:tcPr>
            <w:tcW w:w="3066" w:type="dxa"/>
            <w:tcBorders>
              <w:top w:val="nil"/>
              <w:left w:val="single" w:sz="4" w:space="0" w:color="auto"/>
              <w:bottom w:val="nil"/>
              <w:right w:val="single" w:sz="4" w:space="0" w:color="auto"/>
            </w:tcBorders>
            <w:vAlign w:val="center"/>
          </w:tcPr>
          <w:p w14:paraId="131023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3E2C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6F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F7D523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C81FC9" w14:textId="77777777" w:rsidR="00E060BF" w:rsidRPr="00480423" w:rsidRDefault="00E060BF" w:rsidP="00AF6673">
            <w:pPr>
              <w:pStyle w:val="TAC"/>
              <w:rPr>
                <w:rFonts w:eastAsiaTheme="minorEastAsia"/>
                <w:lang w:val="en-US" w:eastAsia="zh-CN"/>
              </w:rPr>
            </w:pPr>
          </w:p>
        </w:tc>
      </w:tr>
      <w:tr w:rsidR="00E060BF" w:rsidRPr="00480423" w14:paraId="18A9210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A2F8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1DCC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36E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5460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9F5757D" w14:textId="77777777" w:rsidR="00E060BF" w:rsidRPr="00480423" w:rsidRDefault="00E060BF" w:rsidP="00AF6673">
            <w:pPr>
              <w:pStyle w:val="TAC"/>
              <w:rPr>
                <w:rFonts w:eastAsiaTheme="minorEastAsia"/>
                <w:lang w:val="en-US" w:eastAsia="zh-CN"/>
              </w:rPr>
            </w:pPr>
          </w:p>
        </w:tc>
      </w:tr>
      <w:tr w:rsidR="00E060BF" w:rsidRPr="00480423" w14:paraId="2838B9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55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95FD561"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1C89C80D"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6CCC5E15"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74230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564AE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2683C5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40F493" w14:textId="77777777" w:rsidTr="005A0D4C">
        <w:trPr>
          <w:trHeight w:val="29"/>
        </w:trPr>
        <w:tc>
          <w:tcPr>
            <w:tcW w:w="3066" w:type="dxa"/>
            <w:tcBorders>
              <w:top w:val="nil"/>
              <w:left w:val="single" w:sz="4" w:space="0" w:color="auto"/>
              <w:bottom w:val="nil"/>
              <w:right w:val="single" w:sz="4" w:space="0" w:color="auto"/>
            </w:tcBorders>
            <w:vAlign w:val="center"/>
          </w:tcPr>
          <w:p w14:paraId="232640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8C3A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CE5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4BC0A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F93A5E" w14:textId="77777777" w:rsidR="00E060BF" w:rsidRPr="00480423" w:rsidRDefault="00E060BF" w:rsidP="00AF6673">
            <w:pPr>
              <w:pStyle w:val="TAC"/>
              <w:rPr>
                <w:rFonts w:eastAsiaTheme="minorEastAsia"/>
                <w:lang w:val="en-US" w:eastAsia="zh-CN"/>
              </w:rPr>
            </w:pPr>
          </w:p>
        </w:tc>
      </w:tr>
      <w:tr w:rsidR="00E060BF" w:rsidRPr="00480423" w14:paraId="58B86E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F38F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DDB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AD9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DD22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75CFFA" w14:textId="77777777" w:rsidR="00E060BF" w:rsidRPr="00480423" w:rsidRDefault="00E060BF" w:rsidP="00AF6673">
            <w:pPr>
              <w:pStyle w:val="TAC"/>
              <w:rPr>
                <w:rFonts w:eastAsiaTheme="minorEastAsia"/>
                <w:lang w:val="en-US" w:eastAsia="zh-CN"/>
              </w:rPr>
            </w:pPr>
          </w:p>
        </w:tc>
      </w:tr>
      <w:tr w:rsidR="00E060BF" w:rsidRPr="00480423" w14:paraId="106E7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6C80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7B9ACEB9"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7CF98C1C"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0C81069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4CE65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CD917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85358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15FE58" w14:textId="77777777" w:rsidTr="005A0D4C">
        <w:trPr>
          <w:trHeight w:val="29"/>
        </w:trPr>
        <w:tc>
          <w:tcPr>
            <w:tcW w:w="3066" w:type="dxa"/>
            <w:tcBorders>
              <w:top w:val="nil"/>
              <w:left w:val="single" w:sz="4" w:space="0" w:color="auto"/>
              <w:bottom w:val="nil"/>
              <w:right w:val="single" w:sz="4" w:space="0" w:color="auto"/>
            </w:tcBorders>
            <w:vAlign w:val="center"/>
          </w:tcPr>
          <w:p w14:paraId="79BA6C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F3A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C7B9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40DE09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6CE190" w14:textId="77777777" w:rsidR="00E060BF" w:rsidRPr="00480423" w:rsidRDefault="00E060BF" w:rsidP="00AF6673">
            <w:pPr>
              <w:pStyle w:val="TAC"/>
              <w:rPr>
                <w:rFonts w:eastAsiaTheme="minorEastAsia"/>
                <w:lang w:val="en-US" w:eastAsia="zh-CN"/>
              </w:rPr>
            </w:pPr>
          </w:p>
        </w:tc>
      </w:tr>
      <w:tr w:rsidR="00E060BF" w:rsidRPr="00480423" w14:paraId="48D9F2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CB56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5DE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432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323E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D344223" w14:textId="77777777" w:rsidR="00E060BF" w:rsidRPr="00480423" w:rsidRDefault="00E060BF" w:rsidP="00AF6673">
            <w:pPr>
              <w:pStyle w:val="TAC"/>
              <w:rPr>
                <w:rFonts w:eastAsiaTheme="minorEastAsia"/>
                <w:lang w:val="en-US" w:eastAsia="zh-CN"/>
              </w:rPr>
            </w:pPr>
          </w:p>
        </w:tc>
      </w:tr>
      <w:tr w:rsidR="00E060BF" w:rsidRPr="00480423" w14:paraId="520F79F1" w14:textId="77777777" w:rsidTr="005A0D4C">
        <w:trPr>
          <w:trHeight w:val="29"/>
        </w:trPr>
        <w:tc>
          <w:tcPr>
            <w:tcW w:w="3066" w:type="dxa"/>
            <w:tcBorders>
              <w:top w:val="nil"/>
              <w:left w:val="single" w:sz="4" w:space="0" w:color="auto"/>
              <w:bottom w:val="nil"/>
              <w:right w:val="single" w:sz="4" w:space="0" w:color="auto"/>
            </w:tcBorders>
            <w:vAlign w:val="center"/>
          </w:tcPr>
          <w:p w14:paraId="6C3B3A7A" w14:textId="77777777" w:rsidR="00E060BF" w:rsidRPr="00480423" w:rsidRDefault="00E060BF" w:rsidP="00AF6673">
            <w:pPr>
              <w:pStyle w:val="TAC"/>
              <w:rPr>
                <w:kern w:val="2"/>
                <w:szCs w:val="22"/>
                <w:lang w:val="en-US" w:eastAsia="zh-CN"/>
              </w:rPr>
            </w:pPr>
            <w:r w:rsidRPr="00480423">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373F550E" w14:textId="77777777" w:rsidR="00E060BF" w:rsidRPr="00480423" w:rsidRDefault="00E060BF" w:rsidP="00AF6673">
            <w:pPr>
              <w:pStyle w:val="TAC"/>
              <w:rPr>
                <w:kern w:val="2"/>
                <w:lang w:val="es-US" w:eastAsia="zh-CN"/>
              </w:rPr>
            </w:pPr>
            <w:r w:rsidRPr="00480423">
              <w:rPr>
                <w:kern w:val="2"/>
                <w:szCs w:val="22"/>
                <w:lang w:val="es-US" w:eastAsia="zh-CN"/>
              </w:rPr>
              <w:t>CA_n2A-n14A</w:t>
            </w:r>
          </w:p>
          <w:p w14:paraId="13AEC1F2" w14:textId="77777777" w:rsidR="00E060BF" w:rsidRPr="00480423" w:rsidRDefault="00E060BF" w:rsidP="00AF6673">
            <w:pPr>
              <w:pStyle w:val="TAC"/>
              <w:rPr>
                <w:kern w:val="2"/>
                <w:szCs w:val="22"/>
                <w:lang w:val="es-US" w:eastAsia="zh-CN"/>
              </w:rPr>
            </w:pPr>
            <w:r w:rsidRPr="00480423">
              <w:rPr>
                <w:kern w:val="2"/>
                <w:szCs w:val="22"/>
                <w:lang w:val="es-US" w:eastAsia="zh-CN"/>
              </w:rPr>
              <w:t>CA_n2A-n66A</w:t>
            </w:r>
          </w:p>
          <w:p w14:paraId="32531BCF" w14:textId="77777777" w:rsidR="00E060BF" w:rsidRPr="00480423" w:rsidRDefault="00E060BF" w:rsidP="00AF6673">
            <w:pPr>
              <w:pStyle w:val="TAC"/>
              <w:rPr>
                <w:kern w:val="2"/>
                <w:szCs w:val="22"/>
                <w:lang w:val="en-US" w:eastAsia="zh-CN"/>
              </w:rPr>
            </w:pPr>
            <w:r w:rsidRPr="00480423">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95EA533" w14:textId="77777777" w:rsidR="00E060BF" w:rsidRPr="00480423" w:rsidRDefault="00E060BF" w:rsidP="00AF6673">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F45690"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A9C5A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0C80285" w14:textId="77777777" w:rsidTr="005A0D4C">
        <w:trPr>
          <w:trHeight w:val="29"/>
        </w:trPr>
        <w:tc>
          <w:tcPr>
            <w:tcW w:w="3066" w:type="dxa"/>
            <w:tcBorders>
              <w:top w:val="nil"/>
              <w:left w:val="single" w:sz="4" w:space="0" w:color="auto"/>
              <w:bottom w:val="nil"/>
              <w:right w:val="single" w:sz="4" w:space="0" w:color="auto"/>
            </w:tcBorders>
            <w:vAlign w:val="center"/>
          </w:tcPr>
          <w:p w14:paraId="36C605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C4DF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E4F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61CFC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11DD6D9" w14:textId="77777777" w:rsidR="00E060BF" w:rsidRPr="00480423" w:rsidRDefault="00E060BF" w:rsidP="00AF6673">
            <w:pPr>
              <w:pStyle w:val="TAC"/>
              <w:rPr>
                <w:rFonts w:eastAsiaTheme="minorEastAsia"/>
                <w:lang w:val="en-US" w:eastAsia="zh-CN"/>
              </w:rPr>
            </w:pPr>
          </w:p>
        </w:tc>
      </w:tr>
      <w:tr w:rsidR="00E060BF" w:rsidRPr="00480423" w14:paraId="4F0209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1591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73B0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6D4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774F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12E79C3" w14:textId="77777777" w:rsidR="00E060BF" w:rsidRPr="00480423" w:rsidRDefault="00E060BF" w:rsidP="00AF6673">
            <w:pPr>
              <w:pStyle w:val="TAC"/>
              <w:rPr>
                <w:rFonts w:eastAsiaTheme="minorEastAsia"/>
                <w:lang w:val="en-US" w:eastAsia="zh-CN"/>
              </w:rPr>
            </w:pPr>
          </w:p>
        </w:tc>
      </w:tr>
      <w:tr w:rsidR="00E060BF" w:rsidRPr="00480423" w14:paraId="48D571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212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3FDD7C8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2EFEF5A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0622BA6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D558D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1EAB0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93A9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58E4C3" w14:textId="77777777" w:rsidTr="005A0D4C">
        <w:trPr>
          <w:trHeight w:val="29"/>
        </w:trPr>
        <w:tc>
          <w:tcPr>
            <w:tcW w:w="3066" w:type="dxa"/>
            <w:tcBorders>
              <w:top w:val="nil"/>
              <w:left w:val="single" w:sz="4" w:space="0" w:color="auto"/>
              <w:bottom w:val="nil"/>
              <w:right w:val="single" w:sz="4" w:space="0" w:color="auto"/>
            </w:tcBorders>
            <w:vAlign w:val="center"/>
          </w:tcPr>
          <w:p w14:paraId="3F602F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00ED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ADC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E04980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491FE2" w14:textId="77777777" w:rsidR="00E060BF" w:rsidRPr="00480423" w:rsidRDefault="00E060BF" w:rsidP="00AF6673">
            <w:pPr>
              <w:pStyle w:val="TAC"/>
              <w:rPr>
                <w:rFonts w:eastAsiaTheme="minorEastAsia"/>
                <w:lang w:val="en-US" w:eastAsia="zh-CN"/>
              </w:rPr>
            </w:pPr>
          </w:p>
        </w:tc>
      </w:tr>
      <w:tr w:rsidR="00E060BF" w:rsidRPr="00480423" w14:paraId="109E2C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4CE7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5A11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CAE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971F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0B95E5D1" w14:textId="77777777" w:rsidR="00E060BF" w:rsidRPr="00480423" w:rsidRDefault="00E060BF" w:rsidP="00AF6673">
            <w:pPr>
              <w:pStyle w:val="TAC"/>
              <w:rPr>
                <w:rFonts w:eastAsiaTheme="minorEastAsia"/>
                <w:lang w:val="en-US" w:eastAsia="zh-CN"/>
              </w:rPr>
            </w:pPr>
          </w:p>
        </w:tc>
      </w:tr>
      <w:tr w:rsidR="00E060BF" w:rsidRPr="00480423" w14:paraId="79DCD35C" w14:textId="77777777" w:rsidTr="005A0D4C">
        <w:trPr>
          <w:trHeight w:val="29"/>
        </w:trPr>
        <w:tc>
          <w:tcPr>
            <w:tcW w:w="3066" w:type="dxa"/>
            <w:tcBorders>
              <w:top w:val="nil"/>
              <w:left w:val="single" w:sz="4" w:space="0" w:color="auto"/>
              <w:bottom w:val="nil"/>
              <w:right w:val="single" w:sz="4" w:space="0" w:color="auto"/>
            </w:tcBorders>
            <w:vAlign w:val="center"/>
          </w:tcPr>
          <w:p w14:paraId="1F0D30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581B39D5"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78687A2" w14:textId="77777777" w:rsidR="00E060BF" w:rsidRPr="00480423" w:rsidRDefault="00E060BF" w:rsidP="00AF6673">
            <w:pPr>
              <w:pStyle w:val="TAC"/>
              <w:rPr>
                <w:rFonts w:eastAsiaTheme="minorEastAsia"/>
                <w:lang w:val="en-US"/>
              </w:rPr>
            </w:pPr>
            <w:r w:rsidRPr="00480423">
              <w:rPr>
                <w:rFonts w:eastAsiaTheme="minorEastAsia"/>
                <w:lang w:val="en-US"/>
              </w:rPr>
              <w:t>CA_n2A-n14A</w:t>
            </w:r>
          </w:p>
          <w:p w14:paraId="6F0E10DD"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9A9E546" w14:textId="77777777" w:rsidR="00E060BF" w:rsidRPr="00480423" w:rsidRDefault="00E060BF" w:rsidP="00AF667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CD72FD"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C135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2D03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E3D6B8" w14:textId="77777777" w:rsidTr="005A0D4C">
        <w:trPr>
          <w:trHeight w:val="29"/>
        </w:trPr>
        <w:tc>
          <w:tcPr>
            <w:tcW w:w="3066" w:type="dxa"/>
            <w:tcBorders>
              <w:top w:val="nil"/>
              <w:left w:val="single" w:sz="4" w:space="0" w:color="auto"/>
              <w:bottom w:val="nil"/>
              <w:right w:val="single" w:sz="4" w:space="0" w:color="auto"/>
            </w:tcBorders>
            <w:vAlign w:val="center"/>
          </w:tcPr>
          <w:p w14:paraId="27A565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298F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41AFD"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93C39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6821171" w14:textId="77777777" w:rsidR="00E060BF" w:rsidRPr="00480423" w:rsidRDefault="00E060BF" w:rsidP="00AF6673">
            <w:pPr>
              <w:pStyle w:val="TAC"/>
              <w:rPr>
                <w:rFonts w:eastAsiaTheme="minorEastAsia"/>
                <w:lang w:val="en-US" w:eastAsia="zh-CN"/>
              </w:rPr>
            </w:pPr>
          </w:p>
        </w:tc>
      </w:tr>
      <w:tr w:rsidR="00E060BF" w:rsidRPr="00480423" w14:paraId="410D838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B133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09DE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4D4B4"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80D0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C56702" w14:textId="77777777" w:rsidR="00E060BF" w:rsidRPr="00480423" w:rsidRDefault="00E060BF" w:rsidP="00AF6673">
            <w:pPr>
              <w:pStyle w:val="TAC"/>
              <w:rPr>
                <w:rFonts w:eastAsiaTheme="minorEastAsia"/>
                <w:lang w:val="en-US" w:eastAsia="zh-CN"/>
              </w:rPr>
            </w:pPr>
          </w:p>
        </w:tc>
      </w:tr>
      <w:tr w:rsidR="00E060BF" w:rsidRPr="00480423" w14:paraId="0AB2CE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7CBC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526B5761"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B040EC8" w14:textId="77777777" w:rsidR="00E060BF" w:rsidRPr="00480423" w:rsidRDefault="00E060BF" w:rsidP="00AF667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B81A19"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CE0C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B98F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16AEB36" w14:textId="77777777" w:rsidTr="005A0D4C">
        <w:trPr>
          <w:trHeight w:val="29"/>
        </w:trPr>
        <w:tc>
          <w:tcPr>
            <w:tcW w:w="3066" w:type="dxa"/>
            <w:tcBorders>
              <w:top w:val="nil"/>
              <w:left w:val="single" w:sz="4" w:space="0" w:color="auto"/>
              <w:bottom w:val="nil"/>
              <w:right w:val="single" w:sz="4" w:space="0" w:color="auto"/>
            </w:tcBorders>
            <w:vAlign w:val="center"/>
          </w:tcPr>
          <w:p w14:paraId="089D75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BF52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A15CF" w14:textId="77777777" w:rsidR="00E060BF" w:rsidRPr="00480423" w:rsidRDefault="00E060BF" w:rsidP="00AF6673">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EE35C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500F62" w14:textId="77777777" w:rsidR="00E060BF" w:rsidRPr="00480423" w:rsidRDefault="00E060BF" w:rsidP="00AF6673">
            <w:pPr>
              <w:pStyle w:val="TAC"/>
              <w:rPr>
                <w:rFonts w:eastAsiaTheme="minorEastAsia"/>
                <w:lang w:val="en-US" w:eastAsia="zh-CN"/>
              </w:rPr>
            </w:pPr>
          </w:p>
        </w:tc>
      </w:tr>
      <w:tr w:rsidR="00E060BF" w:rsidRPr="00480423" w14:paraId="59A66B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CE2A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400B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F6EC9"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19EB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5AA631" w14:textId="77777777" w:rsidR="00E060BF" w:rsidRPr="00480423" w:rsidRDefault="00E060BF" w:rsidP="00AF6673">
            <w:pPr>
              <w:pStyle w:val="TAC"/>
              <w:rPr>
                <w:rFonts w:eastAsiaTheme="minorEastAsia"/>
                <w:lang w:val="en-US" w:eastAsia="zh-CN"/>
              </w:rPr>
            </w:pPr>
          </w:p>
        </w:tc>
      </w:tr>
      <w:tr w:rsidR="00E060BF" w:rsidRPr="00480423" w14:paraId="23912A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6ACB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7C0FEC7C"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9F05274" w14:textId="77777777" w:rsidR="00E060BF" w:rsidRPr="00480423" w:rsidRDefault="00E060BF" w:rsidP="00AF667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97D3ED"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AA16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2243E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65BAAA" w14:textId="77777777" w:rsidTr="005A0D4C">
        <w:trPr>
          <w:trHeight w:val="29"/>
        </w:trPr>
        <w:tc>
          <w:tcPr>
            <w:tcW w:w="3066" w:type="dxa"/>
            <w:tcBorders>
              <w:top w:val="nil"/>
              <w:left w:val="single" w:sz="4" w:space="0" w:color="auto"/>
              <w:bottom w:val="nil"/>
              <w:right w:val="single" w:sz="4" w:space="0" w:color="auto"/>
            </w:tcBorders>
            <w:vAlign w:val="center"/>
          </w:tcPr>
          <w:p w14:paraId="130733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13C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92694" w14:textId="77777777" w:rsidR="00E060BF" w:rsidRPr="00480423" w:rsidRDefault="00E060BF" w:rsidP="00AF6673">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2D9E7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8DAE55" w14:textId="77777777" w:rsidR="00E060BF" w:rsidRPr="00480423" w:rsidRDefault="00E060BF" w:rsidP="00AF6673">
            <w:pPr>
              <w:pStyle w:val="TAC"/>
              <w:rPr>
                <w:rFonts w:eastAsiaTheme="minorEastAsia"/>
                <w:lang w:val="en-US" w:eastAsia="zh-CN"/>
              </w:rPr>
            </w:pPr>
          </w:p>
        </w:tc>
      </w:tr>
      <w:tr w:rsidR="00E060BF" w:rsidRPr="00480423" w14:paraId="5B28A0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B6BF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E471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A7A5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63B8F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BC9EE6" w14:textId="77777777" w:rsidR="00E060BF" w:rsidRPr="00480423" w:rsidRDefault="00E060BF" w:rsidP="00AF6673">
            <w:pPr>
              <w:pStyle w:val="TAC"/>
              <w:rPr>
                <w:rFonts w:eastAsiaTheme="minorEastAsia"/>
                <w:lang w:val="en-US" w:eastAsia="zh-CN"/>
              </w:rPr>
            </w:pPr>
          </w:p>
        </w:tc>
      </w:tr>
      <w:tr w:rsidR="00E060BF" w:rsidRPr="00480423" w14:paraId="0AA325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4F608"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794F6ED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75D0BF1" w14:textId="77777777" w:rsidR="00E060BF" w:rsidRPr="00480423" w:rsidRDefault="00E060BF" w:rsidP="00AF6673">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A01FE6"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F4A46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854DCB1"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8D9488C" w14:textId="77777777" w:rsidTr="005A0D4C">
        <w:trPr>
          <w:trHeight w:val="29"/>
        </w:trPr>
        <w:tc>
          <w:tcPr>
            <w:tcW w:w="3066" w:type="dxa"/>
            <w:tcBorders>
              <w:top w:val="nil"/>
              <w:left w:val="single" w:sz="4" w:space="0" w:color="auto"/>
              <w:bottom w:val="nil"/>
              <w:right w:val="single" w:sz="4" w:space="0" w:color="auto"/>
            </w:tcBorders>
            <w:vAlign w:val="center"/>
          </w:tcPr>
          <w:p w14:paraId="2FED14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4A21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5707C" w14:textId="77777777" w:rsidR="00E060BF" w:rsidRPr="00480423" w:rsidRDefault="00E060BF" w:rsidP="00AF6673">
            <w:pPr>
              <w:pStyle w:val="TAC"/>
              <w:rPr>
                <w:rFonts w:eastAsiaTheme="minorEastAsia"/>
                <w:lang w:val="en-US"/>
              </w:rPr>
            </w:pPr>
            <w:r w:rsidRPr="00480423">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819372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661250" w14:textId="77777777" w:rsidR="00E060BF" w:rsidRPr="00480423" w:rsidRDefault="00E060BF" w:rsidP="00AF6673">
            <w:pPr>
              <w:pStyle w:val="TAC"/>
              <w:rPr>
                <w:rFonts w:eastAsiaTheme="minorEastAsia"/>
                <w:lang w:val="en-US" w:eastAsia="zh-CN"/>
              </w:rPr>
            </w:pPr>
          </w:p>
        </w:tc>
      </w:tr>
      <w:tr w:rsidR="00E060BF" w:rsidRPr="00480423" w14:paraId="491514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C119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00BE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6A616"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E5B4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3FAE77" w14:textId="77777777" w:rsidR="00E060BF" w:rsidRPr="00480423" w:rsidRDefault="00E060BF" w:rsidP="00AF6673">
            <w:pPr>
              <w:pStyle w:val="TAC"/>
              <w:rPr>
                <w:rFonts w:eastAsiaTheme="minorEastAsia"/>
                <w:lang w:val="en-US" w:eastAsia="zh-CN"/>
              </w:rPr>
            </w:pPr>
          </w:p>
        </w:tc>
      </w:tr>
      <w:tr w:rsidR="00E060BF" w:rsidRPr="00480423" w14:paraId="48EA14CD" w14:textId="77777777" w:rsidTr="005A0D4C">
        <w:trPr>
          <w:trHeight w:val="29"/>
        </w:trPr>
        <w:tc>
          <w:tcPr>
            <w:tcW w:w="3066" w:type="dxa"/>
            <w:tcBorders>
              <w:top w:val="single" w:sz="4" w:space="0" w:color="auto"/>
              <w:left w:val="single" w:sz="4" w:space="0" w:color="auto"/>
              <w:bottom w:val="nil"/>
              <w:right w:val="single" w:sz="4" w:space="0" w:color="auto"/>
            </w:tcBorders>
          </w:tcPr>
          <w:p w14:paraId="48B1E41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6B8755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41DCEE2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A34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A9172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FB7FD81" w14:textId="77777777" w:rsidTr="005A0D4C">
        <w:trPr>
          <w:trHeight w:val="29"/>
        </w:trPr>
        <w:tc>
          <w:tcPr>
            <w:tcW w:w="3066" w:type="dxa"/>
            <w:tcBorders>
              <w:top w:val="nil"/>
              <w:left w:val="single" w:sz="4" w:space="0" w:color="auto"/>
              <w:bottom w:val="nil"/>
              <w:right w:val="single" w:sz="4" w:space="0" w:color="auto"/>
            </w:tcBorders>
          </w:tcPr>
          <w:p w14:paraId="572CC9F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C4C421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48FA1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53C39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27EA62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72C3BD" w14:textId="77777777" w:rsidTr="005A0D4C">
        <w:trPr>
          <w:trHeight w:val="29"/>
        </w:trPr>
        <w:tc>
          <w:tcPr>
            <w:tcW w:w="3066" w:type="dxa"/>
            <w:tcBorders>
              <w:top w:val="nil"/>
              <w:left w:val="single" w:sz="4" w:space="0" w:color="auto"/>
              <w:bottom w:val="single" w:sz="4" w:space="0" w:color="auto"/>
              <w:right w:val="single" w:sz="4" w:space="0" w:color="auto"/>
            </w:tcBorders>
          </w:tcPr>
          <w:p w14:paraId="60851C9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DA614A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7368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178ABC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4D63D1C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45BC48B" w14:textId="77777777" w:rsidTr="005A0D4C">
        <w:trPr>
          <w:trHeight w:val="29"/>
        </w:trPr>
        <w:tc>
          <w:tcPr>
            <w:tcW w:w="3066" w:type="dxa"/>
            <w:tcBorders>
              <w:top w:val="single" w:sz="4" w:space="0" w:color="auto"/>
              <w:left w:val="single" w:sz="4" w:space="0" w:color="auto"/>
              <w:bottom w:val="nil"/>
              <w:right w:val="single" w:sz="4" w:space="0" w:color="auto"/>
            </w:tcBorders>
          </w:tcPr>
          <w:p w14:paraId="12CBEF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34A9D9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731B87C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35068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7495C0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2E20BB5" w14:textId="77777777" w:rsidTr="005A0D4C">
        <w:trPr>
          <w:trHeight w:val="29"/>
        </w:trPr>
        <w:tc>
          <w:tcPr>
            <w:tcW w:w="3066" w:type="dxa"/>
            <w:tcBorders>
              <w:top w:val="nil"/>
              <w:left w:val="single" w:sz="4" w:space="0" w:color="auto"/>
              <w:bottom w:val="nil"/>
              <w:right w:val="single" w:sz="4" w:space="0" w:color="auto"/>
            </w:tcBorders>
          </w:tcPr>
          <w:p w14:paraId="2F8FF717"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1070B17"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41541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3449F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AA5BA2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E77C8AA" w14:textId="77777777" w:rsidTr="005A0D4C">
        <w:trPr>
          <w:trHeight w:val="29"/>
        </w:trPr>
        <w:tc>
          <w:tcPr>
            <w:tcW w:w="3066" w:type="dxa"/>
            <w:tcBorders>
              <w:top w:val="nil"/>
              <w:left w:val="single" w:sz="4" w:space="0" w:color="auto"/>
              <w:bottom w:val="single" w:sz="4" w:space="0" w:color="auto"/>
              <w:right w:val="single" w:sz="4" w:space="0" w:color="auto"/>
            </w:tcBorders>
          </w:tcPr>
          <w:p w14:paraId="04E7ED6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08C642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4EB52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2C928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A1E10D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9A5F50C" w14:textId="77777777" w:rsidTr="005A0D4C">
        <w:trPr>
          <w:trHeight w:val="29"/>
        </w:trPr>
        <w:tc>
          <w:tcPr>
            <w:tcW w:w="3066" w:type="dxa"/>
            <w:tcBorders>
              <w:top w:val="single" w:sz="4" w:space="0" w:color="auto"/>
              <w:left w:val="single" w:sz="4" w:space="0" w:color="auto"/>
              <w:bottom w:val="nil"/>
              <w:right w:val="single" w:sz="4" w:space="0" w:color="auto"/>
            </w:tcBorders>
          </w:tcPr>
          <w:p w14:paraId="4459F81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4A8ED4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4749C2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96F40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1DBB4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B0593D6" w14:textId="77777777" w:rsidTr="005A0D4C">
        <w:trPr>
          <w:trHeight w:val="29"/>
        </w:trPr>
        <w:tc>
          <w:tcPr>
            <w:tcW w:w="3066" w:type="dxa"/>
            <w:tcBorders>
              <w:top w:val="nil"/>
              <w:left w:val="single" w:sz="4" w:space="0" w:color="auto"/>
              <w:bottom w:val="nil"/>
              <w:right w:val="single" w:sz="4" w:space="0" w:color="auto"/>
            </w:tcBorders>
          </w:tcPr>
          <w:p w14:paraId="7EB6A2E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F955F93"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805F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7DA78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4C8E8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C8AF886" w14:textId="77777777" w:rsidTr="005A0D4C">
        <w:trPr>
          <w:trHeight w:val="29"/>
        </w:trPr>
        <w:tc>
          <w:tcPr>
            <w:tcW w:w="3066" w:type="dxa"/>
            <w:tcBorders>
              <w:top w:val="nil"/>
              <w:left w:val="single" w:sz="4" w:space="0" w:color="auto"/>
              <w:bottom w:val="single" w:sz="4" w:space="0" w:color="auto"/>
              <w:right w:val="single" w:sz="4" w:space="0" w:color="auto"/>
            </w:tcBorders>
          </w:tcPr>
          <w:p w14:paraId="60053FB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4699064"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0D5286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7C4D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37B2AC5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FB675EF" w14:textId="77777777" w:rsidTr="005A0D4C">
        <w:trPr>
          <w:trHeight w:val="29"/>
        </w:trPr>
        <w:tc>
          <w:tcPr>
            <w:tcW w:w="3066" w:type="dxa"/>
            <w:tcBorders>
              <w:top w:val="single" w:sz="4" w:space="0" w:color="auto"/>
              <w:left w:val="single" w:sz="4" w:space="0" w:color="auto"/>
              <w:bottom w:val="nil"/>
              <w:right w:val="single" w:sz="4" w:space="0" w:color="auto"/>
            </w:tcBorders>
          </w:tcPr>
          <w:p w14:paraId="5A6D01D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22EDB60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146C37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89D7A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121FB6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12121E7" w14:textId="77777777" w:rsidTr="005A0D4C">
        <w:trPr>
          <w:trHeight w:val="29"/>
        </w:trPr>
        <w:tc>
          <w:tcPr>
            <w:tcW w:w="3066" w:type="dxa"/>
            <w:tcBorders>
              <w:top w:val="nil"/>
              <w:left w:val="single" w:sz="4" w:space="0" w:color="auto"/>
              <w:bottom w:val="nil"/>
              <w:right w:val="single" w:sz="4" w:space="0" w:color="auto"/>
            </w:tcBorders>
          </w:tcPr>
          <w:p w14:paraId="25D731A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B98E01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D96E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A74F6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413A80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A888A4E" w14:textId="77777777" w:rsidTr="005A0D4C">
        <w:trPr>
          <w:trHeight w:val="29"/>
        </w:trPr>
        <w:tc>
          <w:tcPr>
            <w:tcW w:w="3066" w:type="dxa"/>
            <w:tcBorders>
              <w:top w:val="nil"/>
              <w:left w:val="single" w:sz="4" w:space="0" w:color="auto"/>
              <w:bottom w:val="single" w:sz="4" w:space="0" w:color="auto"/>
              <w:right w:val="single" w:sz="4" w:space="0" w:color="auto"/>
            </w:tcBorders>
          </w:tcPr>
          <w:p w14:paraId="4F1E78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EF64233"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567A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97C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5352620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365126B" w14:textId="77777777" w:rsidTr="005A0D4C">
        <w:trPr>
          <w:trHeight w:val="29"/>
        </w:trPr>
        <w:tc>
          <w:tcPr>
            <w:tcW w:w="3066" w:type="dxa"/>
            <w:tcBorders>
              <w:top w:val="single" w:sz="4" w:space="0" w:color="auto"/>
              <w:left w:val="single" w:sz="4" w:space="0" w:color="auto"/>
              <w:bottom w:val="nil"/>
              <w:right w:val="single" w:sz="4" w:space="0" w:color="auto"/>
            </w:tcBorders>
          </w:tcPr>
          <w:p w14:paraId="032E964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2D48B1C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58D92D2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A55C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D1CAF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1361025" w14:textId="77777777" w:rsidTr="005A0D4C">
        <w:trPr>
          <w:trHeight w:val="29"/>
        </w:trPr>
        <w:tc>
          <w:tcPr>
            <w:tcW w:w="3066" w:type="dxa"/>
            <w:tcBorders>
              <w:top w:val="nil"/>
              <w:left w:val="single" w:sz="4" w:space="0" w:color="auto"/>
              <w:bottom w:val="nil"/>
              <w:right w:val="single" w:sz="4" w:space="0" w:color="auto"/>
            </w:tcBorders>
          </w:tcPr>
          <w:p w14:paraId="478069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46738D6"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FC24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1FF53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2979E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5D3705" w14:textId="77777777" w:rsidTr="005A0D4C">
        <w:trPr>
          <w:trHeight w:val="29"/>
        </w:trPr>
        <w:tc>
          <w:tcPr>
            <w:tcW w:w="3066" w:type="dxa"/>
            <w:tcBorders>
              <w:top w:val="nil"/>
              <w:left w:val="single" w:sz="4" w:space="0" w:color="auto"/>
              <w:bottom w:val="single" w:sz="4" w:space="0" w:color="auto"/>
              <w:right w:val="single" w:sz="4" w:space="0" w:color="auto"/>
            </w:tcBorders>
          </w:tcPr>
          <w:p w14:paraId="42163FF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AA1EA7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AD70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C226C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B56B4A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8B3D24" w14:textId="77777777" w:rsidTr="005A0D4C">
        <w:trPr>
          <w:trHeight w:val="29"/>
        </w:trPr>
        <w:tc>
          <w:tcPr>
            <w:tcW w:w="3066" w:type="dxa"/>
            <w:tcBorders>
              <w:top w:val="single" w:sz="4" w:space="0" w:color="auto"/>
              <w:left w:val="single" w:sz="4" w:space="0" w:color="auto"/>
              <w:bottom w:val="nil"/>
              <w:right w:val="single" w:sz="4" w:space="0" w:color="auto"/>
            </w:tcBorders>
          </w:tcPr>
          <w:p w14:paraId="0B1498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301EDCA0" w14:textId="77777777" w:rsidR="00E060BF" w:rsidRPr="00480423" w:rsidRDefault="00E060BF" w:rsidP="00AF6673">
            <w:pPr>
              <w:pStyle w:val="TAC"/>
              <w:rPr>
                <w:rFonts w:eastAsiaTheme="minorEastAsia"/>
                <w:lang w:val="en-US" w:eastAsia="zh-CN" w:bidi="ar"/>
              </w:rPr>
            </w:pPr>
            <w:r w:rsidRPr="00480423">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2B02BD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321C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5478CE3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0</w:t>
            </w:r>
          </w:p>
        </w:tc>
      </w:tr>
      <w:tr w:rsidR="00E060BF" w:rsidRPr="00480423" w14:paraId="30AFF58B" w14:textId="77777777" w:rsidTr="005A0D4C">
        <w:trPr>
          <w:trHeight w:val="29"/>
        </w:trPr>
        <w:tc>
          <w:tcPr>
            <w:tcW w:w="3066" w:type="dxa"/>
            <w:tcBorders>
              <w:top w:val="nil"/>
              <w:left w:val="single" w:sz="4" w:space="0" w:color="auto"/>
              <w:bottom w:val="nil"/>
              <w:right w:val="single" w:sz="4" w:space="0" w:color="auto"/>
            </w:tcBorders>
          </w:tcPr>
          <w:p w14:paraId="2DB553EA" w14:textId="77777777" w:rsidR="00E060BF" w:rsidRPr="00480423" w:rsidRDefault="00E060BF" w:rsidP="00AF6673">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2060F693" w14:textId="77777777" w:rsidR="00E060BF" w:rsidRPr="00480423" w:rsidRDefault="00E060BF" w:rsidP="00AF6673">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E0329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E01350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5D1307" w14:textId="77777777" w:rsidR="00E060BF" w:rsidRPr="00480423" w:rsidRDefault="00E060BF" w:rsidP="00AF6673">
            <w:pPr>
              <w:pStyle w:val="TAC"/>
              <w:rPr>
                <w:rFonts w:eastAsiaTheme="minorEastAsia"/>
                <w:lang w:val="en-US" w:eastAsia="zh-CN" w:bidi="ar"/>
              </w:rPr>
            </w:pPr>
          </w:p>
        </w:tc>
      </w:tr>
      <w:tr w:rsidR="00E060BF" w:rsidRPr="00480423" w14:paraId="0BA04C84" w14:textId="77777777" w:rsidTr="005A0D4C">
        <w:trPr>
          <w:trHeight w:val="29"/>
        </w:trPr>
        <w:tc>
          <w:tcPr>
            <w:tcW w:w="3066" w:type="dxa"/>
            <w:tcBorders>
              <w:top w:val="nil"/>
              <w:left w:val="single" w:sz="4" w:space="0" w:color="auto"/>
              <w:bottom w:val="single" w:sz="4" w:space="0" w:color="auto"/>
              <w:right w:val="single" w:sz="4" w:space="0" w:color="auto"/>
            </w:tcBorders>
          </w:tcPr>
          <w:p w14:paraId="696BB507" w14:textId="77777777" w:rsidR="00E060BF" w:rsidRPr="00480423" w:rsidRDefault="00E060BF" w:rsidP="00AF6673">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40CBE15" w14:textId="77777777" w:rsidR="00E060BF" w:rsidRPr="00480423" w:rsidRDefault="00E060BF" w:rsidP="00AF6673">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7E525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CCA7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249FDF4" w14:textId="77777777" w:rsidR="00E060BF" w:rsidRPr="00480423" w:rsidRDefault="00E060BF" w:rsidP="00AF6673">
            <w:pPr>
              <w:pStyle w:val="TAC"/>
              <w:rPr>
                <w:rFonts w:eastAsiaTheme="minorEastAsia"/>
                <w:lang w:val="en-US" w:eastAsia="zh-CN" w:bidi="ar"/>
              </w:rPr>
            </w:pPr>
          </w:p>
        </w:tc>
      </w:tr>
      <w:tr w:rsidR="00E060BF" w:rsidRPr="00480423" w14:paraId="76FA399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A413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74886F9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312ED225"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40B5DF"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8E23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F2BA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797615" w14:textId="77777777" w:rsidTr="005A0D4C">
        <w:trPr>
          <w:trHeight w:val="29"/>
        </w:trPr>
        <w:tc>
          <w:tcPr>
            <w:tcW w:w="3066" w:type="dxa"/>
            <w:tcBorders>
              <w:top w:val="nil"/>
              <w:left w:val="single" w:sz="4" w:space="0" w:color="auto"/>
              <w:bottom w:val="nil"/>
              <w:right w:val="single" w:sz="4" w:space="0" w:color="auto"/>
            </w:tcBorders>
            <w:vAlign w:val="center"/>
          </w:tcPr>
          <w:p w14:paraId="78803C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A6BA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D428E"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9CF07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50F952" w14:textId="77777777" w:rsidR="00E060BF" w:rsidRPr="00480423" w:rsidRDefault="00E060BF" w:rsidP="00AF6673">
            <w:pPr>
              <w:pStyle w:val="TAC"/>
              <w:rPr>
                <w:rFonts w:eastAsiaTheme="minorEastAsia"/>
                <w:lang w:val="en-US" w:eastAsia="zh-CN"/>
              </w:rPr>
            </w:pPr>
          </w:p>
        </w:tc>
      </w:tr>
      <w:tr w:rsidR="00E060BF" w:rsidRPr="00480423" w14:paraId="709D90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B405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4E90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4712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4545E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985263" w14:textId="77777777" w:rsidR="00E060BF" w:rsidRPr="00480423" w:rsidRDefault="00E060BF" w:rsidP="00AF6673">
            <w:pPr>
              <w:pStyle w:val="TAC"/>
              <w:rPr>
                <w:rFonts w:eastAsiaTheme="minorEastAsia"/>
                <w:lang w:val="en-US" w:eastAsia="zh-CN"/>
              </w:rPr>
            </w:pPr>
          </w:p>
        </w:tc>
      </w:tr>
      <w:tr w:rsidR="00E060BF" w:rsidRPr="00480423" w14:paraId="62F772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AF3E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490F8909"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408E90C"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E155D7"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A6E2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45BDB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D7FA609" w14:textId="77777777" w:rsidTr="005A0D4C">
        <w:trPr>
          <w:trHeight w:val="29"/>
        </w:trPr>
        <w:tc>
          <w:tcPr>
            <w:tcW w:w="3066" w:type="dxa"/>
            <w:tcBorders>
              <w:top w:val="nil"/>
              <w:left w:val="single" w:sz="4" w:space="0" w:color="auto"/>
              <w:bottom w:val="nil"/>
              <w:right w:val="single" w:sz="4" w:space="0" w:color="auto"/>
            </w:tcBorders>
            <w:vAlign w:val="center"/>
          </w:tcPr>
          <w:p w14:paraId="49E7FEE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BFB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4A912"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8E6C0D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7803BB7" w14:textId="77777777" w:rsidR="00E060BF" w:rsidRPr="00480423" w:rsidRDefault="00E060BF" w:rsidP="00AF6673">
            <w:pPr>
              <w:pStyle w:val="TAC"/>
              <w:rPr>
                <w:rFonts w:eastAsiaTheme="minorEastAsia"/>
                <w:lang w:val="en-US" w:eastAsia="zh-CN"/>
              </w:rPr>
            </w:pPr>
          </w:p>
        </w:tc>
      </w:tr>
      <w:tr w:rsidR="00E060BF" w:rsidRPr="00480423" w14:paraId="47AF3D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1176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912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9ECD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FB5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FDB901" w14:textId="77777777" w:rsidR="00E060BF" w:rsidRPr="00480423" w:rsidRDefault="00E060BF" w:rsidP="00AF6673">
            <w:pPr>
              <w:pStyle w:val="TAC"/>
              <w:rPr>
                <w:rFonts w:eastAsiaTheme="minorEastAsia"/>
                <w:lang w:val="en-US" w:eastAsia="zh-CN"/>
              </w:rPr>
            </w:pPr>
          </w:p>
        </w:tc>
      </w:tr>
      <w:tr w:rsidR="00E060BF" w:rsidRPr="00480423" w14:paraId="27B597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E08E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CA_n2A-n29A-n77(2A)</w:t>
            </w:r>
          </w:p>
        </w:tc>
        <w:tc>
          <w:tcPr>
            <w:tcW w:w="2712" w:type="dxa"/>
            <w:tcBorders>
              <w:top w:val="single" w:sz="4" w:space="0" w:color="auto"/>
              <w:left w:val="single" w:sz="4" w:space="0" w:color="auto"/>
              <w:bottom w:val="nil"/>
              <w:right w:val="single" w:sz="4" w:space="0" w:color="auto"/>
            </w:tcBorders>
            <w:vAlign w:val="center"/>
          </w:tcPr>
          <w:p w14:paraId="49D3DE3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60019CBB"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E69238"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8431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6B0B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378C06" w14:textId="77777777" w:rsidTr="005A0D4C">
        <w:trPr>
          <w:trHeight w:val="29"/>
        </w:trPr>
        <w:tc>
          <w:tcPr>
            <w:tcW w:w="3066" w:type="dxa"/>
            <w:tcBorders>
              <w:top w:val="nil"/>
              <w:left w:val="single" w:sz="4" w:space="0" w:color="auto"/>
              <w:bottom w:val="nil"/>
              <w:right w:val="single" w:sz="4" w:space="0" w:color="auto"/>
            </w:tcBorders>
            <w:vAlign w:val="center"/>
          </w:tcPr>
          <w:p w14:paraId="7C917A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709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36536"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2DEA5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26CEFC7" w14:textId="77777777" w:rsidR="00E060BF" w:rsidRPr="00480423" w:rsidRDefault="00E060BF" w:rsidP="00AF6673">
            <w:pPr>
              <w:pStyle w:val="TAC"/>
              <w:rPr>
                <w:rFonts w:eastAsiaTheme="minorEastAsia"/>
                <w:lang w:val="en-US" w:eastAsia="zh-CN"/>
              </w:rPr>
            </w:pPr>
          </w:p>
        </w:tc>
      </w:tr>
      <w:tr w:rsidR="00E060BF" w:rsidRPr="00480423" w14:paraId="67280D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376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09D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12A2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1A7AE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9EA9376" w14:textId="77777777" w:rsidR="00E060BF" w:rsidRPr="00480423" w:rsidRDefault="00E060BF" w:rsidP="00AF6673">
            <w:pPr>
              <w:pStyle w:val="TAC"/>
              <w:rPr>
                <w:rFonts w:eastAsiaTheme="minorEastAsia"/>
                <w:lang w:val="en-US" w:eastAsia="zh-CN"/>
              </w:rPr>
            </w:pPr>
          </w:p>
        </w:tc>
      </w:tr>
      <w:tr w:rsidR="00E060BF" w:rsidRPr="00480423" w14:paraId="1FA0CF3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87B1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1EBF1E3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24F7D16B" w14:textId="77777777" w:rsidR="00E060BF" w:rsidRPr="00480423" w:rsidRDefault="00E060BF" w:rsidP="00AF6673">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29C5BE"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93FB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336FD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FC78A1" w14:textId="77777777" w:rsidTr="005A0D4C">
        <w:trPr>
          <w:trHeight w:val="29"/>
        </w:trPr>
        <w:tc>
          <w:tcPr>
            <w:tcW w:w="3066" w:type="dxa"/>
            <w:tcBorders>
              <w:top w:val="nil"/>
              <w:left w:val="single" w:sz="4" w:space="0" w:color="auto"/>
              <w:bottom w:val="nil"/>
              <w:right w:val="single" w:sz="4" w:space="0" w:color="auto"/>
            </w:tcBorders>
            <w:vAlign w:val="center"/>
          </w:tcPr>
          <w:p w14:paraId="773938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105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B8C685"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3A49A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C83DEC" w14:textId="77777777" w:rsidR="00E060BF" w:rsidRPr="00480423" w:rsidRDefault="00E060BF" w:rsidP="00AF6673">
            <w:pPr>
              <w:pStyle w:val="TAC"/>
              <w:rPr>
                <w:rFonts w:eastAsiaTheme="minorEastAsia"/>
                <w:lang w:val="en-US" w:eastAsia="zh-CN"/>
              </w:rPr>
            </w:pPr>
          </w:p>
        </w:tc>
      </w:tr>
      <w:tr w:rsidR="00E060BF" w:rsidRPr="00480423" w14:paraId="4053D8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AC6F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0AE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7878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C8592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113610" w14:textId="77777777" w:rsidR="00E060BF" w:rsidRPr="00480423" w:rsidRDefault="00E060BF" w:rsidP="00AF6673">
            <w:pPr>
              <w:pStyle w:val="TAC"/>
              <w:rPr>
                <w:rFonts w:eastAsiaTheme="minorEastAsia"/>
                <w:lang w:val="en-US" w:eastAsia="zh-CN"/>
              </w:rPr>
            </w:pPr>
          </w:p>
        </w:tc>
      </w:tr>
      <w:tr w:rsidR="00E060BF" w:rsidRPr="00480423" w14:paraId="3A5CF525" w14:textId="77777777" w:rsidTr="005A0D4C">
        <w:trPr>
          <w:trHeight w:val="29"/>
        </w:trPr>
        <w:tc>
          <w:tcPr>
            <w:tcW w:w="3066" w:type="dxa"/>
            <w:tcBorders>
              <w:top w:val="nil"/>
              <w:left w:val="single" w:sz="4" w:space="0" w:color="auto"/>
              <w:bottom w:val="nil"/>
              <w:right w:val="single" w:sz="4" w:space="0" w:color="auto"/>
            </w:tcBorders>
            <w:vAlign w:val="center"/>
          </w:tcPr>
          <w:p w14:paraId="6B9C2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611D17DE"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34297957"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620C257"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21CC65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4A2A3"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F01A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22B3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CB4FD3C" w14:textId="77777777" w:rsidTr="005A0D4C">
        <w:trPr>
          <w:trHeight w:val="29"/>
        </w:trPr>
        <w:tc>
          <w:tcPr>
            <w:tcW w:w="3066" w:type="dxa"/>
            <w:tcBorders>
              <w:top w:val="nil"/>
              <w:left w:val="single" w:sz="4" w:space="0" w:color="auto"/>
              <w:bottom w:val="nil"/>
              <w:right w:val="single" w:sz="4" w:space="0" w:color="auto"/>
            </w:tcBorders>
            <w:vAlign w:val="center"/>
          </w:tcPr>
          <w:p w14:paraId="1B355D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CD8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845C3"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EC914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14B6C9" w14:textId="77777777" w:rsidR="00E060BF" w:rsidRPr="00480423" w:rsidRDefault="00E060BF" w:rsidP="00AF6673">
            <w:pPr>
              <w:pStyle w:val="TAC"/>
              <w:rPr>
                <w:rFonts w:eastAsiaTheme="minorEastAsia"/>
                <w:lang w:val="en-US" w:eastAsia="zh-CN"/>
              </w:rPr>
            </w:pPr>
          </w:p>
        </w:tc>
      </w:tr>
      <w:tr w:rsidR="00E060BF" w:rsidRPr="00480423" w14:paraId="5EA84E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63B3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F675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3688E"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FEC4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AB64CAD" w14:textId="77777777" w:rsidR="00E060BF" w:rsidRPr="00480423" w:rsidRDefault="00E060BF" w:rsidP="00AF6673">
            <w:pPr>
              <w:pStyle w:val="TAC"/>
              <w:rPr>
                <w:rFonts w:eastAsiaTheme="minorEastAsia"/>
                <w:lang w:val="en-US" w:eastAsia="zh-CN"/>
              </w:rPr>
            </w:pPr>
          </w:p>
        </w:tc>
      </w:tr>
      <w:tr w:rsidR="00E060BF" w:rsidRPr="00480423" w14:paraId="56353776" w14:textId="77777777" w:rsidTr="005A0D4C">
        <w:trPr>
          <w:trHeight w:val="29"/>
        </w:trPr>
        <w:tc>
          <w:tcPr>
            <w:tcW w:w="3066" w:type="dxa"/>
            <w:tcBorders>
              <w:top w:val="nil"/>
              <w:left w:val="single" w:sz="4" w:space="0" w:color="auto"/>
              <w:bottom w:val="nil"/>
              <w:right w:val="single" w:sz="4" w:space="0" w:color="auto"/>
            </w:tcBorders>
            <w:vAlign w:val="center"/>
          </w:tcPr>
          <w:p w14:paraId="79E7ED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5198C5ED"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6CEDF394"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7FA676D6"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029FC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9D2EF"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ADF9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F4507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18F6CD1" w14:textId="77777777" w:rsidTr="005A0D4C">
        <w:trPr>
          <w:trHeight w:val="29"/>
        </w:trPr>
        <w:tc>
          <w:tcPr>
            <w:tcW w:w="3066" w:type="dxa"/>
            <w:tcBorders>
              <w:top w:val="nil"/>
              <w:left w:val="single" w:sz="4" w:space="0" w:color="auto"/>
              <w:bottom w:val="nil"/>
              <w:right w:val="single" w:sz="4" w:space="0" w:color="auto"/>
            </w:tcBorders>
            <w:vAlign w:val="center"/>
          </w:tcPr>
          <w:p w14:paraId="529D8F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9E73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AC57E"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C0756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914EF8" w14:textId="77777777" w:rsidR="00E060BF" w:rsidRPr="00480423" w:rsidRDefault="00E060BF" w:rsidP="00AF6673">
            <w:pPr>
              <w:pStyle w:val="TAC"/>
              <w:rPr>
                <w:rFonts w:eastAsiaTheme="minorEastAsia"/>
                <w:lang w:val="en-US" w:eastAsia="zh-CN"/>
              </w:rPr>
            </w:pPr>
          </w:p>
        </w:tc>
      </w:tr>
      <w:tr w:rsidR="00E060BF" w:rsidRPr="00480423" w14:paraId="617D27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4E56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68D8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8A85E"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3FE4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93997B0" w14:textId="77777777" w:rsidR="00E060BF" w:rsidRPr="00480423" w:rsidRDefault="00E060BF" w:rsidP="00AF6673">
            <w:pPr>
              <w:pStyle w:val="TAC"/>
              <w:rPr>
                <w:rFonts w:eastAsiaTheme="minorEastAsia"/>
                <w:lang w:val="en-US" w:eastAsia="zh-CN"/>
              </w:rPr>
            </w:pPr>
          </w:p>
        </w:tc>
      </w:tr>
      <w:tr w:rsidR="00E060BF" w:rsidRPr="00480423" w14:paraId="21B1E9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6747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2A2A0492"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8FE0E96"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5825727"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645631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BE69A"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8A83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4DDF2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1BDF6B" w14:textId="77777777" w:rsidTr="005A0D4C">
        <w:trPr>
          <w:trHeight w:val="29"/>
        </w:trPr>
        <w:tc>
          <w:tcPr>
            <w:tcW w:w="3066" w:type="dxa"/>
            <w:tcBorders>
              <w:top w:val="nil"/>
              <w:left w:val="single" w:sz="4" w:space="0" w:color="auto"/>
              <w:bottom w:val="nil"/>
              <w:right w:val="single" w:sz="4" w:space="0" w:color="auto"/>
            </w:tcBorders>
            <w:vAlign w:val="center"/>
          </w:tcPr>
          <w:p w14:paraId="415D53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635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E8FA4"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0893E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C2E9521" w14:textId="77777777" w:rsidR="00E060BF" w:rsidRPr="00480423" w:rsidRDefault="00E060BF" w:rsidP="00AF6673">
            <w:pPr>
              <w:pStyle w:val="TAC"/>
              <w:rPr>
                <w:rFonts w:eastAsiaTheme="minorEastAsia"/>
                <w:lang w:val="en-US" w:eastAsia="zh-CN"/>
              </w:rPr>
            </w:pPr>
          </w:p>
        </w:tc>
      </w:tr>
      <w:tr w:rsidR="00E060BF" w:rsidRPr="00480423" w14:paraId="32396D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56C9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89F8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E679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791C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C45F0F3" w14:textId="77777777" w:rsidR="00E060BF" w:rsidRPr="00480423" w:rsidRDefault="00E060BF" w:rsidP="00AF6673">
            <w:pPr>
              <w:pStyle w:val="TAC"/>
              <w:rPr>
                <w:rFonts w:eastAsiaTheme="minorEastAsia"/>
                <w:lang w:val="en-US" w:eastAsia="zh-CN"/>
              </w:rPr>
            </w:pPr>
          </w:p>
        </w:tc>
      </w:tr>
      <w:tr w:rsidR="00E060BF" w:rsidRPr="00480423" w14:paraId="1B7DC12A" w14:textId="77777777" w:rsidTr="005A0D4C">
        <w:trPr>
          <w:trHeight w:val="29"/>
        </w:trPr>
        <w:tc>
          <w:tcPr>
            <w:tcW w:w="3066" w:type="dxa"/>
            <w:tcBorders>
              <w:top w:val="nil"/>
              <w:left w:val="single" w:sz="4" w:space="0" w:color="auto"/>
              <w:bottom w:val="nil"/>
              <w:right w:val="single" w:sz="4" w:space="0" w:color="auto"/>
            </w:tcBorders>
            <w:vAlign w:val="center"/>
          </w:tcPr>
          <w:p w14:paraId="6028A0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11920E2A"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B360E24"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53C94D59"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6CA93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6F16E"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08D7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4837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7B80594" w14:textId="77777777" w:rsidTr="005A0D4C">
        <w:trPr>
          <w:trHeight w:val="29"/>
        </w:trPr>
        <w:tc>
          <w:tcPr>
            <w:tcW w:w="3066" w:type="dxa"/>
            <w:tcBorders>
              <w:top w:val="nil"/>
              <w:left w:val="single" w:sz="4" w:space="0" w:color="auto"/>
              <w:bottom w:val="nil"/>
              <w:right w:val="single" w:sz="4" w:space="0" w:color="auto"/>
            </w:tcBorders>
            <w:vAlign w:val="center"/>
          </w:tcPr>
          <w:p w14:paraId="426833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644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46B0A"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2BB562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7E4986A" w14:textId="77777777" w:rsidR="00E060BF" w:rsidRPr="00480423" w:rsidRDefault="00E060BF" w:rsidP="00AF6673">
            <w:pPr>
              <w:pStyle w:val="TAC"/>
              <w:rPr>
                <w:rFonts w:eastAsiaTheme="minorEastAsia"/>
                <w:lang w:val="en-US" w:eastAsia="zh-CN"/>
              </w:rPr>
            </w:pPr>
          </w:p>
        </w:tc>
      </w:tr>
      <w:tr w:rsidR="00E060BF" w:rsidRPr="00480423" w14:paraId="4636B8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BAEE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533E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597F9"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F4193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378A3F6" w14:textId="77777777" w:rsidR="00E060BF" w:rsidRPr="00480423" w:rsidRDefault="00E060BF" w:rsidP="00AF6673">
            <w:pPr>
              <w:pStyle w:val="TAC"/>
              <w:rPr>
                <w:rFonts w:eastAsiaTheme="minorEastAsia"/>
                <w:lang w:val="en-US" w:eastAsia="zh-CN"/>
              </w:rPr>
            </w:pPr>
          </w:p>
        </w:tc>
      </w:tr>
      <w:tr w:rsidR="00E060BF" w:rsidRPr="00480423" w14:paraId="0F16B2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4A75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0F9A4E1B"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DB308D9"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486738A9"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AF57E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CAC5D"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6D67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16E3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A33535" w14:textId="77777777" w:rsidTr="005A0D4C">
        <w:trPr>
          <w:trHeight w:val="29"/>
        </w:trPr>
        <w:tc>
          <w:tcPr>
            <w:tcW w:w="3066" w:type="dxa"/>
            <w:tcBorders>
              <w:top w:val="nil"/>
              <w:left w:val="single" w:sz="4" w:space="0" w:color="auto"/>
              <w:bottom w:val="nil"/>
              <w:right w:val="single" w:sz="4" w:space="0" w:color="auto"/>
            </w:tcBorders>
            <w:vAlign w:val="center"/>
          </w:tcPr>
          <w:p w14:paraId="74CEBC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110D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051EC"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7C39C6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541B2C" w14:textId="77777777" w:rsidR="00E060BF" w:rsidRPr="00480423" w:rsidRDefault="00E060BF" w:rsidP="00AF6673">
            <w:pPr>
              <w:pStyle w:val="TAC"/>
              <w:rPr>
                <w:rFonts w:eastAsiaTheme="minorEastAsia"/>
                <w:lang w:val="en-US" w:eastAsia="zh-CN"/>
              </w:rPr>
            </w:pPr>
          </w:p>
        </w:tc>
      </w:tr>
      <w:tr w:rsidR="00E060BF" w:rsidRPr="00480423" w14:paraId="477E74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3D24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A91C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6C84B"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2EB9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B9969D8" w14:textId="77777777" w:rsidR="00E060BF" w:rsidRPr="00480423" w:rsidRDefault="00E060BF" w:rsidP="00AF6673">
            <w:pPr>
              <w:pStyle w:val="TAC"/>
              <w:rPr>
                <w:rFonts w:eastAsiaTheme="minorEastAsia"/>
                <w:lang w:val="en-US" w:eastAsia="zh-CN"/>
              </w:rPr>
            </w:pPr>
          </w:p>
        </w:tc>
      </w:tr>
      <w:tr w:rsidR="00E060BF" w:rsidRPr="00480423" w14:paraId="5F990561" w14:textId="77777777" w:rsidTr="005A0D4C">
        <w:trPr>
          <w:trHeight w:val="29"/>
        </w:trPr>
        <w:tc>
          <w:tcPr>
            <w:tcW w:w="3066" w:type="dxa"/>
            <w:tcBorders>
              <w:top w:val="nil"/>
              <w:left w:val="single" w:sz="4" w:space="0" w:color="auto"/>
              <w:bottom w:val="nil"/>
              <w:right w:val="single" w:sz="4" w:space="0" w:color="auto"/>
            </w:tcBorders>
            <w:vAlign w:val="center"/>
          </w:tcPr>
          <w:p w14:paraId="5957E8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1C8A2E34"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C1B49CB"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3DEAE6D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7A65D68" w14:textId="77777777" w:rsidR="00E060BF" w:rsidRPr="00480423" w:rsidRDefault="00E060BF" w:rsidP="00AF667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5A4B6D"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0C7D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8F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1AA93C" w14:textId="77777777" w:rsidTr="005A0D4C">
        <w:trPr>
          <w:trHeight w:val="29"/>
        </w:trPr>
        <w:tc>
          <w:tcPr>
            <w:tcW w:w="3066" w:type="dxa"/>
            <w:tcBorders>
              <w:top w:val="nil"/>
              <w:left w:val="single" w:sz="4" w:space="0" w:color="auto"/>
              <w:bottom w:val="nil"/>
              <w:right w:val="single" w:sz="4" w:space="0" w:color="auto"/>
            </w:tcBorders>
            <w:vAlign w:val="center"/>
          </w:tcPr>
          <w:p w14:paraId="0C704B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0E6C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3AC5C"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1D7EF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0A3185" w14:textId="77777777" w:rsidR="00E060BF" w:rsidRPr="00480423" w:rsidRDefault="00E060BF" w:rsidP="00AF6673">
            <w:pPr>
              <w:pStyle w:val="TAC"/>
              <w:rPr>
                <w:rFonts w:eastAsiaTheme="minorEastAsia"/>
                <w:lang w:val="en-US" w:eastAsia="zh-CN"/>
              </w:rPr>
            </w:pPr>
          </w:p>
        </w:tc>
      </w:tr>
      <w:tr w:rsidR="00E060BF" w:rsidRPr="00480423" w14:paraId="1D8385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DB4E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63EB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BC59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B8F3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604D55" w14:textId="77777777" w:rsidR="00E060BF" w:rsidRPr="00480423" w:rsidRDefault="00E060BF" w:rsidP="00AF6673">
            <w:pPr>
              <w:pStyle w:val="TAC"/>
              <w:rPr>
                <w:rFonts w:eastAsiaTheme="minorEastAsia"/>
                <w:lang w:val="en-US" w:eastAsia="zh-CN"/>
              </w:rPr>
            </w:pPr>
          </w:p>
        </w:tc>
      </w:tr>
      <w:tr w:rsidR="00E060BF" w:rsidRPr="00480423" w14:paraId="52C0E1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A669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CA_n2A-n30A-n77(2A)</w:t>
            </w:r>
          </w:p>
        </w:tc>
        <w:tc>
          <w:tcPr>
            <w:tcW w:w="2712" w:type="dxa"/>
            <w:tcBorders>
              <w:top w:val="single" w:sz="4" w:space="0" w:color="auto"/>
              <w:left w:val="single" w:sz="4" w:space="0" w:color="auto"/>
              <w:bottom w:val="nil"/>
              <w:right w:val="single" w:sz="4" w:space="0" w:color="auto"/>
            </w:tcBorders>
            <w:vAlign w:val="center"/>
          </w:tcPr>
          <w:p w14:paraId="601AFB36"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6242E9F" w14:textId="77777777" w:rsidR="00E060BF" w:rsidRPr="00480423" w:rsidRDefault="00E060BF" w:rsidP="00AF6673">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1D41BC"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6F97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037C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5A45FFD" w14:textId="77777777" w:rsidTr="005A0D4C">
        <w:trPr>
          <w:trHeight w:val="29"/>
        </w:trPr>
        <w:tc>
          <w:tcPr>
            <w:tcW w:w="3066" w:type="dxa"/>
            <w:tcBorders>
              <w:top w:val="nil"/>
              <w:left w:val="single" w:sz="4" w:space="0" w:color="auto"/>
              <w:bottom w:val="nil"/>
              <w:right w:val="single" w:sz="4" w:space="0" w:color="auto"/>
            </w:tcBorders>
            <w:vAlign w:val="center"/>
          </w:tcPr>
          <w:p w14:paraId="4CA952A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D420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D9C78"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6688D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4149BA8" w14:textId="77777777" w:rsidR="00E060BF" w:rsidRPr="00480423" w:rsidRDefault="00E060BF" w:rsidP="00AF6673">
            <w:pPr>
              <w:pStyle w:val="TAC"/>
              <w:rPr>
                <w:rFonts w:eastAsiaTheme="minorEastAsia"/>
                <w:lang w:val="en-US" w:eastAsia="zh-CN"/>
              </w:rPr>
            </w:pPr>
          </w:p>
        </w:tc>
      </w:tr>
      <w:tr w:rsidR="00E060BF" w:rsidRPr="00480423" w14:paraId="7770EF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032C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C473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46C5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3CB59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00E80D2" w14:textId="77777777" w:rsidR="00E060BF" w:rsidRPr="00480423" w:rsidRDefault="00E060BF" w:rsidP="00AF6673">
            <w:pPr>
              <w:pStyle w:val="TAC"/>
              <w:rPr>
                <w:rFonts w:eastAsiaTheme="minorEastAsia"/>
                <w:lang w:val="en-US" w:eastAsia="zh-CN"/>
              </w:rPr>
            </w:pPr>
          </w:p>
        </w:tc>
      </w:tr>
      <w:tr w:rsidR="00E060BF" w:rsidRPr="00480423" w14:paraId="466373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B21A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45A66637" w14:textId="77777777" w:rsidR="00E060BF" w:rsidRPr="00480423" w:rsidRDefault="00E060BF" w:rsidP="00AF6673">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1BAC18B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3CB198"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75E5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10135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59AC0B" w14:textId="77777777" w:rsidTr="005A0D4C">
        <w:trPr>
          <w:trHeight w:val="29"/>
        </w:trPr>
        <w:tc>
          <w:tcPr>
            <w:tcW w:w="3066" w:type="dxa"/>
            <w:tcBorders>
              <w:top w:val="nil"/>
              <w:left w:val="single" w:sz="4" w:space="0" w:color="auto"/>
              <w:bottom w:val="nil"/>
              <w:right w:val="single" w:sz="4" w:space="0" w:color="auto"/>
            </w:tcBorders>
            <w:vAlign w:val="center"/>
          </w:tcPr>
          <w:p w14:paraId="705573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7FE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3E03C"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1BE66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07388F4" w14:textId="77777777" w:rsidR="00E060BF" w:rsidRPr="00480423" w:rsidRDefault="00E060BF" w:rsidP="00AF6673">
            <w:pPr>
              <w:pStyle w:val="TAC"/>
              <w:rPr>
                <w:rFonts w:eastAsiaTheme="minorEastAsia"/>
                <w:lang w:val="en-US" w:eastAsia="zh-CN"/>
              </w:rPr>
            </w:pPr>
          </w:p>
        </w:tc>
      </w:tr>
      <w:tr w:rsidR="00E060BF" w:rsidRPr="00480423" w14:paraId="594F26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2A03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DCAB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9D77A"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BC63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4E5CEA" w14:textId="77777777" w:rsidR="00E060BF" w:rsidRPr="00480423" w:rsidRDefault="00E060BF" w:rsidP="00AF6673">
            <w:pPr>
              <w:pStyle w:val="TAC"/>
              <w:rPr>
                <w:rFonts w:eastAsiaTheme="minorEastAsia"/>
                <w:lang w:val="en-US" w:eastAsia="zh-CN"/>
              </w:rPr>
            </w:pPr>
          </w:p>
        </w:tc>
      </w:tr>
      <w:tr w:rsidR="00E060BF" w:rsidRPr="00480423" w14:paraId="04F2C2D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8587EC"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39BC3529"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4504A3A"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CA_n2A-n30A CA_n2A-n77A</w:t>
            </w:r>
            <w:r w:rsidRPr="00480423">
              <w:rPr>
                <w:rFonts w:eastAsiaTheme="minorEastAsia"/>
                <w:vertAlign w:val="superscript"/>
                <w:lang w:eastAsia="zh-CN"/>
              </w:rPr>
              <w:t>7</w:t>
            </w:r>
            <w:r w:rsidRPr="00480423">
              <w:rPr>
                <w:kern w:val="2"/>
                <w:szCs w:val="22"/>
                <w:lang w:val="en-US"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3C4EDE"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AA4C2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33936A9"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D0DE001" w14:textId="77777777" w:rsidTr="005A0D4C">
        <w:trPr>
          <w:trHeight w:val="29"/>
        </w:trPr>
        <w:tc>
          <w:tcPr>
            <w:tcW w:w="3066" w:type="dxa"/>
            <w:tcBorders>
              <w:top w:val="nil"/>
              <w:left w:val="single" w:sz="4" w:space="0" w:color="auto"/>
              <w:bottom w:val="nil"/>
              <w:right w:val="single" w:sz="4" w:space="0" w:color="auto"/>
            </w:tcBorders>
            <w:vAlign w:val="center"/>
          </w:tcPr>
          <w:p w14:paraId="70299C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7717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2FD22"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976053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B34FEB" w14:textId="77777777" w:rsidR="00E060BF" w:rsidRPr="00480423" w:rsidRDefault="00E060BF" w:rsidP="00AF6673">
            <w:pPr>
              <w:pStyle w:val="TAC"/>
              <w:rPr>
                <w:rFonts w:eastAsiaTheme="minorEastAsia"/>
                <w:lang w:val="en-US" w:eastAsia="zh-CN"/>
              </w:rPr>
            </w:pPr>
          </w:p>
        </w:tc>
      </w:tr>
      <w:tr w:rsidR="00E060BF" w:rsidRPr="00480423" w14:paraId="6F5862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578D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D4EEC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95BC1"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A1C092"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165897D" w14:textId="77777777" w:rsidR="00E060BF" w:rsidRPr="00480423" w:rsidRDefault="00E060BF" w:rsidP="00AF6673">
            <w:pPr>
              <w:pStyle w:val="TAC"/>
              <w:rPr>
                <w:rFonts w:eastAsiaTheme="minorEastAsia"/>
                <w:lang w:val="en-US" w:eastAsia="zh-CN"/>
              </w:rPr>
            </w:pPr>
          </w:p>
        </w:tc>
      </w:tr>
      <w:tr w:rsidR="00E060BF" w:rsidRPr="00480423" w14:paraId="320A97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C18CF5" w14:textId="77777777" w:rsidR="00E060BF" w:rsidRPr="00480423" w:rsidRDefault="00E060BF" w:rsidP="00AF6673">
            <w:pPr>
              <w:pStyle w:val="TAC"/>
              <w:rPr>
                <w:rFonts w:eastAsiaTheme="minorEastAsia"/>
                <w:lang w:val="en-US" w:eastAsia="zh-CN"/>
              </w:rPr>
            </w:pPr>
            <w:r w:rsidRPr="00F02B54">
              <w:rPr>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18495578" w14:textId="77777777" w:rsidR="00E060BF" w:rsidRPr="00480423" w:rsidRDefault="00E060BF" w:rsidP="00AF6673">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60947D" w14:textId="77777777" w:rsidR="00E060BF" w:rsidRPr="00480423" w:rsidRDefault="00E060BF" w:rsidP="00AF6673">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42D6C95"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AB5C8D"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0F23C080" w14:textId="77777777" w:rsidTr="005A0D4C">
        <w:trPr>
          <w:trHeight w:val="29"/>
        </w:trPr>
        <w:tc>
          <w:tcPr>
            <w:tcW w:w="3066" w:type="dxa"/>
            <w:tcBorders>
              <w:top w:val="nil"/>
              <w:left w:val="single" w:sz="4" w:space="0" w:color="auto"/>
              <w:bottom w:val="nil"/>
              <w:right w:val="single" w:sz="4" w:space="0" w:color="auto"/>
            </w:tcBorders>
            <w:vAlign w:val="center"/>
          </w:tcPr>
          <w:p w14:paraId="5B72CE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5ED905"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B86D01" w14:textId="77777777" w:rsidR="00E060BF" w:rsidRPr="00480423" w:rsidRDefault="00E060BF" w:rsidP="00AF6673">
            <w:pPr>
              <w:pStyle w:val="TAC"/>
              <w:rPr>
                <w:rFonts w:eastAsiaTheme="minorEastAsia"/>
                <w:lang w:val="en-US" w:eastAsia="zh-CN"/>
              </w:rPr>
            </w:pPr>
            <w:r>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3AB78C"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A05D2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2494A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9C9B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0A707C"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8A2376" w14:textId="77777777" w:rsidR="00E060BF" w:rsidRPr="00480423" w:rsidRDefault="00E060BF" w:rsidP="00AF6673">
            <w:pPr>
              <w:pStyle w:val="TAC"/>
              <w:rPr>
                <w:rFonts w:eastAsiaTheme="minorEastAsia"/>
                <w:lang w:val="en-US" w:eastAsia="zh-CN"/>
              </w:rPr>
            </w:pPr>
            <w:r>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F143F"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7389F6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BD3C9D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82C88" w14:textId="77777777" w:rsidR="00E060BF" w:rsidRPr="00480423" w:rsidRDefault="00E060BF" w:rsidP="00AF6673">
            <w:pPr>
              <w:pStyle w:val="TAC"/>
              <w:rPr>
                <w:rFonts w:eastAsiaTheme="minorEastAsia"/>
                <w:lang w:val="en-US" w:eastAsia="zh-CN"/>
              </w:rPr>
            </w:pPr>
            <w:r w:rsidRPr="00F22787">
              <w:rPr>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74913272" w14:textId="77777777" w:rsidR="00E060BF" w:rsidRPr="00480423" w:rsidRDefault="00E060BF" w:rsidP="00AF6673">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4945D7" w14:textId="77777777" w:rsidR="00E060BF" w:rsidRPr="00480423" w:rsidRDefault="00E060BF" w:rsidP="00AF6673">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08F77C"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0B3A99"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486AE3D1" w14:textId="77777777" w:rsidTr="005A0D4C">
        <w:trPr>
          <w:trHeight w:val="29"/>
        </w:trPr>
        <w:tc>
          <w:tcPr>
            <w:tcW w:w="3066" w:type="dxa"/>
            <w:tcBorders>
              <w:top w:val="nil"/>
              <w:left w:val="single" w:sz="4" w:space="0" w:color="auto"/>
              <w:bottom w:val="nil"/>
              <w:right w:val="single" w:sz="4" w:space="0" w:color="auto"/>
            </w:tcBorders>
            <w:vAlign w:val="center"/>
          </w:tcPr>
          <w:p w14:paraId="66F2F0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CF56A"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FB089" w14:textId="77777777" w:rsidR="00E060BF" w:rsidRPr="00480423" w:rsidRDefault="00E060BF" w:rsidP="00AF6673">
            <w:pPr>
              <w:pStyle w:val="TAC"/>
              <w:rPr>
                <w:rFonts w:eastAsiaTheme="minorEastAsia"/>
                <w:lang w:val="en-US" w:eastAsia="zh-CN"/>
              </w:rPr>
            </w:pPr>
            <w:r w:rsidRPr="00C30686">
              <w:rPr>
                <w:kern w:val="2"/>
                <w:szCs w:val="22"/>
                <w:lang w:val="en-US"/>
              </w:rPr>
              <w:t>n</w:t>
            </w:r>
            <w:r>
              <w:rPr>
                <w:kern w:val="2"/>
                <w:szCs w:val="22"/>
                <w:lang w:val="en-US"/>
              </w:rPr>
              <w:t>41</w:t>
            </w:r>
          </w:p>
        </w:tc>
        <w:tc>
          <w:tcPr>
            <w:tcW w:w="4191" w:type="dxa"/>
            <w:tcBorders>
              <w:top w:val="single" w:sz="4" w:space="0" w:color="auto"/>
              <w:left w:val="single" w:sz="4" w:space="0" w:color="auto"/>
              <w:bottom w:val="single" w:sz="4" w:space="0" w:color="auto"/>
              <w:right w:val="single" w:sz="4" w:space="0" w:color="auto"/>
            </w:tcBorders>
            <w:vAlign w:val="center"/>
          </w:tcPr>
          <w:p w14:paraId="7594471E"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47931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BC58C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297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57BF2E"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E1BEF" w14:textId="77777777" w:rsidR="00E060BF" w:rsidRPr="00480423" w:rsidRDefault="00E060BF" w:rsidP="00AF6673">
            <w:pPr>
              <w:pStyle w:val="TAC"/>
              <w:rPr>
                <w:rFonts w:eastAsiaTheme="minorEastAsia"/>
                <w:lang w:val="en-US" w:eastAsia="zh-CN"/>
              </w:rPr>
            </w:pPr>
            <w:r w:rsidRPr="00C30686">
              <w:rPr>
                <w:kern w:val="2"/>
                <w:szCs w:val="22"/>
                <w:lang w:val="en-US"/>
              </w:rPr>
              <w:t>n7</w:t>
            </w:r>
            <w:r>
              <w:rPr>
                <w:kern w:val="2"/>
                <w:szCs w:val="22"/>
                <w:lang w:val="en-US"/>
              </w:rPr>
              <w:t>1</w:t>
            </w:r>
          </w:p>
        </w:tc>
        <w:tc>
          <w:tcPr>
            <w:tcW w:w="4191" w:type="dxa"/>
            <w:tcBorders>
              <w:top w:val="single" w:sz="4" w:space="0" w:color="auto"/>
              <w:left w:val="single" w:sz="4" w:space="0" w:color="auto"/>
              <w:bottom w:val="single" w:sz="4" w:space="0" w:color="auto"/>
              <w:right w:val="single" w:sz="4" w:space="0" w:color="auto"/>
            </w:tcBorders>
            <w:vAlign w:val="center"/>
          </w:tcPr>
          <w:p w14:paraId="1D925999"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283F7C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4AC0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9E55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1934F68F"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1FE3936F"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789BC7BD"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B4A83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9A86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34D1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12157B8" w14:textId="77777777" w:rsidTr="005A0D4C">
        <w:trPr>
          <w:trHeight w:val="29"/>
        </w:trPr>
        <w:tc>
          <w:tcPr>
            <w:tcW w:w="3066" w:type="dxa"/>
            <w:tcBorders>
              <w:top w:val="nil"/>
              <w:left w:val="single" w:sz="4" w:space="0" w:color="auto"/>
              <w:bottom w:val="nil"/>
              <w:right w:val="single" w:sz="4" w:space="0" w:color="auto"/>
            </w:tcBorders>
            <w:vAlign w:val="center"/>
          </w:tcPr>
          <w:p w14:paraId="0ED873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C87E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0F5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D5D8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FCDB18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581C9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2F24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664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7E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14D1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3C05B7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FE2BF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1A768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0542F28B"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745F6083"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0A066D44"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39A7D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DDDE1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9DEE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5D3072B" w14:textId="77777777" w:rsidTr="005A0D4C">
        <w:trPr>
          <w:trHeight w:val="29"/>
        </w:trPr>
        <w:tc>
          <w:tcPr>
            <w:tcW w:w="3066" w:type="dxa"/>
            <w:tcBorders>
              <w:top w:val="nil"/>
              <w:left w:val="single" w:sz="4" w:space="0" w:color="auto"/>
              <w:bottom w:val="nil"/>
              <w:right w:val="single" w:sz="4" w:space="0" w:color="auto"/>
            </w:tcBorders>
            <w:vAlign w:val="center"/>
          </w:tcPr>
          <w:p w14:paraId="38DA6C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254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69B9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B61D8"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3AF57695" w14:textId="77777777" w:rsidR="00E060BF" w:rsidRPr="00480423" w:rsidRDefault="00E060BF" w:rsidP="00AF6673">
            <w:pPr>
              <w:pStyle w:val="TAC"/>
              <w:rPr>
                <w:rFonts w:ascii="Calibri" w:eastAsiaTheme="minorEastAsia" w:hAnsi="Calibri" w:cs="Arial"/>
                <w:sz w:val="21"/>
                <w:szCs w:val="18"/>
                <w:lang w:val="en-US" w:eastAsia="zh-CN"/>
              </w:rPr>
            </w:pPr>
          </w:p>
        </w:tc>
      </w:tr>
      <w:tr w:rsidR="00E060BF" w:rsidRPr="00480423" w14:paraId="47125851" w14:textId="77777777" w:rsidTr="005A0D4C">
        <w:trPr>
          <w:trHeight w:val="29"/>
        </w:trPr>
        <w:tc>
          <w:tcPr>
            <w:tcW w:w="3066" w:type="dxa"/>
            <w:tcBorders>
              <w:top w:val="nil"/>
              <w:left w:val="single" w:sz="4" w:space="0" w:color="auto"/>
              <w:bottom w:val="nil"/>
              <w:right w:val="single" w:sz="4" w:space="0" w:color="auto"/>
            </w:tcBorders>
            <w:vAlign w:val="center"/>
          </w:tcPr>
          <w:p w14:paraId="3BC703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CC91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FEA3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C8D855"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200FF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78CE91A" w14:textId="77777777" w:rsidTr="005A0D4C">
        <w:trPr>
          <w:trHeight w:val="29"/>
        </w:trPr>
        <w:tc>
          <w:tcPr>
            <w:tcW w:w="3066" w:type="dxa"/>
            <w:tcBorders>
              <w:top w:val="nil"/>
              <w:left w:val="single" w:sz="4" w:space="0" w:color="auto"/>
              <w:bottom w:val="nil"/>
              <w:right w:val="single" w:sz="4" w:space="0" w:color="auto"/>
            </w:tcBorders>
            <w:vAlign w:val="center"/>
          </w:tcPr>
          <w:p w14:paraId="25D2FB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0978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1121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FF76F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98392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09D3C0D5" w14:textId="77777777" w:rsidTr="005A0D4C">
        <w:trPr>
          <w:trHeight w:val="29"/>
        </w:trPr>
        <w:tc>
          <w:tcPr>
            <w:tcW w:w="3066" w:type="dxa"/>
            <w:tcBorders>
              <w:top w:val="nil"/>
              <w:left w:val="single" w:sz="4" w:space="0" w:color="auto"/>
              <w:bottom w:val="nil"/>
              <w:right w:val="single" w:sz="4" w:space="0" w:color="auto"/>
            </w:tcBorders>
            <w:vAlign w:val="center"/>
          </w:tcPr>
          <w:p w14:paraId="43D748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1305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7CB3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CB8ED0"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3832A43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FC56AC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996A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A4B4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EE4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7A4E52"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1B778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C5644DA" w14:textId="77777777" w:rsidTr="005A0D4C">
        <w:trPr>
          <w:trHeight w:val="29"/>
        </w:trPr>
        <w:tc>
          <w:tcPr>
            <w:tcW w:w="3066" w:type="dxa"/>
            <w:tcBorders>
              <w:top w:val="single" w:sz="4" w:space="0" w:color="auto"/>
              <w:left w:val="single" w:sz="4" w:space="0" w:color="auto"/>
              <w:bottom w:val="nil"/>
              <w:right w:val="single" w:sz="4" w:space="0" w:color="auto"/>
            </w:tcBorders>
          </w:tcPr>
          <w:p w14:paraId="339E54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5C169E1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CA_n48B</w:t>
            </w:r>
          </w:p>
          <w:p w14:paraId="6ABAD3C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1C5C79AD"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22B4B4A5"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982EC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C1F8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60F2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1216ABD" w14:textId="77777777" w:rsidTr="005A0D4C">
        <w:trPr>
          <w:trHeight w:val="29"/>
        </w:trPr>
        <w:tc>
          <w:tcPr>
            <w:tcW w:w="3066" w:type="dxa"/>
            <w:tcBorders>
              <w:top w:val="nil"/>
              <w:left w:val="single" w:sz="4" w:space="0" w:color="auto"/>
              <w:bottom w:val="nil"/>
              <w:right w:val="single" w:sz="4" w:space="0" w:color="auto"/>
            </w:tcBorders>
            <w:vAlign w:val="center"/>
          </w:tcPr>
          <w:p w14:paraId="649C25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981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C6E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B2EC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116C21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7095651" w14:textId="77777777" w:rsidTr="005A0D4C">
        <w:trPr>
          <w:trHeight w:val="29"/>
        </w:trPr>
        <w:tc>
          <w:tcPr>
            <w:tcW w:w="3066" w:type="dxa"/>
            <w:tcBorders>
              <w:top w:val="nil"/>
              <w:left w:val="single" w:sz="4" w:space="0" w:color="auto"/>
              <w:bottom w:val="nil"/>
              <w:right w:val="single" w:sz="4" w:space="0" w:color="auto"/>
            </w:tcBorders>
            <w:vAlign w:val="center"/>
          </w:tcPr>
          <w:p w14:paraId="3A08A1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56C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E27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CBB1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7217D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00F7103" w14:textId="77777777" w:rsidTr="005A0D4C">
        <w:trPr>
          <w:trHeight w:val="29"/>
        </w:trPr>
        <w:tc>
          <w:tcPr>
            <w:tcW w:w="3066" w:type="dxa"/>
            <w:tcBorders>
              <w:top w:val="nil"/>
              <w:left w:val="single" w:sz="4" w:space="0" w:color="auto"/>
              <w:bottom w:val="nil"/>
              <w:right w:val="single" w:sz="4" w:space="0" w:color="auto"/>
            </w:tcBorders>
            <w:vAlign w:val="center"/>
          </w:tcPr>
          <w:p w14:paraId="4C4138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6D5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8CF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5D8C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F65B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1453FD8B" w14:textId="77777777" w:rsidTr="005A0D4C">
        <w:trPr>
          <w:trHeight w:val="29"/>
        </w:trPr>
        <w:tc>
          <w:tcPr>
            <w:tcW w:w="3066" w:type="dxa"/>
            <w:tcBorders>
              <w:top w:val="nil"/>
              <w:left w:val="single" w:sz="4" w:space="0" w:color="auto"/>
              <w:bottom w:val="nil"/>
              <w:right w:val="single" w:sz="4" w:space="0" w:color="auto"/>
            </w:tcBorders>
            <w:vAlign w:val="center"/>
          </w:tcPr>
          <w:p w14:paraId="4B6F6C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110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F85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3130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520547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8BD9E5A" w14:textId="77777777" w:rsidTr="005A0D4C">
        <w:trPr>
          <w:trHeight w:val="29"/>
        </w:trPr>
        <w:tc>
          <w:tcPr>
            <w:tcW w:w="3066" w:type="dxa"/>
            <w:tcBorders>
              <w:top w:val="nil"/>
              <w:left w:val="single" w:sz="4" w:space="0" w:color="auto"/>
              <w:bottom w:val="nil"/>
              <w:right w:val="single" w:sz="4" w:space="0" w:color="auto"/>
            </w:tcBorders>
            <w:vAlign w:val="center"/>
          </w:tcPr>
          <w:p w14:paraId="753281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9D35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115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41A4D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C5CA1F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A3FDC60" w14:textId="77777777" w:rsidTr="005A0D4C">
        <w:trPr>
          <w:trHeight w:val="29"/>
        </w:trPr>
        <w:tc>
          <w:tcPr>
            <w:tcW w:w="3066" w:type="dxa"/>
            <w:tcBorders>
              <w:top w:val="nil"/>
              <w:left w:val="single" w:sz="4" w:space="0" w:color="auto"/>
              <w:bottom w:val="nil"/>
              <w:right w:val="single" w:sz="4" w:space="0" w:color="auto"/>
            </w:tcBorders>
            <w:vAlign w:val="center"/>
          </w:tcPr>
          <w:p w14:paraId="0D70A9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2666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A13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2BAEF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E4814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E41E573" w14:textId="77777777" w:rsidTr="005A0D4C">
        <w:trPr>
          <w:trHeight w:val="29"/>
        </w:trPr>
        <w:tc>
          <w:tcPr>
            <w:tcW w:w="3066" w:type="dxa"/>
            <w:tcBorders>
              <w:top w:val="nil"/>
              <w:left w:val="single" w:sz="4" w:space="0" w:color="auto"/>
              <w:bottom w:val="nil"/>
              <w:right w:val="single" w:sz="4" w:space="0" w:color="auto"/>
            </w:tcBorders>
            <w:vAlign w:val="center"/>
          </w:tcPr>
          <w:p w14:paraId="7EF644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AC566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7A8B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3533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2172DB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2DE2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0C65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9E37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1EF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78A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AA73E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8600E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47D0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5F0BC6D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61D7FF7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3671795D"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A49B0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066A1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21950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27FEB81" w14:textId="77777777" w:rsidTr="005A0D4C">
        <w:trPr>
          <w:trHeight w:val="29"/>
        </w:trPr>
        <w:tc>
          <w:tcPr>
            <w:tcW w:w="3066" w:type="dxa"/>
            <w:tcBorders>
              <w:top w:val="nil"/>
              <w:left w:val="single" w:sz="4" w:space="0" w:color="auto"/>
              <w:bottom w:val="nil"/>
              <w:right w:val="single" w:sz="4" w:space="0" w:color="auto"/>
            </w:tcBorders>
            <w:vAlign w:val="center"/>
          </w:tcPr>
          <w:p w14:paraId="281D25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5CC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CB88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4D32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0A9F09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C92993B" w14:textId="77777777" w:rsidTr="005A0D4C">
        <w:trPr>
          <w:trHeight w:val="29"/>
        </w:trPr>
        <w:tc>
          <w:tcPr>
            <w:tcW w:w="3066" w:type="dxa"/>
            <w:tcBorders>
              <w:top w:val="nil"/>
              <w:left w:val="single" w:sz="4" w:space="0" w:color="auto"/>
              <w:bottom w:val="nil"/>
              <w:right w:val="single" w:sz="4" w:space="0" w:color="auto"/>
            </w:tcBorders>
            <w:vAlign w:val="center"/>
          </w:tcPr>
          <w:p w14:paraId="607AB0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D0C8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7A0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F3FE3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6BC5D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3AA518" w14:textId="77777777" w:rsidTr="005A0D4C">
        <w:trPr>
          <w:trHeight w:val="29"/>
        </w:trPr>
        <w:tc>
          <w:tcPr>
            <w:tcW w:w="3066" w:type="dxa"/>
            <w:tcBorders>
              <w:top w:val="nil"/>
              <w:left w:val="single" w:sz="4" w:space="0" w:color="auto"/>
              <w:bottom w:val="nil"/>
              <w:right w:val="single" w:sz="4" w:space="0" w:color="auto"/>
            </w:tcBorders>
            <w:vAlign w:val="center"/>
          </w:tcPr>
          <w:p w14:paraId="4F0D66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1C5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524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7D6C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A6E8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7EFF7BE3" w14:textId="77777777" w:rsidTr="005A0D4C">
        <w:trPr>
          <w:trHeight w:val="29"/>
        </w:trPr>
        <w:tc>
          <w:tcPr>
            <w:tcW w:w="3066" w:type="dxa"/>
            <w:tcBorders>
              <w:top w:val="nil"/>
              <w:left w:val="single" w:sz="4" w:space="0" w:color="auto"/>
              <w:bottom w:val="nil"/>
              <w:right w:val="single" w:sz="4" w:space="0" w:color="auto"/>
            </w:tcBorders>
            <w:vAlign w:val="center"/>
          </w:tcPr>
          <w:p w14:paraId="7CDC8A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C94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D10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34F17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28206CE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4AEC9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40B1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EBC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7FB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459A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473AF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692BC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87AC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5FFA2FCA" w14:textId="77777777" w:rsidR="00E060BF" w:rsidRPr="00480423" w:rsidRDefault="00E060BF" w:rsidP="00AF6673">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1C08388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026CFB85"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F9CF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F980FB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A1003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98C4EF1" w14:textId="77777777" w:rsidTr="005A0D4C">
        <w:trPr>
          <w:trHeight w:val="29"/>
        </w:trPr>
        <w:tc>
          <w:tcPr>
            <w:tcW w:w="3066" w:type="dxa"/>
            <w:tcBorders>
              <w:top w:val="nil"/>
              <w:left w:val="single" w:sz="4" w:space="0" w:color="auto"/>
              <w:bottom w:val="nil"/>
              <w:right w:val="single" w:sz="4" w:space="0" w:color="auto"/>
            </w:tcBorders>
            <w:vAlign w:val="center"/>
          </w:tcPr>
          <w:p w14:paraId="365108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D1A2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9BF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26B5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C0C28F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76EE4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D4A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EA2B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4AA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2E7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86476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BEADA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4E91A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55379E2C"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51BBCF48"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2D0BDA12"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3AB9A102"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E62939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C57EE5"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A1EC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DB08D98" w14:textId="77777777" w:rsidTr="005A0D4C">
        <w:trPr>
          <w:trHeight w:val="29"/>
        </w:trPr>
        <w:tc>
          <w:tcPr>
            <w:tcW w:w="3066" w:type="dxa"/>
            <w:tcBorders>
              <w:top w:val="nil"/>
              <w:left w:val="single" w:sz="4" w:space="0" w:color="auto"/>
              <w:bottom w:val="nil"/>
              <w:right w:val="single" w:sz="4" w:space="0" w:color="auto"/>
            </w:tcBorders>
            <w:vAlign w:val="center"/>
          </w:tcPr>
          <w:p w14:paraId="3BBE67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908E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C4941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7202DB"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EE476D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3B5BDB" w14:textId="77777777" w:rsidTr="005A0D4C">
        <w:trPr>
          <w:trHeight w:val="29"/>
        </w:trPr>
        <w:tc>
          <w:tcPr>
            <w:tcW w:w="3066" w:type="dxa"/>
            <w:tcBorders>
              <w:top w:val="nil"/>
              <w:left w:val="single" w:sz="4" w:space="0" w:color="auto"/>
              <w:bottom w:val="nil"/>
              <w:right w:val="single" w:sz="4" w:space="0" w:color="auto"/>
            </w:tcBorders>
            <w:vAlign w:val="center"/>
          </w:tcPr>
          <w:p w14:paraId="5934D8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1E5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B25F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ABA1A4"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E64B33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39E923" w14:textId="77777777" w:rsidTr="005A0D4C">
        <w:trPr>
          <w:trHeight w:val="29"/>
        </w:trPr>
        <w:tc>
          <w:tcPr>
            <w:tcW w:w="3066" w:type="dxa"/>
            <w:tcBorders>
              <w:top w:val="nil"/>
              <w:left w:val="single" w:sz="4" w:space="0" w:color="auto"/>
              <w:bottom w:val="nil"/>
              <w:right w:val="single" w:sz="4" w:space="0" w:color="auto"/>
            </w:tcBorders>
            <w:vAlign w:val="center"/>
          </w:tcPr>
          <w:p w14:paraId="783FC0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C7824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CB62E"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45CF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74514C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5913A45A" w14:textId="77777777" w:rsidTr="005A0D4C">
        <w:trPr>
          <w:trHeight w:val="29"/>
        </w:trPr>
        <w:tc>
          <w:tcPr>
            <w:tcW w:w="3066" w:type="dxa"/>
            <w:tcBorders>
              <w:top w:val="nil"/>
              <w:left w:val="single" w:sz="4" w:space="0" w:color="auto"/>
              <w:bottom w:val="nil"/>
              <w:right w:val="single" w:sz="4" w:space="0" w:color="auto"/>
            </w:tcBorders>
            <w:vAlign w:val="center"/>
          </w:tcPr>
          <w:p w14:paraId="48B19F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255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0E2F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2F0673"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0174DE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21CE5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94F4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5E9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A563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AB647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C39D7E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44DC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A4FEF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49D6E628"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544879DA"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7B777A8E"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59C0A"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5FE8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5DB71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897385E" w14:textId="77777777" w:rsidTr="005A0D4C">
        <w:trPr>
          <w:trHeight w:val="29"/>
        </w:trPr>
        <w:tc>
          <w:tcPr>
            <w:tcW w:w="3066" w:type="dxa"/>
            <w:tcBorders>
              <w:top w:val="nil"/>
              <w:left w:val="single" w:sz="4" w:space="0" w:color="auto"/>
              <w:bottom w:val="nil"/>
              <w:right w:val="single" w:sz="4" w:space="0" w:color="auto"/>
            </w:tcBorders>
            <w:vAlign w:val="center"/>
          </w:tcPr>
          <w:p w14:paraId="21CCAF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845B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9F484"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E624D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741F875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DAF14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5A57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D8A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BF0DD"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643F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7D97D7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1F76EA6" w14:textId="77777777" w:rsidTr="005A0D4C">
        <w:trPr>
          <w:trHeight w:val="29"/>
        </w:trPr>
        <w:tc>
          <w:tcPr>
            <w:tcW w:w="3066" w:type="dxa"/>
            <w:tcBorders>
              <w:top w:val="single" w:sz="4" w:space="0" w:color="auto"/>
              <w:left w:val="single" w:sz="4" w:space="0" w:color="auto"/>
              <w:bottom w:val="nil"/>
              <w:right w:val="single" w:sz="4" w:space="0" w:color="auto"/>
            </w:tcBorders>
          </w:tcPr>
          <w:p w14:paraId="60B1426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0B4DE242"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45EDBA38"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CA_n48B</w:t>
            </w:r>
          </w:p>
          <w:p w14:paraId="4C0DD1A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4931EA29"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F0FA98"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CA48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4F01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DA80E01" w14:textId="77777777" w:rsidTr="005A0D4C">
        <w:trPr>
          <w:trHeight w:val="29"/>
        </w:trPr>
        <w:tc>
          <w:tcPr>
            <w:tcW w:w="3066" w:type="dxa"/>
            <w:tcBorders>
              <w:top w:val="nil"/>
              <w:left w:val="single" w:sz="4" w:space="0" w:color="auto"/>
              <w:bottom w:val="nil"/>
              <w:right w:val="single" w:sz="4" w:space="0" w:color="auto"/>
            </w:tcBorders>
            <w:vAlign w:val="center"/>
          </w:tcPr>
          <w:p w14:paraId="0C5C8F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0A44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B64EE"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5BF96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207C5A7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D78877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2E16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AB9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144F1"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5E7C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2C93EB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B50FCC" w14:textId="77777777" w:rsidTr="005A0D4C">
        <w:trPr>
          <w:trHeight w:val="29"/>
        </w:trPr>
        <w:tc>
          <w:tcPr>
            <w:tcW w:w="3066" w:type="dxa"/>
            <w:tcBorders>
              <w:top w:val="single" w:sz="4" w:space="0" w:color="auto"/>
              <w:left w:val="single" w:sz="4" w:space="0" w:color="auto"/>
              <w:bottom w:val="nil"/>
              <w:right w:val="single" w:sz="4" w:space="0" w:color="auto"/>
            </w:tcBorders>
          </w:tcPr>
          <w:p w14:paraId="53F2B4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20FFC623"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0F60E3B7" w14:textId="77777777" w:rsidR="00E060BF" w:rsidRPr="00480423" w:rsidRDefault="00E060BF" w:rsidP="00AF6673">
            <w:pPr>
              <w:pStyle w:val="TAC"/>
              <w:rPr>
                <w:rFonts w:eastAsiaTheme="minorEastAsia" w:cs="Arial"/>
                <w:color w:val="000000"/>
                <w:szCs w:val="18"/>
                <w:lang w:val="en-US"/>
              </w:rPr>
            </w:pPr>
            <w:r w:rsidRPr="00480423">
              <w:rPr>
                <w:rFonts w:eastAsia="MS Mincho" w:cs="Arial"/>
                <w:color w:val="000000"/>
                <w:szCs w:val="18"/>
                <w:lang w:val="en-US"/>
              </w:rPr>
              <w:t>CA_n48B</w:t>
            </w:r>
          </w:p>
          <w:p w14:paraId="130CA366"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6E53135"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9D9E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C698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C3C6F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371C3B5" w14:textId="77777777" w:rsidTr="005A0D4C">
        <w:trPr>
          <w:trHeight w:val="29"/>
        </w:trPr>
        <w:tc>
          <w:tcPr>
            <w:tcW w:w="3066" w:type="dxa"/>
            <w:tcBorders>
              <w:top w:val="nil"/>
              <w:left w:val="single" w:sz="4" w:space="0" w:color="auto"/>
              <w:bottom w:val="nil"/>
              <w:right w:val="single" w:sz="4" w:space="0" w:color="auto"/>
            </w:tcBorders>
            <w:vAlign w:val="center"/>
          </w:tcPr>
          <w:p w14:paraId="3D2BAB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6F5A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D5C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35E0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DF1771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65A893A" w14:textId="77777777" w:rsidTr="005A0D4C">
        <w:trPr>
          <w:trHeight w:val="29"/>
        </w:trPr>
        <w:tc>
          <w:tcPr>
            <w:tcW w:w="3066" w:type="dxa"/>
            <w:tcBorders>
              <w:top w:val="nil"/>
              <w:left w:val="single" w:sz="4" w:space="0" w:color="auto"/>
              <w:bottom w:val="nil"/>
              <w:right w:val="single" w:sz="4" w:space="0" w:color="auto"/>
            </w:tcBorders>
            <w:vAlign w:val="center"/>
          </w:tcPr>
          <w:p w14:paraId="4E6DCC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170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18E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46E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77F76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1C3D7FA" w14:textId="77777777" w:rsidTr="005A0D4C">
        <w:trPr>
          <w:trHeight w:val="29"/>
        </w:trPr>
        <w:tc>
          <w:tcPr>
            <w:tcW w:w="3066" w:type="dxa"/>
            <w:tcBorders>
              <w:top w:val="nil"/>
              <w:left w:val="single" w:sz="4" w:space="0" w:color="auto"/>
              <w:bottom w:val="nil"/>
              <w:right w:val="single" w:sz="4" w:space="0" w:color="auto"/>
            </w:tcBorders>
            <w:vAlign w:val="center"/>
          </w:tcPr>
          <w:p w14:paraId="2A4F3E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D4E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9D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8404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53111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099C2229" w14:textId="77777777" w:rsidTr="005A0D4C">
        <w:trPr>
          <w:trHeight w:val="29"/>
        </w:trPr>
        <w:tc>
          <w:tcPr>
            <w:tcW w:w="3066" w:type="dxa"/>
            <w:tcBorders>
              <w:top w:val="nil"/>
              <w:left w:val="single" w:sz="4" w:space="0" w:color="auto"/>
              <w:bottom w:val="nil"/>
              <w:right w:val="single" w:sz="4" w:space="0" w:color="auto"/>
            </w:tcBorders>
            <w:vAlign w:val="center"/>
          </w:tcPr>
          <w:p w14:paraId="014181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07DE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ED9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FC0D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4A4995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F6F31D" w14:textId="77777777" w:rsidTr="005A0D4C">
        <w:trPr>
          <w:trHeight w:val="29"/>
        </w:trPr>
        <w:tc>
          <w:tcPr>
            <w:tcW w:w="3066" w:type="dxa"/>
            <w:tcBorders>
              <w:top w:val="nil"/>
              <w:left w:val="single" w:sz="4" w:space="0" w:color="auto"/>
              <w:bottom w:val="nil"/>
              <w:right w:val="single" w:sz="4" w:space="0" w:color="auto"/>
            </w:tcBorders>
            <w:vAlign w:val="center"/>
          </w:tcPr>
          <w:p w14:paraId="45D73A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DF2A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741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0904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03058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F9A26E0" w14:textId="77777777" w:rsidTr="005A0D4C">
        <w:trPr>
          <w:trHeight w:val="29"/>
        </w:trPr>
        <w:tc>
          <w:tcPr>
            <w:tcW w:w="3066" w:type="dxa"/>
            <w:tcBorders>
              <w:top w:val="nil"/>
              <w:left w:val="single" w:sz="4" w:space="0" w:color="auto"/>
              <w:bottom w:val="nil"/>
              <w:right w:val="single" w:sz="4" w:space="0" w:color="auto"/>
            </w:tcBorders>
            <w:vAlign w:val="center"/>
          </w:tcPr>
          <w:p w14:paraId="39D983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1B7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C38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CF26A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0AF65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9636553" w14:textId="77777777" w:rsidTr="005A0D4C">
        <w:trPr>
          <w:trHeight w:val="29"/>
        </w:trPr>
        <w:tc>
          <w:tcPr>
            <w:tcW w:w="3066" w:type="dxa"/>
            <w:tcBorders>
              <w:top w:val="nil"/>
              <w:left w:val="single" w:sz="4" w:space="0" w:color="auto"/>
              <w:bottom w:val="nil"/>
              <w:right w:val="single" w:sz="4" w:space="0" w:color="auto"/>
            </w:tcBorders>
            <w:vAlign w:val="center"/>
          </w:tcPr>
          <w:p w14:paraId="67D238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EA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9DF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D79E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EED871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B1EA4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330C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6E96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DFA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0E8B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0551C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5713C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8729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2942DF77" w14:textId="77777777" w:rsidR="00E060BF" w:rsidRPr="007312F4" w:rsidRDefault="00E060BF" w:rsidP="00AF6673">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05839C58"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251193B8"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5CB2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40EB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9F46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01F3373" w14:textId="77777777" w:rsidTr="005A0D4C">
        <w:trPr>
          <w:trHeight w:val="29"/>
        </w:trPr>
        <w:tc>
          <w:tcPr>
            <w:tcW w:w="3066" w:type="dxa"/>
            <w:tcBorders>
              <w:top w:val="nil"/>
              <w:left w:val="single" w:sz="4" w:space="0" w:color="auto"/>
              <w:bottom w:val="nil"/>
              <w:right w:val="single" w:sz="4" w:space="0" w:color="auto"/>
            </w:tcBorders>
            <w:vAlign w:val="center"/>
          </w:tcPr>
          <w:p w14:paraId="24365F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EF73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2A0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6F55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233967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5324AFA" w14:textId="77777777" w:rsidTr="005A0D4C">
        <w:trPr>
          <w:trHeight w:val="29"/>
        </w:trPr>
        <w:tc>
          <w:tcPr>
            <w:tcW w:w="3066" w:type="dxa"/>
            <w:tcBorders>
              <w:top w:val="nil"/>
              <w:left w:val="single" w:sz="4" w:space="0" w:color="auto"/>
              <w:bottom w:val="nil"/>
              <w:right w:val="single" w:sz="4" w:space="0" w:color="auto"/>
            </w:tcBorders>
            <w:vAlign w:val="center"/>
          </w:tcPr>
          <w:p w14:paraId="68057C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3C3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93C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3272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5EC82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67E632D" w14:textId="77777777" w:rsidTr="005A0D4C">
        <w:trPr>
          <w:trHeight w:val="29"/>
        </w:trPr>
        <w:tc>
          <w:tcPr>
            <w:tcW w:w="3066" w:type="dxa"/>
            <w:tcBorders>
              <w:top w:val="nil"/>
              <w:left w:val="single" w:sz="4" w:space="0" w:color="auto"/>
              <w:bottom w:val="nil"/>
              <w:right w:val="single" w:sz="4" w:space="0" w:color="auto"/>
            </w:tcBorders>
            <w:vAlign w:val="center"/>
          </w:tcPr>
          <w:p w14:paraId="057330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7F2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B19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A72B0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2A43F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2D21AA94" w14:textId="77777777" w:rsidTr="005A0D4C">
        <w:trPr>
          <w:trHeight w:val="29"/>
        </w:trPr>
        <w:tc>
          <w:tcPr>
            <w:tcW w:w="3066" w:type="dxa"/>
            <w:tcBorders>
              <w:top w:val="nil"/>
              <w:left w:val="single" w:sz="4" w:space="0" w:color="auto"/>
              <w:bottom w:val="nil"/>
              <w:right w:val="single" w:sz="4" w:space="0" w:color="auto"/>
            </w:tcBorders>
            <w:vAlign w:val="center"/>
          </w:tcPr>
          <w:p w14:paraId="59AF864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EE5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730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8F3F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648067F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C35D8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9B1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3D5A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57F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C2926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779F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FE05D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C88E2D" w14:textId="77777777" w:rsidR="00E060BF" w:rsidRPr="00480423" w:rsidRDefault="00E060BF" w:rsidP="00AF6673">
            <w:pPr>
              <w:pStyle w:val="TAC"/>
              <w:rPr>
                <w:rFonts w:eastAsiaTheme="minorEastAsia"/>
                <w:lang w:val="en-US" w:eastAsia="zh-CN"/>
              </w:rPr>
            </w:pPr>
            <w:r w:rsidRPr="00480423">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1102FAB7" w14:textId="77777777" w:rsidR="00E060BF" w:rsidRPr="00480423" w:rsidRDefault="00E060BF" w:rsidP="00AF6673">
            <w:pPr>
              <w:pStyle w:val="TAC"/>
              <w:rPr>
                <w:rFonts w:eastAsiaTheme="minorEastAsia"/>
                <w:lang w:val="en-US" w:eastAsia="zh-CN"/>
              </w:rPr>
            </w:pPr>
            <w:r w:rsidRPr="00480423">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58F1F5" w14:textId="77777777" w:rsidR="00E060BF" w:rsidRPr="00480423" w:rsidRDefault="00E060BF" w:rsidP="00AF6673">
            <w:pPr>
              <w:pStyle w:val="TAC"/>
              <w:rPr>
                <w:rFonts w:eastAsiaTheme="minorEastAsia"/>
                <w:lang w:val="en-US" w:eastAsia="zh-CN"/>
              </w:rPr>
            </w:pPr>
            <w:r w:rsidRPr="00480423">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4715A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17673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0</w:t>
            </w:r>
          </w:p>
        </w:tc>
      </w:tr>
      <w:tr w:rsidR="00E060BF" w:rsidRPr="00480423" w14:paraId="521E7B21" w14:textId="77777777" w:rsidTr="005A0D4C">
        <w:trPr>
          <w:trHeight w:val="29"/>
        </w:trPr>
        <w:tc>
          <w:tcPr>
            <w:tcW w:w="3066" w:type="dxa"/>
            <w:tcBorders>
              <w:top w:val="nil"/>
              <w:left w:val="single" w:sz="4" w:space="0" w:color="auto"/>
              <w:bottom w:val="nil"/>
              <w:right w:val="single" w:sz="4" w:space="0" w:color="auto"/>
            </w:tcBorders>
            <w:vAlign w:val="center"/>
          </w:tcPr>
          <w:p w14:paraId="3D6B76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31D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A753" w14:textId="77777777" w:rsidR="00E060BF" w:rsidRPr="00480423" w:rsidRDefault="00E060BF" w:rsidP="00AF6673">
            <w:pPr>
              <w:pStyle w:val="TAC"/>
              <w:rPr>
                <w:rFonts w:eastAsiaTheme="minorEastAsia"/>
                <w:lang w:val="en-US" w:eastAsia="zh-CN"/>
              </w:rPr>
            </w:pPr>
            <w:r w:rsidRPr="00480423">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BED9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65F2C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5674A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6670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F63A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06C6A" w14:textId="77777777" w:rsidR="00E060BF" w:rsidRPr="00480423" w:rsidRDefault="00E060BF" w:rsidP="00AF6673">
            <w:pPr>
              <w:pStyle w:val="TAC"/>
              <w:rPr>
                <w:rFonts w:eastAsiaTheme="minorEastAsia"/>
                <w:lang w:val="en-US" w:eastAsia="zh-CN"/>
              </w:rPr>
            </w:pPr>
            <w:r w:rsidRPr="00480423">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BC05C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35C8D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128D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95B1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17CC7569" w14:textId="77777777" w:rsidR="00E060BF" w:rsidRPr="00480423" w:rsidRDefault="00E060BF" w:rsidP="00AF6673">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19C103A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1CB5F49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B74EC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FB2BA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E69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37DE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5D5F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DD2E26" w14:textId="77777777" w:rsidTr="005A0D4C">
        <w:trPr>
          <w:trHeight w:val="29"/>
        </w:trPr>
        <w:tc>
          <w:tcPr>
            <w:tcW w:w="3066" w:type="dxa"/>
            <w:tcBorders>
              <w:top w:val="nil"/>
              <w:left w:val="single" w:sz="4" w:space="0" w:color="auto"/>
              <w:bottom w:val="nil"/>
              <w:right w:val="single" w:sz="4" w:space="0" w:color="auto"/>
            </w:tcBorders>
            <w:vAlign w:val="center"/>
          </w:tcPr>
          <w:p w14:paraId="7FDB41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C1B1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738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93A5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50FBEC" w14:textId="77777777" w:rsidR="00E060BF" w:rsidRPr="00480423" w:rsidRDefault="00E060BF" w:rsidP="00AF6673">
            <w:pPr>
              <w:pStyle w:val="TAC"/>
              <w:rPr>
                <w:rFonts w:eastAsiaTheme="minorEastAsia"/>
                <w:lang w:val="en-US" w:eastAsia="zh-CN"/>
              </w:rPr>
            </w:pPr>
          </w:p>
        </w:tc>
      </w:tr>
      <w:tr w:rsidR="00E060BF" w:rsidRPr="00480423" w14:paraId="04C01F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4068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F425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70B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671EC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1362BF" w14:textId="77777777" w:rsidR="00E060BF" w:rsidRPr="00480423" w:rsidRDefault="00E060BF" w:rsidP="00AF6673">
            <w:pPr>
              <w:pStyle w:val="TAC"/>
              <w:rPr>
                <w:rFonts w:eastAsiaTheme="minorEastAsia"/>
                <w:lang w:val="en-US" w:eastAsia="zh-CN"/>
              </w:rPr>
            </w:pPr>
          </w:p>
        </w:tc>
      </w:tr>
      <w:tr w:rsidR="00E060BF" w:rsidRPr="00480423" w14:paraId="6D66F2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8B9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5AC42143" w14:textId="77777777" w:rsidR="00E060BF" w:rsidRPr="00480423" w:rsidRDefault="00E060BF" w:rsidP="00AF667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13CED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096BFE4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F07BC2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6CAA2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AC8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76CE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4D6BE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FEC7A1" w14:textId="77777777" w:rsidTr="005A0D4C">
        <w:trPr>
          <w:trHeight w:val="29"/>
        </w:trPr>
        <w:tc>
          <w:tcPr>
            <w:tcW w:w="3066" w:type="dxa"/>
            <w:tcBorders>
              <w:top w:val="nil"/>
              <w:left w:val="single" w:sz="4" w:space="0" w:color="auto"/>
              <w:bottom w:val="nil"/>
              <w:right w:val="single" w:sz="4" w:space="0" w:color="auto"/>
            </w:tcBorders>
            <w:vAlign w:val="center"/>
          </w:tcPr>
          <w:p w14:paraId="217783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BA9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546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8D2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89C2B0" w14:textId="77777777" w:rsidR="00E060BF" w:rsidRPr="00480423" w:rsidRDefault="00E060BF" w:rsidP="00AF6673">
            <w:pPr>
              <w:pStyle w:val="TAC"/>
              <w:rPr>
                <w:rFonts w:eastAsiaTheme="minorEastAsia"/>
                <w:lang w:val="en-US" w:eastAsia="zh-CN"/>
              </w:rPr>
            </w:pPr>
          </w:p>
        </w:tc>
      </w:tr>
      <w:tr w:rsidR="00E060BF" w:rsidRPr="00480423" w14:paraId="7D3AD0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3D68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E63C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E3C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7ED5B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D89E39" w14:textId="77777777" w:rsidR="00E060BF" w:rsidRPr="00480423" w:rsidRDefault="00E060BF" w:rsidP="00AF6673">
            <w:pPr>
              <w:pStyle w:val="TAC"/>
              <w:rPr>
                <w:rFonts w:eastAsiaTheme="minorEastAsia"/>
                <w:lang w:val="en-US" w:eastAsia="zh-CN"/>
              </w:rPr>
            </w:pPr>
          </w:p>
        </w:tc>
      </w:tr>
      <w:tr w:rsidR="00E060BF" w:rsidRPr="00480423" w14:paraId="2524898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4B05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5D0F22E3" w14:textId="77777777" w:rsidR="00E060BF" w:rsidRPr="00480423" w:rsidRDefault="00E060BF" w:rsidP="00AF667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8BA4F0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0E75D2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925AC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56A32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291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288D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756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66D7F82" w14:textId="77777777" w:rsidTr="005A0D4C">
        <w:trPr>
          <w:trHeight w:val="29"/>
        </w:trPr>
        <w:tc>
          <w:tcPr>
            <w:tcW w:w="3066" w:type="dxa"/>
            <w:tcBorders>
              <w:top w:val="nil"/>
              <w:left w:val="single" w:sz="4" w:space="0" w:color="auto"/>
              <w:bottom w:val="nil"/>
              <w:right w:val="single" w:sz="4" w:space="0" w:color="auto"/>
            </w:tcBorders>
            <w:vAlign w:val="center"/>
          </w:tcPr>
          <w:p w14:paraId="05BBFA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7B26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CC5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88DF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EFCE1C1" w14:textId="77777777" w:rsidR="00E060BF" w:rsidRPr="00480423" w:rsidRDefault="00E060BF" w:rsidP="00AF6673">
            <w:pPr>
              <w:pStyle w:val="TAC"/>
              <w:rPr>
                <w:rFonts w:eastAsiaTheme="minorEastAsia"/>
                <w:lang w:val="en-US" w:eastAsia="zh-CN"/>
              </w:rPr>
            </w:pPr>
          </w:p>
        </w:tc>
      </w:tr>
      <w:tr w:rsidR="00E060BF" w:rsidRPr="00480423" w14:paraId="456703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C162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E37B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501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05B0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617234" w14:textId="77777777" w:rsidR="00E060BF" w:rsidRPr="00480423" w:rsidRDefault="00E060BF" w:rsidP="00AF6673">
            <w:pPr>
              <w:pStyle w:val="TAC"/>
              <w:rPr>
                <w:rFonts w:eastAsiaTheme="minorEastAsia"/>
                <w:lang w:val="en-US" w:eastAsia="zh-CN"/>
              </w:rPr>
            </w:pPr>
          </w:p>
        </w:tc>
      </w:tr>
      <w:tr w:rsidR="00E060BF" w:rsidRPr="00480423" w14:paraId="253BA4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F5216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260EE36E"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2437AE3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CA_n2A-n66A</w:t>
            </w:r>
          </w:p>
          <w:p w14:paraId="0723DAE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kern w:val="2"/>
                <w:vertAlign w:val="superscript"/>
              </w:rPr>
              <w:t>7</w:t>
            </w:r>
          </w:p>
          <w:p w14:paraId="0591EF7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4A9B90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1BE8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C678F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1B59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EC2BEE" w14:textId="77777777" w:rsidTr="005A0D4C">
        <w:trPr>
          <w:trHeight w:val="29"/>
        </w:trPr>
        <w:tc>
          <w:tcPr>
            <w:tcW w:w="3066" w:type="dxa"/>
            <w:tcBorders>
              <w:top w:val="nil"/>
              <w:left w:val="single" w:sz="4" w:space="0" w:color="auto"/>
              <w:bottom w:val="nil"/>
              <w:right w:val="single" w:sz="4" w:space="0" w:color="auto"/>
            </w:tcBorders>
            <w:vAlign w:val="center"/>
          </w:tcPr>
          <w:p w14:paraId="7C264B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382A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F07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61FA4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CB3CE7" w14:textId="77777777" w:rsidR="00E060BF" w:rsidRPr="00480423" w:rsidRDefault="00E060BF" w:rsidP="00AF6673">
            <w:pPr>
              <w:pStyle w:val="TAC"/>
              <w:rPr>
                <w:rFonts w:eastAsiaTheme="minorEastAsia"/>
                <w:lang w:val="en-US" w:eastAsia="zh-CN"/>
              </w:rPr>
            </w:pPr>
          </w:p>
        </w:tc>
      </w:tr>
      <w:tr w:rsidR="00E060BF" w:rsidRPr="00480423" w14:paraId="4BF69513" w14:textId="77777777" w:rsidTr="005A0D4C">
        <w:trPr>
          <w:trHeight w:val="29"/>
        </w:trPr>
        <w:tc>
          <w:tcPr>
            <w:tcW w:w="3066" w:type="dxa"/>
            <w:tcBorders>
              <w:top w:val="nil"/>
              <w:left w:val="single" w:sz="4" w:space="0" w:color="auto"/>
              <w:bottom w:val="nil"/>
              <w:right w:val="single" w:sz="4" w:space="0" w:color="auto"/>
            </w:tcBorders>
            <w:vAlign w:val="center"/>
          </w:tcPr>
          <w:p w14:paraId="115E24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270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47DE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EF26BE" w14:textId="77777777" w:rsidR="00E060BF" w:rsidRPr="00480423" w:rsidRDefault="00E060BF" w:rsidP="00AF667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CAE0B5C" w14:textId="77777777" w:rsidR="00E060BF" w:rsidRPr="00480423" w:rsidRDefault="00E060BF" w:rsidP="00AF6673">
            <w:pPr>
              <w:pStyle w:val="TAC"/>
              <w:rPr>
                <w:rFonts w:eastAsiaTheme="minorEastAsia"/>
                <w:lang w:val="en-US" w:eastAsia="zh-CN"/>
              </w:rPr>
            </w:pPr>
          </w:p>
        </w:tc>
      </w:tr>
      <w:tr w:rsidR="00E060BF" w:rsidRPr="00480423" w14:paraId="0D4A359C" w14:textId="77777777" w:rsidTr="005A0D4C">
        <w:trPr>
          <w:trHeight w:val="29"/>
        </w:trPr>
        <w:tc>
          <w:tcPr>
            <w:tcW w:w="3066" w:type="dxa"/>
            <w:tcBorders>
              <w:top w:val="nil"/>
              <w:left w:val="single" w:sz="4" w:space="0" w:color="auto"/>
              <w:bottom w:val="nil"/>
              <w:right w:val="single" w:sz="4" w:space="0" w:color="auto"/>
            </w:tcBorders>
            <w:vAlign w:val="center"/>
          </w:tcPr>
          <w:p w14:paraId="4DC1CC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99D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49B3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43AB75"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1561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CD2B9FE" w14:textId="77777777" w:rsidTr="005A0D4C">
        <w:trPr>
          <w:trHeight w:val="29"/>
        </w:trPr>
        <w:tc>
          <w:tcPr>
            <w:tcW w:w="3066" w:type="dxa"/>
            <w:tcBorders>
              <w:top w:val="nil"/>
              <w:left w:val="single" w:sz="4" w:space="0" w:color="auto"/>
              <w:bottom w:val="nil"/>
              <w:right w:val="single" w:sz="4" w:space="0" w:color="auto"/>
            </w:tcBorders>
            <w:vAlign w:val="center"/>
          </w:tcPr>
          <w:p w14:paraId="72F75E7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ED4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8C04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D62E3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B84242" w14:textId="77777777" w:rsidR="00E060BF" w:rsidRPr="00480423" w:rsidRDefault="00E060BF" w:rsidP="00AF6673">
            <w:pPr>
              <w:pStyle w:val="TAC"/>
              <w:rPr>
                <w:rFonts w:eastAsiaTheme="minorEastAsia"/>
                <w:lang w:val="en-US" w:eastAsia="zh-CN"/>
              </w:rPr>
            </w:pPr>
          </w:p>
        </w:tc>
      </w:tr>
      <w:tr w:rsidR="00E060BF" w:rsidRPr="00480423" w14:paraId="1EAF90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35FA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E52B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E30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29DD08" w14:textId="77777777" w:rsidR="00E060BF" w:rsidRPr="00480423" w:rsidRDefault="00E060BF" w:rsidP="00AF667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01131C8" w14:textId="77777777" w:rsidR="00E060BF" w:rsidRPr="00480423" w:rsidRDefault="00E060BF" w:rsidP="00AF6673">
            <w:pPr>
              <w:pStyle w:val="TAC"/>
              <w:rPr>
                <w:rFonts w:eastAsiaTheme="minorEastAsia"/>
                <w:lang w:val="en-US" w:eastAsia="zh-CN"/>
              </w:rPr>
            </w:pPr>
          </w:p>
        </w:tc>
      </w:tr>
      <w:tr w:rsidR="00E060BF" w:rsidRPr="00480423" w14:paraId="3F5AFC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395752"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lastRenderedPageBreak/>
              <w:t>CA_n2A-n66A-n77(2A)</w:t>
            </w:r>
          </w:p>
        </w:tc>
        <w:tc>
          <w:tcPr>
            <w:tcW w:w="2712" w:type="dxa"/>
            <w:tcBorders>
              <w:top w:val="single" w:sz="4" w:space="0" w:color="auto"/>
              <w:left w:val="single" w:sz="4" w:space="0" w:color="auto"/>
              <w:bottom w:val="nil"/>
              <w:right w:val="single" w:sz="4" w:space="0" w:color="auto"/>
            </w:tcBorders>
            <w:vAlign w:val="center"/>
          </w:tcPr>
          <w:p w14:paraId="42D7BF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9C757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1F7527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6C824D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DEDEB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2FA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D436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44E0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3D42D9B" w14:textId="77777777" w:rsidTr="005A0D4C">
        <w:trPr>
          <w:trHeight w:val="29"/>
        </w:trPr>
        <w:tc>
          <w:tcPr>
            <w:tcW w:w="3066" w:type="dxa"/>
            <w:tcBorders>
              <w:top w:val="nil"/>
              <w:left w:val="single" w:sz="4" w:space="0" w:color="auto"/>
              <w:bottom w:val="nil"/>
              <w:right w:val="single" w:sz="4" w:space="0" w:color="auto"/>
            </w:tcBorders>
            <w:vAlign w:val="center"/>
          </w:tcPr>
          <w:p w14:paraId="209BFFA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BAC0AE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B1A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9938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147B8A" w14:textId="77777777" w:rsidR="00E060BF" w:rsidRPr="00480423" w:rsidRDefault="00E060BF" w:rsidP="00AF6673">
            <w:pPr>
              <w:pStyle w:val="TAC"/>
              <w:rPr>
                <w:rFonts w:eastAsiaTheme="minorEastAsia"/>
                <w:lang w:val="en-US" w:eastAsia="zh-CN"/>
              </w:rPr>
            </w:pPr>
          </w:p>
        </w:tc>
      </w:tr>
      <w:tr w:rsidR="00E060BF" w:rsidRPr="00480423" w14:paraId="28BB2D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E6704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C6ED70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CAD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CA35E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83EA2A" w14:textId="77777777" w:rsidR="00E060BF" w:rsidRPr="00480423" w:rsidRDefault="00E060BF" w:rsidP="00AF6673">
            <w:pPr>
              <w:pStyle w:val="TAC"/>
              <w:rPr>
                <w:rFonts w:eastAsiaTheme="minorEastAsia"/>
                <w:lang w:val="en-US" w:eastAsia="zh-CN"/>
              </w:rPr>
            </w:pPr>
          </w:p>
        </w:tc>
      </w:tr>
      <w:tr w:rsidR="00E060BF" w:rsidRPr="00480423" w14:paraId="773A29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BDB169"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1B4BCB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5D497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07BD96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F486BA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57360B"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C1234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07442F9"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0E50E26" w14:textId="77777777" w:rsidTr="005A0D4C">
        <w:trPr>
          <w:trHeight w:val="29"/>
        </w:trPr>
        <w:tc>
          <w:tcPr>
            <w:tcW w:w="3066" w:type="dxa"/>
            <w:tcBorders>
              <w:top w:val="nil"/>
              <w:left w:val="single" w:sz="4" w:space="0" w:color="auto"/>
              <w:bottom w:val="nil"/>
              <w:right w:val="single" w:sz="4" w:space="0" w:color="auto"/>
            </w:tcBorders>
            <w:vAlign w:val="center"/>
          </w:tcPr>
          <w:p w14:paraId="0D69BF75"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CE298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FCE03D"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33489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6D73DCA8" w14:textId="77777777" w:rsidR="00E060BF" w:rsidRPr="00480423" w:rsidRDefault="00E060BF" w:rsidP="00AF6673">
            <w:pPr>
              <w:pStyle w:val="TAC"/>
              <w:rPr>
                <w:rFonts w:eastAsiaTheme="minorEastAsia"/>
                <w:lang w:val="en-US" w:eastAsia="zh-CN"/>
              </w:rPr>
            </w:pPr>
          </w:p>
        </w:tc>
      </w:tr>
      <w:tr w:rsidR="00E060BF" w:rsidRPr="00480423" w14:paraId="718CD5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C77A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C68510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9A5A7"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54DA5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496AA3" w14:textId="77777777" w:rsidR="00E060BF" w:rsidRPr="00480423" w:rsidRDefault="00E060BF" w:rsidP="00AF6673">
            <w:pPr>
              <w:pStyle w:val="TAC"/>
              <w:rPr>
                <w:rFonts w:eastAsiaTheme="minorEastAsia"/>
                <w:lang w:val="en-US" w:eastAsia="zh-CN"/>
              </w:rPr>
            </w:pPr>
          </w:p>
        </w:tc>
      </w:tr>
      <w:tr w:rsidR="00E060BF" w:rsidRPr="00480423" w14:paraId="4CC31D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D5DB11" w14:textId="77777777" w:rsidR="00E060BF" w:rsidRPr="00480423" w:rsidRDefault="00E060BF" w:rsidP="00AF6673">
            <w:pPr>
              <w:pStyle w:val="TAC"/>
              <w:rPr>
                <w:kern w:val="2"/>
                <w:szCs w:val="22"/>
                <w:lang w:val="en-US" w:eastAsia="zh-CN"/>
              </w:rPr>
            </w:pPr>
            <w:r w:rsidRPr="00480423">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2141ED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941F90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72FC83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5C5ED07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70B203" w14:textId="77777777" w:rsidR="00E060BF" w:rsidRPr="00480423" w:rsidRDefault="00E060BF" w:rsidP="00AF6673">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69E0D3"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AE2E048" w14:textId="77777777" w:rsidR="00E060BF" w:rsidRPr="00480423" w:rsidRDefault="00E060BF" w:rsidP="00AF6673">
            <w:pPr>
              <w:pStyle w:val="TAC"/>
              <w:rPr>
                <w:kern w:val="2"/>
                <w:szCs w:val="22"/>
                <w:lang w:val="en-US" w:eastAsia="zh-CN"/>
              </w:rPr>
            </w:pPr>
            <w:r w:rsidRPr="00480423">
              <w:rPr>
                <w:rFonts w:eastAsiaTheme="minorEastAsia"/>
                <w:lang w:val="en-US" w:eastAsia="zh-CN"/>
              </w:rPr>
              <w:t>0</w:t>
            </w:r>
          </w:p>
        </w:tc>
      </w:tr>
      <w:tr w:rsidR="00E060BF" w:rsidRPr="00480423" w14:paraId="3AB911BF" w14:textId="77777777" w:rsidTr="005A0D4C">
        <w:trPr>
          <w:trHeight w:val="29"/>
        </w:trPr>
        <w:tc>
          <w:tcPr>
            <w:tcW w:w="3066" w:type="dxa"/>
            <w:tcBorders>
              <w:top w:val="nil"/>
              <w:left w:val="single" w:sz="4" w:space="0" w:color="auto"/>
              <w:bottom w:val="nil"/>
              <w:right w:val="single" w:sz="4" w:space="0" w:color="auto"/>
            </w:tcBorders>
            <w:vAlign w:val="center"/>
          </w:tcPr>
          <w:p w14:paraId="7462926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987B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93DF0" w14:textId="77777777" w:rsidR="00E060BF" w:rsidRPr="00480423" w:rsidRDefault="00E060BF" w:rsidP="00AF6673">
            <w:pPr>
              <w:pStyle w:val="TAC"/>
              <w:rPr>
                <w:kern w:val="2"/>
                <w:szCs w:val="22"/>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8A17E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DC49C9D" w14:textId="77777777" w:rsidR="00E060BF" w:rsidRPr="00480423" w:rsidRDefault="00E060BF" w:rsidP="00AF6673">
            <w:pPr>
              <w:pStyle w:val="TAC"/>
              <w:rPr>
                <w:kern w:val="2"/>
                <w:szCs w:val="22"/>
                <w:lang w:val="en-US" w:eastAsia="zh-CN"/>
              </w:rPr>
            </w:pPr>
          </w:p>
        </w:tc>
      </w:tr>
      <w:tr w:rsidR="00E060BF" w:rsidRPr="00480423" w14:paraId="33001F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EA96A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AA1EB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9D929" w14:textId="77777777" w:rsidR="00E060BF" w:rsidRPr="00480423" w:rsidRDefault="00E060BF" w:rsidP="00AF6673">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6CA08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2585D4D" w14:textId="77777777" w:rsidR="00E060BF" w:rsidRPr="00480423" w:rsidRDefault="00E060BF" w:rsidP="00AF6673">
            <w:pPr>
              <w:pStyle w:val="TAC"/>
              <w:rPr>
                <w:kern w:val="2"/>
                <w:szCs w:val="22"/>
                <w:lang w:val="en-US" w:eastAsia="zh-CN"/>
              </w:rPr>
            </w:pPr>
          </w:p>
        </w:tc>
      </w:tr>
      <w:tr w:rsidR="00E060BF" w:rsidRPr="00480423" w14:paraId="61A322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CA0FFF"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30D47F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32977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48EC83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480320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0C4D60"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401280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B6876D2"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356AF97" w14:textId="77777777" w:rsidTr="005A0D4C">
        <w:trPr>
          <w:trHeight w:val="29"/>
        </w:trPr>
        <w:tc>
          <w:tcPr>
            <w:tcW w:w="3066" w:type="dxa"/>
            <w:tcBorders>
              <w:top w:val="nil"/>
              <w:left w:val="single" w:sz="4" w:space="0" w:color="auto"/>
              <w:bottom w:val="nil"/>
              <w:right w:val="single" w:sz="4" w:space="0" w:color="auto"/>
            </w:tcBorders>
            <w:vAlign w:val="center"/>
          </w:tcPr>
          <w:p w14:paraId="4A71EB1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F53D59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353F8C"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D39AD9"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E8717C" w14:textId="77777777" w:rsidR="00E060BF" w:rsidRPr="00480423" w:rsidRDefault="00E060BF" w:rsidP="00AF6673">
            <w:pPr>
              <w:pStyle w:val="TAC"/>
              <w:rPr>
                <w:rFonts w:eastAsiaTheme="minorEastAsia"/>
                <w:lang w:val="en-US" w:eastAsia="zh-CN"/>
              </w:rPr>
            </w:pPr>
          </w:p>
        </w:tc>
      </w:tr>
      <w:tr w:rsidR="00E060BF" w:rsidRPr="00480423" w14:paraId="097728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AEBF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55BB18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694D5"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7894E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8F566D7" w14:textId="77777777" w:rsidR="00E060BF" w:rsidRPr="00480423" w:rsidRDefault="00E060BF" w:rsidP="00AF6673">
            <w:pPr>
              <w:pStyle w:val="TAC"/>
              <w:rPr>
                <w:rFonts w:eastAsiaTheme="minorEastAsia"/>
                <w:lang w:val="en-US" w:eastAsia="zh-CN"/>
              </w:rPr>
            </w:pPr>
          </w:p>
        </w:tc>
      </w:tr>
      <w:tr w:rsidR="00E060BF" w:rsidRPr="00480423" w14:paraId="4676DD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48953"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1AF51A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818E3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7DD306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3B9170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B4591C"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CB2F2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DDF7C4"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6C876B5E" w14:textId="77777777" w:rsidTr="005A0D4C">
        <w:trPr>
          <w:trHeight w:val="29"/>
        </w:trPr>
        <w:tc>
          <w:tcPr>
            <w:tcW w:w="3066" w:type="dxa"/>
            <w:tcBorders>
              <w:top w:val="nil"/>
              <w:left w:val="single" w:sz="4" w:space="0" w:color="auto"/>
              <w:bottom w:val="nil"/>
              <w:right w:val="single" w:sz="4" w:space="0" w:color="auto"/>
            </w:tcBorders>
            <w:vAlign w:val="center"/>
          </w:tcPr>
          <w:p w14:paraId="592D21D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37742C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92C01"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29CAD2"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156DDCA" w14:textId="77777777" w:rsidR="00E060BF" w:rsidRPr="00480423" w:rsidRDefault="00E060BF" w:rsidP="00AF6673">
            <w:pPr>
              <w:pStyle w:val="TAC"/>
              <w:rPr>
                <w:rFonts w:eastAsiaTheme="minorEastAsia"/>
                <w:lang w:val="en-US" w:eastAsia="zh-CN"/>
              </w:rPr>
            </w:pPr>
          </w:p>
        </w:tc>
      </w:tr>
      <w:tr w:rsidR="00E060BF" w:rsidRPr="00480423" w14:paraId="694BE0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2EDEF3"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B2BD60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EF53A"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D2A9E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C0795" w14:textId="77777777" w:rsidR="00E060BF" w:rsidRPr="00480423" w:rsidRDefault="00E060BF" w:rsidP="00AF6673">
            <w:pPr>
              <w:pStyle w:val="TAC"/>
              <w:rPr>
                <w:rFonts w:eastAsiaTheme="minorEastAsia"/>
                <w:lang w:val="en-US" w:eastAsia="zh-CN"/>
              </w:rPr>
            </w:pPr>
          </w:p>
        </w:tc>
      </w:tr>
      <w:tr w:rsidR="00E060BF" w:rsidRPr="00480423" w14:paraId="2C6B0B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E05056"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1E76AA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9738C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70D58F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C01972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0FAC12"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491BA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B601AC"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10C5335" w14:textId="77777777" w:rsidTr="005A0D4C">
        <w:trPr>
          <w:trHeight w:val="29"/>
        </w:trPr>
        <w:tc>
          <w:tcPr>
            <w:tcW w:w="3066" w:type="dxa"/>
            <w:tcBorders>
              <w:top w:val="nil"/>
              <w:left w:val="single" w:sz="4" w:space="0" w:color="auto"/>
              <w:bottom w:val="nil"/>
              <w:right w:val="single" w:sz="4" w:space="0" w:color="auto"/>
            </w:tcBorders>
            <w:vAlign w:val="center"/>
          </w:tcPr>
          <w:p w14:paraId="21B5B19C"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26B62B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71DC2"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FD916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5C065BF" w14:textId="77777777" w:rsidR="00E060BF" w:rsidRPr="00480423" w:rsidRDefault="00E060BF" w:rsidP="00AF6673">
            <w:pPr>
              <w:pStyle w:val="TAC"/>
              <w:rPr>
                <w:rFonts w:eastAsiaTheme="minorEastAsia"/>
                <w:lang w:val="en-US" w:eastAsia="zh-CN"/>
              </w:rPr>
            </w:pPr>
          </w:p>
        </w:tc>
      </w:tr>
      <w:tr w:rsidR="00E060BF" w:rsidRPr="00480423" w14:paraId="3D5342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E11E28"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74E886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4714C"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0B62A6"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D465D4" w14:textId="77777777" w:rsidR="00E060BF" w:rsidRPr="00480423" w:rsidRDefault="00E060BF" w:rsidP="00AF6673">
            <w:pPr>
              <w:pStyle w:val="TAC"/>
              <w:rPr>
                <w:rFonts w:eastAsiaTheme="minorEastAsia"/>
                <w:lang w:val="en-US" w:eastAsia="zh-CN"/>
              </w:rPr>
            </w:pPr>
          </w:p>
        </w:tc>
      </w:tr>
      <w:tr w:rsidR="00E060BF" w:rsidRPr="00480423" w14:paraId="6F28A9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2E8D1F" w14:textId="77777777" w:rsidR="00E060BF" w:rsidRPr="00480423" w:rsidRDefault="00E060BF" w:rsidP="00AF6673">
            <w:pPr>
              <w:pStyle w:val="TAC"/>
              <w:rPr>
                <w:rFonts w:eastAsiaTheme="minorEastAsia"/>
                <w:color w:val="000000"/>
                <w:lang w:eastAsia="zh-CN"/>
              </w:rPr>
            </w:pPr>
            <w:r w:rsidRPr="00480423">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1AE8B8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CEE6E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1224B52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25477476"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4BA909"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EA093C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5183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568C5E" w14:textId="77777777" w:rsidTr="005A0D4C">
        <w:trPr>
          <w:trHeight w:val="29"/>
        </w:trPr>
        <w:tc>
          <w:tcPr>
            <w:tcW w:w="3066" w:type="dxa"/>
            <w:tcBorders>
              <w:top w:val="nil"/>
              <w:left w:val="single" w:sz="4" w:space="0" w:color="auto"/>
              <w:bottom w:val="nil"/>
              <w:right w:val="single" w:sz="4" w:space="0" w:color="auto"/>
            </w:tcBorders>
            <w:vAlign w:val="center"/>
          </w:tcPr>
          <w:p w14:paraId="05EFE864"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5FB2F64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FEE17"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DEDC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2B18BEA5" w14:textId="77777777" w:rsidR="00E060BF" w:rsidRPr="00480423" w:rsidRDefault="00E060BF" w:rsidP="00AF6673">
            <w:pPr>
              <w:pStyle w:val="TAC"/>
              <w:rPr>
                <w:rFonts w:eastAsiaTheme="minorEastAsia"/>
                <w:lang w:val="en-US" w:eastAsia="zh-CN"/>
              </w:rPr>
            </w:pPr>
          </w:p>
        </w:tc>
      </w:tr>
      <w:tr w:rsidR="00E060BF" w:rsidRPr="00480423" w14:paraId="2443E8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53D67A"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3957E88D"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14814"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B725D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B32BB30" w14:textId="77777777" w:rsidR="00E060BF" w:rsidRPr="00480423" w:rsidRDefault="00E060BF" w:rsidP="00AF6673">
            <w:pPr>
              <w:pStyle w:val="TAC"/>
              <w:rPr>
                <w:rFonts w:eastAsiaTheme="minorEastAsia"/>
                <w:lang w:val="en-US" w:eastAsia="zh-CN"/>
              </w:rPr>
            </w:pPr>
          </w:p>
        </w:tc>
      </w:tr>
      <w:tr w:rsidR="00E060BF" w:rsidRPr="00480423" w14:paraId="2453C457" w14:textId="77777777" w:rsidTr="005A0D4C">
        <w:trPr>
          <w:trHeight w:val="29"/>
        </w:trPr>
        <w:tc>
          <w:tcPr>
            <w:tcW w:w="3066" w:type="dxa"/>
            <w:tcBorders>
              <w:top w:val="single" w:sz="4" w:space="0" w:color="auto"/>
              <w:left w:val="single" w:sz="4" w:space="0" w:color="auto"/>
              <w:bottom w:val="nil"/>
              <w:right w:val="single" w:sz="4" w:space="0" w:color="auto"/>
            </w:tcBorders>
          </w:tcPr>
          <w:p w14:paraId="5C36465F"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29369DC1"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F4EB6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BD227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E056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249EFC" w14:textId="77777777" w:rsidTr="005A0D4C">
        <w:trPr>
          <w:trHeight w:val="29"/>
        </w:trPr>
        <w:tc>
          <w:tcPr>
            <w:tcW w:w="3066" w:type="dxa"/>
            <w:tcBorders>
              <w:top w:val="nil"/>
              <w:left w:val="single" w:sz="4" w:space="0" w:color="auto"/>
              <w:bottom w:val="nil"/>
              <w:right w:val="single" w:sz="4" w:space="0" w:color="auto"/>
            </w:tcBorders>
          </w:tcPr>
          <w:p w14:paraId="3CA00D7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331F34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4F1B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F15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266CB0" w14:textId="77777777" w:rsidR="00E060BF" w:rsidRPr="00480423" w:rsidRDefault="00E060BF" w:rsidP="00AF6673">
            <w:pPr>
              <w:pStyle w:val="TAC"/>
              <w:rPr>
                <w:rFonts w:eastAsiaTheme="minorEastAsia"/>
                <w:lang w:val="en-US" w:eastAsia="zh-CN"/>
              </w:rPr>
            </w:pPr>
          </w:p>
        </w:tc>
      </w:tr>
      <w:tr w:rsidR="00E060BF" w:rsidRPr="00480423" w14:paraId="65725089" w14:textId="77777777" w:rsidTr="005A0D4C">
        <w:trPr>
          <w:trHeight w:val="29"/>
        </w:trPr>
        <w:tc>
          <w:tcPr>
            <w:tcW w:w="3066" w:type="dxa"/>
            <w:tcBorders>
              <w:top w:val="nil"/>
              <w:left w:val="single" w:sz="4" w:space="0" w:color="auto"/>
              <w:bottom w:val="single" w:sz="4" w:space="0" w:color="auto"/>
              <w:right w:val="single" w:sz="4" w:space="0" w:color="auto"/>
            </w:tcBorders>
          </w:tcPr>
          <w:p w14:paraId="3EF41DE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62C50D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D26B9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B68C5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31B826" w14:textId="77777777" w:rsidR="00E060BF" w:rsidRPr="00480423" w:rsidRDefault="00E060BF" w:rsidP="00AF6673">
            <w:pPr>
              <w:pStyle w:val="TAC"/>
              <w:rPr>
                <w:rFonts w:eastAsiaTheme="minorEastAsia"/>
                <w:lang w:val="en-US" w:eastAsia="zh-CN"/>
              </w:rPr>
            </w:pPr>
          </w:p>
        </w:tc>
      </w:tr>
      <w:tr w:rsidR="00E060BF" w:rsidRPr="00480423" w14:paraId="329B0C61" w14:textId="77777777" w:rsidTr="005A0D4C">
        <w:trPr>
          <w:trHeight w:val="29"/>
        </w:trPr>
        <w:tc>
          <w:tcPr>
            <w:tcW w:w="3066" w:type="dxa"/>
            <w:tcBorders>
              <w:top w:val="single" w:sz="4" w:space="0" w:color="auto"/>
              <w:left w:val="single" w:sz="4" w:space="0" w:color="auto"/>
              <w:bottom w:val="nil"/>
              <w:right w:val="single" w:sz="4" w:space="0" w:color="auto"/>
            </w:tcBorders>
          </w:tcPr>
          <w:p w14:paraId="6D888397"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292D204F"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3D32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BE44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458F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AA86637" w14:textId="77777777" w:rsidTr="005A0D4C">
        <w:trPr>
          <w:trHeight w:val="29"/>
        </w:trPr>
        <w:tc>
          <w:tcPr>
            <w:tcW w:w="3066" w:type="dxa"/>
            <w:tcBorders>
              <w:top w:val="nil"/>
              <w:left w:val="single" w:sz="4" w:space="0" w:color="auto"/>
              <w:bottom w:val="nil"/>
              <w:right w:val="single" w:sz="4" w:space="0" w:color="auto"/>
            </w:tcBorders>
          </w:tcPr>
          <w:p w14:paraId="0136B44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2AAF469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32C7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15854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A7710A" w14:textId="77777777" w:rsidR="00E060BF" w:rsidRPr="00480423" w:rsidRDefault="00E060BF" w:rsidP="00AF6673">
            <w:pPr>
              <w:pStyle w:val="TAC"/>
              <w:rPr>
                <w:rFonts w:eastAsiaTheme="minorEastAsia"/>
                <w:lang w:val="en-US" w:eastAsia="zh-CN"/>
              </w:rPr>
            </w:pPr>
          </w:p>
        </w:tc>
      </w:tr>
      <w:tr w:rsidR="00E060BF" w:rsidRPr="00480423" w14:paraId="62B4E845" w14:textId="77777777" w:rsidTr="005A0D4C">
        <w:trPr>
          <w:trHeight w:val="29"/>
        </w:trPr>
        <w:tc>
          <w:tcPr>
            <w:tcW w:w="3066" w:type="dxa"/>
            <w:tcBorders>
              <w:top w:val="nil"/>
              <w:left w:val="single" w:sz="4" w:space="0" w:color="auto"/>
              <w:bottom w:val="single" w:sz="4" w:space="0" w:color="auto"/>
              <w:right w:val="single" w:sz="4" w:space="0" w:color="auto"/>
            </w:tcBorders>
          </w:tcPr>
          <w:p w14:paraId="7965F20A"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703745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9276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D46C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3351C30F" w14:textId="77777777" w:rsidR="00E060BF" w:rsidRPr="00480423" w:rsidRDefault="00E060BF" w:rsidP="00AF6673">
            <w:pPr>
              <w:pStyle w:val="TAC"/>
              <w:rPr>
                <w:rFonts w:eastAsiaTheme="minorEastAsia"/>
                <w:lang w:val="en-US" w:eastAsia="zh-CN"/>
              </w:rPr>
            </w:pPr>
          </w:p>
        </w:tc>
      </w:tr>
      <w:tr w:rsidR="00E060BF" w:rsidRPr="00480423" w14:paraId="7D8006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3F8664" w14:textId="77777777" w:rsidR="00E060BF" w:rsidRPr="00480423" w:rsidRDefault="00E060BF" w:rsidP="00AF6673">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2712" w:type="dxa"/>
            <w:tcBorders>
              <w:top w:val="single" w:sz="4" w:space="0" w:color="auto"/>
              <w:left w:val="single" w:sz="4" w:space="0" w:color="auto"/>
              <w:bottom w:val="nil"/>
              <w:right w:val="single" w:sz="4" w:space="0" w:color="auto"/>
            </w:tcBorders>
            <w:vAlign w:val="center"/>
          </w:tcPr>
          <w:p w14:paraId="0D1396AE" w14:textId="77777777" w:rsidR="00E060BF" w:rsidRDefault="00E060BF" w:rsidP="00AF6673">
            <w:pPr>
              <w:pStyle w:val="TAC"/>
              <w:rPr>
                <w:lang w:eastAsia="zh-CN"/>
              </w:rPr>
            </w:pPr>
            <w:r>
              <w:rPr>
                <w:lang w:eastAsia="zh-CN"/>
              </w:rPr>
              <w:t>CA_n2A-n71A</w:t>
            </w:r>
          </w:p>
          <w:p w14:paraId="43883759" w14:textId="77777777" w:rsidR="00E060BF" w:rsidRDefault="00E060BF" w:rsidP="00AF6673">
            <w:pPr>
              <w:pStyle w:val="TAC"/>
              <w:rPr>
                <w:lang w:eastAsia="zh-CN"/>
              </w:rPr>
            </w:pPr>
            <w:r>
              <w:rPr>
                <w:lang w:eastAsia="zh-CN"/>
              </w:rPr>
              <w:t>CA_n2A-n77A</w:t>
            </w:r>
          </w:p>
          <w:p w14:paraId="5BC03CA1" w14:textId="77777777" w:rsidR="00E060BF" w:rsidRPr="00480423" w:rsidRDefault="00E060BF" w:rsidP="00AF6673">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8E2CA85" w14:textId="77777777" w:rsidR="00E060BF" w:rsidRPr="00480423" w:rsidRDefault="00E060BF" w:rsidP="00AF6673">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804EF2"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86172DA" w14:textId="77777777" w:rsidR="00E060BF" w:rsidRPr="00480423" w:rsidRDefault="00E060BF" w:rsidP="00AF6673">
            <w:pPr>
              <w:pStyle w:val="TAC"/>
              <w:rPr>
                <w:rFonts w:eastAsiaTheme="minorEastAsia"/>
                <w:lang w:val="en-US" w:eastAsia="zh-CN"/>
              </w:rPr>
            </w:pPr>
            <w:r>
              <w:rPr>
                <w:lang w:eastAsia="zh-CN"/>
              </w:rPr>
              <w:t>0</w:t>
            </w:r>
          </w:p>
        </w:tc>
      </w:tr>
      <w:tr w:rsidR="00E060BF" w:rsidRPr="00480423" w14:paraId="480BF788" w14:textId="77777777" w:rsidTr="005A0D4C">
        <w:trPr>
          <w:trHeight w:val="29"/>
        </w:trPr>
        <w:tc>
          <w:tcPr>
            <w:tcW w:w="3066" w:type="dxa"/>
            <w:tcBorders>
              <w:top w:val="nil"/>
              <w:left w:val="single" w:sz="4" w:space="0" w:color="auto"/>
              <w:bottom w:val="nil"/>
              <w:right w:val="single" w:sz="4" w:space="0" w:color="auto"/>
            </w:tcBorders>
            <w:vAlign w:val="center"/>
          </w:tcPr>
          <w:p w14:paraId="337FF5B9"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4F028403"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F3DB5" w14:textId="77777777" w:rsidR="00E060BF" w:rsidRPr="00480423" w:rsidRDefault="00E060BF" w:rsidP="00AF6673">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3F21B2"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38FC7471" w14:textId="77777777" w:rsidR="00E060BF" w:rsidRPr="00480423" w:rsidRDefault="00E060BF" w:rsidP="00AF6673">
            <w:pPr>
              <w:pStyle w:val="TAC"/>
              <w:rPr>
                <w:rFonts w:eastAsiaTheme="minorEastAsia"/>
                <w:lang w:val="en-US" w:eastAsia="zh-CN"/>
              </w:rPr>
            </w:pPr>
          </w:p>
        </w:tc>
      </w:tr>
      <w:tr w:rsidR="00E060BF" w:rsidRPr="00480423" w14:paraId="6D6D00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23E624"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2409C5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B78D8" w14:textId="77777777" w:rsidR="00E060BF" w:rsidRPr="00480423" w:rsidRDefault="00E060BF" w:rsidP="00AF6673">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5A17E73C"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0ED0CC" w14:textId="77777777" w:rsidR="00E060BF" w:rsidRPr="00480423" w:rsidRDefault="00E060BF" w:rsidP="00AF6673">
            <w:pPr>
              <w:pStyle w:val="TAC"/>
              <w:rPr>
                <w:rFonts w:eastAsiaTheme="minorEastAsia"/>
                <w:lang w:val="en-US" w:eastAsia="zh-CN"/>
              </w:rPr>
            </w:pPr>
          </w:p>
        </w:tc>
      </w:tr>
      <w:tr w:rsidR="00E060BF" w:rsidRPr="00480423" w14:paraId="562756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B6E331" w14:textId="77777777" w:rsidR="00E060BF" w:rsidRPr="00480423" w:rsidRDefault="00E060BF" w:rsidP="00AF6673">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2712" w:type="dxa"/>
            <w:tcBorders>
              <w:top w:val="single" w:sz="4" w:space="0" w:color="auto"/>
              <w:left w:val="single" w:sz="4" w:space="0" w:color="auto"/>
              <w:bottom w:val="nil"/>
              <w:right w:val="single" w:sz="4" w:space="0" w:color="auto"/>
            </w:tcBorders>
            <w:vAlign w:val="center"/>
          </w:tcPr>
          <w:p w14:paraId="48369742" w14:textId="77777777" w:rsidR="00E060BF" w:rsidRDefault="00E060BF" w:rsidP="00AF6673">
            <w:pPr>
              <w:pStyle w:val="TAC"/>
              <w:rPr>
                <w:lang w:eastAsia="zh-CN"/>
              </w:rPr>
            </w:pPr>
            <w:r>
              <w:rPr>
                <w:lang w:eastAsia="zh-CN"/>
              </w:rPr>
              <w:t>CA_n2A-n71A</w:t>
            </w:r>
          </w:p>
          <w:p w14:paraId="71558B40" w14:textId="77777777" w:rsidR="00E060BF" w:rsidRDefault="00E060BF" w:rsidP="00AF6673">
            <w:pPr>
              <w:pStyle w:val="TAC"/>
              <w:rPr>
                <w:lang w:eastAsia="zh-CN"/>
              </w:rPr>
            </w:pPr>
            <w:r>
              <w:rPr>
                <w:lang w:eastAsia="zh-CN"/>
              </w:rPr>
              <w:t>CA_n2A-n77A</w:t>
            </w:r>
          </w:p>
          <w:p w14:paraId="79CC1301" w14:textId="77777777" w:rsidR="00E060BF" w:rsidRPr="00480423" w:rsidRDefault="00E060BF" w:rsidP="00AF6673">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501F7D7" w14:textId="77777777" w:rsidR="00E060BF" w:rsidRPr="00480423" w:rsidRDefault="00E060BF" w:rsidP="00AF6673">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8DAAED"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0E32C4C" w14:textId="77777777" w:rsidR="00E060BF" w:rsidRPr="00480423" w:rsidRDefault="00E060BF" w:rsidP="00AF6673">
            <w:pPr>
              <w:pStyle w:val="TAC"/>
              <w:rPr>
                <w:rFonts w:eastAsiaTheme="minorEastAsia"/>
                <w:lang w:val="en-US" w:eastAsia="zh-CN"/>
              </w:rPr>
            </w:pPr>
            <w:r>
              <w:rPr>
                <w:lang w:eastAsia="zh-CN"/>
              </w:rPr>
              <w:t>0</w:t>
            </w:r>
          </w:p>
        </w:tc>
      </w:tr>
      <w:tr w:rsidR="00E060BF" w:rsidRPr="00480423" w14:paraId="44ED9363" w14:textId="77777777" w:rsidTr="005A0D4C">
        <w:trPr>
          <w:trHeight w:val="29"/>
        </w:trPr>
        <w:tc>
          <w:tcPr>
            <w:tcW w:w="3066" w:type="dxa"/>
            <w:tcBorders>
              <w:top w:val="nil"/>
              <w:left w:val="single" w:sz="4" w:space="0" w:color="auto"/>
              <w:bottom w:val="nil"/>
              <w:right w:val="single" w:sz="4" w:space="0" w:color="auto"/>
            </w:tcBorders>
            <w:vAlign w:val="center"/>
          </w:tcPr>
          <w:p w14:paraId="3E2F1059"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E92EC9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C2B69" w14:textId="77777777" w:rsidR="00E060BF" w:rsidRPr="00480423" w:rsidRDefault="00E060BF" w:rsidP="00AF6673">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6A35F4"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6EA4D789" w14:textId="77777777" w:rsidR="00E060BF" w:rsidRPr="00480423" w:rsidRDefault="00E060BF" w:rsidP="00AF6673">
            <w:pPr>
              <w:pStyle w:val="TAC"/>
              <w:rPr>
                <w:rFonts w:eastAsiaTheme="minorEastAsia"/>
                <w:lang w:val="en-US" w:eastAsia="zh-CN"/>
              </w:rPr>
            </w:pPr>
          </w:p>
        </w:tc>
      </w:tr>
      <w:tr w:rsidR="00E060BF" w:rsidRPr="00480423" w14:paraId="5A5965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3C171A"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14F2DF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4322E" w14:textId="77777777" w:rsidR="00E060BF" w:rsidRPr="00480423" w:rsidRDefault="00E060BF" w:rsidP="00AF6673">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5725DE6F"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62D32C5A" w14:textId="77777777" w:rsidR="00E060BF" w:rsidRPr="00480423" w:rsidRDefault="00E060BF" w:rsidP="00AF6673">
            <w:pPr>
              <w:pStyle w:val="TAC"/>
              <w:rPr>
                <w:rFonts w:eastAsiaTheme="minorEastAsia"/>
                <w:lang w:val="en-US" w:eastAsia="zh-CN"/>
              </w:rPr>
            </w:pPr>
          </w:p>
        </w:tc>
      </w:tr>
      <w:tr w:rsidR="00E060BF" w:rsidRPr="00480423" w14:paraId="4C20CE65" w14:textId="77777777" w:rsidTr="005A0D4C">
        <w:trPr>
          <w:trHeight w:val="29"/>
        </w:trPr>
        <w:tc>
          <w:tcPr>
            <w:tcW w:w="3066" w:type="dxa"/>
            <w:tcBorders>
              <w:top w:val="single" w:sz="4" w:space="0" w:color="auto"/>
              <w:left w:val="single" w:sz="4" w:space="0" w:color="auto"/>
              <w:bottom w:val="nil"/>
              <w:right w:val="single" w:sz="4" w:space="0" w:color="auto"/>
            </w:tcBorders>
          </w:tcPr>
          <w:p w14:paraId="3291A2FB"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18265200"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112483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C8F92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0B93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66EBD62" w14:textId="77777777" w:rsidTr="005A0D4C">
        <w:trPr>
          <w:trHeight w:val="29"/>
        </w:trPr>
        <w:tc>
          <w:tcPr>
            <w:tcW w:w="3066" w:type="dxa"/>
            <w:tcBorders>
              <w:top w:val="nil"/>
              <w:left w:val="single" w:sz="4" w:space="0" w:color="auto"/>
              <w:bottom w:val="nil"/>
              <w:right w:val="single" w:sz="4" w:space="0" w:color="auto"/>
            </w:tcBorders>
          </w:tcPr>
          <w:p w14:paraId="219AC558"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499193D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E174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4E74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DAD6CA" w14:textId="77777777" w:rsidR="00E060BF" w:rsidRPr="00480423" w:rsidRDefault="00E060BF" w:rsidP="00AF6673">
            <w:pPr>
              <w:pStyle w:val="TAC"/>
              <w:rPr>
                <w:rFonts w:eastAsiaTheme="minorEastAsia"/>
                <w:lang w:val="en-US" w:eastAsia="zh-CN"/>
              </w:rPr>
            </w:pPr>
          </w:p>
        </w:tc>
      </w:tr>
      <w:tr w:rsidR="00E060BF" w:rsidRPr="00480423" w14:paraId="658EF12A" w14:textId="77777777" w:rsidTr="005A0D4C">
        <w:trPr>
          <w:trHeight w:val="29"/>
        </w:trPr>
        <w:tc>
          <w:tcPr>
            <w:tcW w:w="3066" w:type="dxa"/>
            <w:tcBorders>
              <w:top w:val="nil"/>
              <w:left w:val="single" w:sz="4" w:space="0" w:color="auto"/>
              <w:bottom w:val="single" w:sz="4" w:space="0" w:color="auto"/>
              <w:right w:val="single" w:sz="4" w:space="0" w:color="auto"/>
            </w:tcBorders>
          </w:tcPr>
          <w:p w14:paraId="6163FC5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3D4881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75E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734D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6D8B89" w14:textId="77777777" w:rsidR="00E060BF" w:rsidRPr="00480423" w:rsidRDefault="00E060BF" w:rsidP="00AF6673">
            <w:pPr>
              <w:pStyle w:val="TAC"/>
              <w:rPr>
                <w:rFonts w:eastAsiaTheme="minorEastAsia"/>
                <w:lang w:val="en-US" w:eastAsia="zh-CN"/>
              </w:rPr>
            </w:pPr>
          </w:p>
        </w:tc>
      </w:tr>
      <w:tr w:rsidR="00E060BF" w:rsidRPr="00480423" w14:paraId="6F3B999D" w14:textId="77777777" w:rsidTr="005A0D4C">
        <w:trPr>
          <w:trHeight w:val="29"/>
        </w:trPr>
        <w:tc>
          <w:tcPr>
            <w:tcW w:w="3066" w:type="dxa"/>
            <w:tcBorders>
              <w:top w:val="single" w:sz="4" w:space="0" w:color="auto"/>
              <w:left w:val="single" w:sz="4" w:space="0" w:color="auto"/>
              <w:bottom w:val="nil"/>
              <w:right w:val="single" w:sz="4" w:space="0" w:color="auto"/>
            </w:tcBorders>
          </w:tcPr>
          <w:p w14:paraId="37C6D5C3"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62037D31"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AE6BB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B25E9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E437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45E65A" w14:textId="77777777" w:rsidTr="005A0D4C">
        <w:trPr>
          <w:trHeight w:val="29"/>
        </w:trPr>
        <w:tc>
          <w:tcPr>
            <w:tcW w:w="3066" w:type="dxa"/>
            <w:tcBorders>
              <w:top w:val="nil"/>
              <w:left w:val="single" w:sz="4" w:space="0" w:color="auto"/>
              <w:bottom w:val="nil"/>
              <w:right w:val="single" w:sz="4" w:space="0" w:color="auto"/>
            </w:tcBorders>
          </w:tcPr>
          <w:p w14:paraId="5C810635"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5CD807E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B505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ABBF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CCDE137" w14:textId="77777777" w:rsidR="00E060BF" w:rsidRPr="00480423" w:rsidRDefault="00E060BF" w:rsidP="00AF6673">
            <w:pPr>
              <w:pStyle w:val="TAC"/>
              <w:rPr>
                <w:rFonts w:eastAsiaTheme="minorEastAsia"/>
                <w:lang w:val="en-US" w:eastAsia="zh-CN"/>
              </w:rPr>
            </w:pPr>
          </w:p>
        </w:tc>
      </w:tr>
      <w:tr w:rsidR="00E060BF" w:rsidRPr="00480423" w14:paraId="2F2DE8AE" w14:textId="77777777" w:rsidTr="005A0D4C">
        <w:trPr>
          <w:trHeight w:val="29"/>
        </w:trPr>
        <w:tc>
          <w:tcPr>
            <w:tcW w:w="3066" w:type="dxa"/>
            <w:tcBorders>
              <w:top w:val="nil"/>
              <w:left w:val="single" w:sz="4" w:space="0" w:color="auto"/>
              <w:bottom w:val="single" w:sz="4" w:space="0" w:color="auto"/>
              <w:right w:val="single" w:sz="4" w:space="0" w:color="auto"/>
            </w:tcBorders>
          </w:tcPr>
          <w:p w14:paraId="51A2EFB3"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2D27A2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A5C3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3C68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59871B44" w14:textId="77777777" w:rsidR="00E060BF" w:rsidRPr="00480423" w:rsidRDefault="00E060BF" w:rsidP="00AF6673">
            <w:pPr>
              <w:pStyle w:val="TAC"/>
              <w:rPr>
                <w:rFonts w:eastAsiaTheme="minorEastAsia"/>
                <w:lang w:val="en-US" w:eastAsia="zh-CN"/>
              </w:rPr>
            </w:pPr>
          </w:p>
        </w:tc>
      </w:tr>
      <w:tr w:rsidR="00E060BF" w:rsidRPr="00480423" w14:paraId="6FA7B5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44210C"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43B487E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CF5C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3C6B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EBB39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266D97" w14:textId="77777777" w:rsidTr="005A0D4C">
        <w:trPr>
          <w:trHeight w:val="29"/>
        </w:trPr>
        <w:tc>
          <w:tcPr>
            <w:tcW w:w="3066" w:type="dxa"/>
            <w:tcBorders>
              <w:top w:val="nil"/>
              <w:left w:val="single" w:sz="4" w:space="0" w:color="auto"/>
              <w:bottom w:val="nil"/>
              <w:right w:val="single" w:sz="4" w:space="0" w:color="auto"/>
            </w:tcBorders>
            <w:vAlign w:val="center"/>
          </w:tcPr>
          <w:p w14:paraId="0FF9C7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A80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824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A95E0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895FA1" w14:textId="77777777" w:rsidR="00E060BF" w:rsidRPr="00480423" w:rsidRDefault="00E060BF" w:rsidP="00AF6673">
            <w:pPr>
              <w:pStyle w:val="TAC"/>
              <w:rPr>
                <w:rFonts w:eastAsiaTheme="minorEastAsia"/>
                <w:lang w:val="en-US" w:eastAsia="zh-CN"/>
              </w:rPr>
            </w:pPr>
          </w:p>
        </w:tc>
      </w:tr>
      <w:tr w:rsidR="00E060BF" w:rsidRPr="00480423" w14:paraId="6807E503" w14:textId="77777777" w:rsidTr="005A0D4C">
        <w:trPr>
          <w:trHeight w:val="29"/>
        </w:trPr>
        <w:tc>
          <w:tcPr>
            <w:tcW w:w="3066" w:type="dxa"/>
            <w:tcBorders>
              <w:top w:val="nil"/>
              <w:left w:val="single" w:sz="4" w:space="0" w:color="auto"/>
              <w:bottom w:val="nil"/>
              <w:right w:val="single" w:sz="4" w:space="0" w:color="auto"/>
            </w:tcBorders>
            <w:vAlign w:val="center"/>
          </w:tcPr>
          <w:p w14:paraId="0E472C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7D1A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983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BCC0C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53CC96A" w14:textId="77777777" w:rsidR="00E060BF" w:rsidRPr="00480423" w:rsidRDefault="00E060BF" w:rsidP="00AF6673">
            <w:pPr>
              <w:pStyle w:val="TAC"/>
              <w:rPr>
                <w:rFonts w:eastAsiaTheme="minorEastAsia"/>
                <w:lang w:val="en-US" w:eastAsia="zh-CN"/>
              </w:rPr>
            </w:pPr>
          </w:p>
        </w:tc>
      </w:tr>
      <w:tr w:rsidR="00E060BF" w:rsidRPr="00480423" w14:paraId="31BACB8D" w14:textId="77777777" w:rsidTr="005A0D4C">
        <w:trPr>
          <w:trHeight w:val="29"/>
        </w:trPr>
        <w:tc>
          <w:tcPr>
            <w:tcW w:w="3066" w:type="dxa"/>
            <w:tcBorders>
              <w:top w:val="nil"/>
              <w:left w:val="single" w:sz="4" w:space="0" w:color="auto"/>
              <w:bottom w:val="nil"/>
              <w:right w:val="single" w:sz="4" w:space="0" w:color="auto"/>
            </w:tcBorders>
            <w:vAlign w:val="center"/>
          </w:tcPr>
          <w:p w14:paraId="11E98773"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6FDF4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CA_n3A-n5A</w:t>
            </w:r>
          </w:p>
          <w:p w14:paraId="17A1AAD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30246B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029B7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7F83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5E308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720F921" w14:textId="77777777" w:rsidTr="005A0D4C">
        <w:trPr>
          <w:trHeight w:val="29"/>
        </w:trPr>
        <w:tc>
          <w:tcPr>
            <w:tcW w:w="3066" w:type="dxa"/>
            <w:tcBorders>
              <w:top w:val="nil"/>
              <w:left w:val="single" w:sz="4" w:space="0" w:color="auto"/>
              <w:bottom w:val="nil"/>
              <w:right w:val="single" w:sz="4" w:space="0" w:color="auto"/>
            </w:tcBorders>
            <w:vAlign w:val="center"/>
          </w:tcPr>
          <w:p w14:paraId="661FAE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9FD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62A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BC6E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F6EE4F" w14:textId="77777777" w:rsidR="00E060BF" w:rsidRPr="00480423" w:rsidRDefault="00E060BF" w:rsidP="00AF6673">
            <w:pPr>
              <w:pStyle w:val="TAC"/>
              <w:rPr>
                <w:rFonts w:eastAsiaTheme="minorEastAsia"/>
                <w:lang w:val="en-US" w:eastAsia="zh-CN"/>
              </w:rPr>
            </w:pPr>
          </w:p>
        </w:tc>
      </w:tr>
      <w:tr w:rsidR="00E060BF" w:rsidRPr="00480423" w14:paraId="5FF5ED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025C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9707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06F1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6879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9139988" w14:textId="77777777" w:rsidR="00E060BF" w:rsidRPr="00480423" w:rsidRDefault="00E060BF" w:rsidP="00AF6673">
            <w:pPr>
              <w:pStyle w:val="TAC"/>
              <w:rPr>
                <w:rFonts w:eastAsiaTheme="minorEastAsia"/>
                <w:lang w:val="en-US" w:eastAsia="zh-CN"/>
              </w:rPr>
            </w:pPr>
          </w:p>
        </w:tc>
      </w:tr>
      <w:tr w:rsidR="00E060BF" w:rsidRPr="00480423" w14:paraId="0E8EEBDE" w14:textId="77777777" w:rsidTr="005A0D4C">
        <w:trPr>
          <w:trHeight w:val="29"/>
        </w:trPr>
        <w:tc>
          <w:tcPr>
            <w:tcW w:w="3066" w:type="dxa"/>
            <w:tcBorders>
              <w:top w:val="nil"/>
              <w:left w:val="single" w:sz="4" w:space="0" w:color="auto"/>
              <w:bottom w:val="nil"/>
              <w:right w:val="single" w:sz="4" w:space="0" w:color="auto"/>
            </w:tcBorders>
            <w:vAlign w:val="center"/>
          </w:tcPr>
          <w:p w14:paraId="78B7FF37"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45C6C7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F0E5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A0685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5D09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1C0BD7" w14:textId="77777777" w:rsidTr="005A0D4C">
        <w:trPr>
          <w:trHeight w:val="29"/>
        </w:trPr>
        <w:tc>
          <w:tcPr>
            <w:tcW w:w="3066" w:type="dxa"/>
            <w:tcBorders>
              <w:top w:val="nil"/>
              <w:left w:val="single" w:sz="4" w:space="0" w:color="auto"/>
              <w:bottom w:val="nil"/>
              <w:right w:val="single" w:sz="4" w:space="0" w:color="auto"/>
            </w:tcBorders>
            <w:vAlign w:val="center"/>
          </w:tcPr>
          <w:p w14:paraId="1BFB60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B468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6B3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1668C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BE5051" w14:textId="77777777" w:rsidR="00E060BF" w:rsidRPr="00480423" w:rsidRDefault="00E060BF" w:rsidP="00AF6673">
            <w:pPr>
              <w:pStyle w:val="TAC"/>
              <w:rPr>
                <w:rFonts w:eastAsiaTheme="minorEastAsia"/>
                <w:lang w:val="en-US" w:eastAsia="zh-CN"/>
              </w:rPr>
            </w:pPr>
          </w:p>
        </w:tc>
      </w:tr>
      <w:tr w:rsidR="00E060BF" w:rsidRPr="00480423" w14:paraId="0CB9F16F" w14:textId="77777777" w:rsidTr="005A0D4C">
        <w:trPr>
          <w:trHeight w:val="29"/>
        </w:trPr>
        <w:tc>
          <w:tcPr>
            <w:tcW w:w="3066" w:type="dxa"/>
            <w:tcBorders>
              <w:top w:val="nil"/>
              <w:left w:val="single" w:sz="4" w:space="0" w:color="auto"/>
              <w:bottom w:val="nil"/>
              <w:right w:val="single" w:sz="4" w:space="0" w:color="auto"/>
            </w:tcBorders>
            <w:vAlign w:val="center"/>
          </w:tcPr>
          <w:p w14:paraId="75FF1D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284F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8AA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2742F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D400985" w14:textId="77777777" w:rsidR="00E060BF" w:rsidRPr="00480423" w:rsidRDefault="00E060BF" w:rsidP="00AF6673">
            <w:pPr>
              <w:pStyle w:val="TAC"/>
              <w:rPr>
                <w:rFonts w:eastAsiaTheme="minorEastAsia"/>
                <w:lang w:val="en-US" w:eastAsia="zh-CN"/>
              </w:rPr>
            </w:pPr>
          </w:p>
        </w:tc>
      </w:tr>
      <w:tr w:rsidR="00E060BF" w:rsidRPr="00480423" w14:paraId="5FD0F94E" w14:textId="77777777" w:rsidTr="005A0D4C">
        <w:trPr>
          <w:trHeight w:val="29"/>
        </w:trPr>
        <w:tc>
          <w:tcPr>
            <w:tcW w:w="3066" w:type="dxa"/>
            <w:tcBorders>
              <w:top w:val="nil"/>
              <w:left w:val="single" w:sz="4" w:space="0" w:color="auto"/>
              <w:bottom w:val="nil"/>
              <w:right w:val="single" w:sz="4" w:space="0" w:color="auto"/>
            </w:tcBorders>
            <w:vAlign w:val="center"/>
          </w:tcPr>
          <w:p w14:paraId="546FF90E"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6B25D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CA_n3A-n5A</w:t>
            </w:r>
          </w:p>
          <w:p w14:paraId="63C2D25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40CDD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3CA6CF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67918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9AAC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ECAA9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3049814" w14:textId="77777777" w:rsidTr="005A0D4C">
        <w:trPr>
          <w:trHeight w:val="29"/>
        </w:trPr>
        <w:tc>
          <w:tcPr>
            <w:tcW w:w="3066" w:type="dxa"/>
            <w:tcBorders>
              <w:top w:val="nil"/>
              <w:left w:val="single" w:sz="4" w:space="0" w:color="auto"/>
              <w:bottom w:val="nil"/>
              <w:right w:val="single" w:sz="4" w:space="0" w:color="auto"/>
            </w:tcBorders>
            <w:vAlign w:val="center"/>
          </w:tcPr>
          <w:p w14:paraId="6EF903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1A2AB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699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962C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2A68D6" w14:textId="77777777" w:rsidR="00E060BF" w:rsidRPr="00480423" w:rsidRDefault="00E060BF" w:rsidP="00AF6673">
            <w:pPr>
              <w:pStyle w:val="TAC"/>
              <w:rPr>
                <w:rFonts w:eastAsiaTheme="minorEastAsia"/>
                <w:lang w:val="en-US" w:eastAsia="zh-CN"/>
              </w:rPr>
            </w:pPr>
          </w:p>
        </w:tc>
      </w:tr>
      <w:tr w:rsidR="00E060BF" w:rsidRPr="00480423" w14:paraId="3208D4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4B3C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53C01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C0A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3D87F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995C739" w14:textId="77777777" w:rsidR="00E060BF" w:rsidRPr="00480423" w:rsidRDefault="00E060BF" w:rsidP="00AF6673">
            <w:pPr>
              <w:pStyle w:val="TAC"/>
              <w:rPr>
                <w:rFonts w:eastAsiaTheme="minorEastAsia"/>
                <w:lang w:val="en-US" w:eastAsia="zh-CN"/>
              </w:rPr>
            </w:pPr>
          </w:p>
        </w:tc>
      </w:tr>
      <w:tr w:rsidR="00E060BF" w:rsidRPr="00480423" w14:paraId="76C1B8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C3E02A"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507B6C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F38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692E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3559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2BB0727" w14:textId="77777777" w:rsidTr="005A0D4C">
        <w:trPr>
          <w:trHeight w:val="29"/>
        </w:trPr>
        <w:tc>
          <w:tcPr>
            <w:tcW w:w="3066" w:type="dxa"/>
            <w:tcBorders>
              <w:top w:val="nil"/>
              <w:left w:val="single" w:sz="4" w:space="0" w:color="auto"/>
              <w:bottom w:val="nil"/>
              <w:right w:val="single" w:sz="4" w:space="0" w:color="auto"/>
            </w:tcBorders>
            <w:vAlign w:val="center"/>
          </w:tcPr>
          <w:p w14:paraId="00D3C43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71B2F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B39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994A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DB077C" w14:textId="77777777" w:rsidR="00E060BF" w:rsidRPr="00480423" w:rsidRDefault="00E060BF" w:rsidP="00AF6673">
            <w:pPr>
              <w:pStyle w:val="TAC"/>
              <w:rPr>
                <w:rFonts w:eastAsiaTheme="minorEastAsia"/>
                <w:lang w:val="en-US" w:eastAsia="zh-CN"/>
              </w:rPr>
            </w:pPr>
          </w:p>
        </w:tc>
      </w:tr>
      <w:tr w:rsidR="00E060BF" w:rsidRPr="00480423" w14:paraId="3B65BA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0E143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32B8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9E8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998E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DF6429A" w14:textId="77777777" w:rsidR="00E060BF" w:rsidRPr="00480423" w:rsidRDefault="00E060BF" w:rsidP="00AF6673">
            <w:pPr>
              <w:pStyle w:val="TAC"/>
              <w:rPr>
                <w:rFonts w:eastAsiaTheme="minorEastAsia"/>
                <w:lang w:val="en-US" w:eastAsia="zh-CN"/>
              </w:rPr>
            </w:pPr>
          </w:p>
        </w:tc>
      </w:tr>
      <w:tr w:rsidR="00E060BF" w:rsidRPr="00480423" w14:paraId="7E7CA556" w14:textId="77777777" w:rsidTr="005A0D4C">
        <w:trPr>
          <w:trHeight w:val="29"/>
        </w:trPr>
        <w:tc>
          <w:tcPr>
            <w:tcW w:w="3066" w:type="dxa"/>
            <w:tcBorders>
              <w:top w:val="nil"/>
              <w:left w:val="single" w:sz="4" w:space="0" w:color="auto"/>
              <w:bottom w:val="nil"/>
              <w:right w:val="single" w:sz="4" w:space="0" w:color="auto"/>
            </w:tcBorders>
            <w:vAlign w:val="center"/>
          </w:tcPr>
          <w:p w14:paraId="48BA496A"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D9F5667" w14:textId="77777777" w:rsidR="00E060BF" w:rsidRPr="008523D2" w:rsidRDefault="00E060BF" w:rsidP="00AF6673">
            <w:pPr>
              <w:pStyle w:val="TAC"/>
              <w:rPr>
                <w:lang w:eastAsia="zh-CN"/>
              </w:rPr>
            </w:pPr>
            <w:r w:rsidRPr="008523D2">
              <w:rPr>
                <w:lang w:eastAsia="zh-CN"/>
              </w:rPr>
              <w:t>CA_n3A-n5A</w:t>
            </w:r>
          </w:p>
          <w:p w14:paraId="54C280AA" w14:textId="77777777" w:rsidR="00E060BF" w:rsidRPr="008523D2" w:rsidRDefault="00E060BF" w:rsidP="00AF6673">
            <w:pPr>
              <w:pStyle w:val="TAC"/>
              <w:rPr>
                <w:lang w:eastAsia="zh-CN"/>
              </w:rPr>
            </w:pPr>
            <w:r w:rsidRPr="008523D2">
              <w:rPr>
                <w:lang w:eastAsia="zh-CN"/>
              </w:rPr>
              <w:t>CA_n3A-n28A</w:t>
            </w:r>
          </w:p>
          <w:p w14:paraId="44CECC07" w14:textId="77777777" w:rsidR="00E060BF" w:rsidRPr="00480423" w:rsidRDefault="00E060BF" w:rsidP="00AF6673">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C761351" w14:textId="77777777" w:rsidR="00E060BF" w:rsidRPr="00480423" w:rsidRDefault="00E060BF" w:rsidP="00AF6673">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CFDE0B"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986411D"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9892057" w14:textId="77777777" w:rsidTr="005A0D4C">
        <w:trPr>
          <w:trHeight w:val="29"/>
        </w:trPr>
        <w:tc>
          <w:tcPr>
            <w:tcW w:w="3066" w:type="dxa"/>
            <w:tcBorders>
              <w:top w:val="nil"/>
              <w:left w:val="single" w:sz="4" w:space="0" w:color="auto"/>
              <w:bottom w:val="nil"/>
              <w:right w:val="single" w:sz="4" w:space="0" w:color="auto"/>
            </w:tcBorders>
            <w:vAlign w:val="center"/>
          </w:tcPr>
          <w:p w14:paraId="0EDFD0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F32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76699" w14:textId="77777777" w:rsidR="00E060BF" w:rsidRPr="00480423" w:rsidRDefault="00E060BF" w:rsidP="00AF6673">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77AFF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DA62292" w14:textId="77777777" w:rsidR="00E060BF" w:rsidRPr="00480423" w:rsidRDefault="00E060BF" w:rsidP="00AF6673">
            <w:pPr>
              <w:pStyle w:val="TAC"/>
              <w:rPr>
                <w:rFonts w:eastAsiaTheme="minorEastAsia"/>
                <w:lang w:val="en-US" w:eastAsia="zh-CN"/>
              </w:rPr>
            </w:pPr>
          </w:p>
        </w:tc>
      </w:tr>
      <w:tr w:rsidR="00E060BF" w:rsidRPr="00480423" w14:paraId="261991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AA99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457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C3AE4" w14:textId="77777777" w:rsidR="00E060BF" w:rsidRPr="00480423" w:rsidRDefault="00E060BF" w:rsidP="00AF6673">
            <w:pPr>
              <w:pStyle w:val="TAC"/>
              <w:rPr>
                <w:rFonts w:eastAsiaTheme="minorEastAsia"/>
                <w:lang w:val="en-US" w:eastAsia="zh-CN"/>
              </w:rPr>
            </w:pPr>
            <w:r w:rsidRPr="008523D2">
              <w:rPr>
                <w:rFonts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AC02BD"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6F1D232" w14:textId="77777777" w:rsidR="00E060BF" w:rsidRPr="00480423" w:rsidRDefault="00E060BF" w:rsidP="00AF6673">
            <w:pPr>
              <w:pStyle w:val="TAC"/>
              <w:rPr>
                <w:rFonts w:eastAsiaTheme="minorEastAsia"/>
                <w:lang w:val="en-US" w:eastAsia="zh-CN"/>
              </w:rPr>
            </w:pPr>
          </w:p>
        </w:tc>
      </w:tr>
      <w:tr w:rsidR="00E060BF" w:rsidRPr="00480423" w14:paraId="24ED4C4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E4EF01" w14:textId="77777777" w:rsidR="00E060BF" w:rsidRPr="00480423" w:rsidRDefault="00E060BF" w:rsidP="00AF6673">
            <w:pPr>
              <w:pStyle w:val="TAC"/>
              <w:rPr>
                <w:rFonts w:eastAsiaTheme="minorEastAsia"/>
                <w:lang w:val="sv-SE" w:eastAsia="zh-CN"/>
              </w:rPr>
            </w:pPr>
            <w:r w:rsidRPr="00480423">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12B1D5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CA_n3A-n5A</w:t>
            </w:r>
          </w:p>
          <w:p w14:paraId="4B4B00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175385DD"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A4320E2"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5187B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D177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ED88B14" w14:textId="77777777" w:rsidTr="005A0D4C">
        <w:trPr>
          <w:trHeight w:val="29"/>
        </w:trPr>
        <w:tc>
          <w:tcPr>
            <w:tcW w:w="3066" w:type="dxa"/>
            <w:tcBorders>
              <w:top w:val="nil"/>
              <w:left w:val="single" w:sz="4" w:space="0" w:color="auto"/>
              <w:bottom w:val="nil"/>
              <w:right w:val="single" w:sz="4" w:space="0" w:color="auto"/>
            </w:tcBorders>
            <w:vAlign w:val="center"/>
          </w:tcPr>
          <w:p w14:paraId="3E94666F"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2A88F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54100"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2B6B9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CBBB2E" w14:textId="77777777" w:rsidR="00E060BF" w:rsidRPr="00480423" w:rsidRDefault="00E060BF" w:rsidP="00AF6673">
            <w:pPr>
              <w:pStyle w:val="TAC"/>
              <w:rPr>
                <w:rFonts w:eastAsiaTheme="minorEastAsia"/>
                <w:lang w:val="en-US" w:eastAsia="zh-CN"/>
              </w:rPr>
            </w:pPr>
          </w:p>
        </w:tc>
      </w:tr>
      <w:tr w:rsidR="00E060BF" w:rsidRPr="00480423" w14:paraId="62C4C6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5C876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CC2A40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B69D2"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B7900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1C53BA" w14:textId="77777777" w:rsidR="00E060BF" w:rsidRPr="00480423" w:rsidRDefault="00E060BF" w:rsidP="00AF6673">
            <w:pPr>
              <w:pStyle w:val="TAC"/>
              <w:rPr>
                <w:rFonts w:eastAsiaTheme="minorEastAsia"/>
                <w:lang w:val="en-US" w:eastAsia="zh-CN"/>
              </w:rPr>
            </w:pPr>
          </w:p>
        </w:tc>
      </w:tr>
      <w:tr w:rsidR="00E060BF" w:rsidRPr="00480423" w14:paraId="7B8877C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FF6611" w14:textId="77777777" w:rsidR="00E060BF" w:rsidRPr="00480423" w:rsidRDefault="00E060BF" w:rsidP="00AF6673">
            <w:pPr>
              <w:pStyle w:val="TAC"/>
              <w:rPr>
                <w:rFonts w:eastAsiaTheme="minorEastAsia"/>
                <w:lang w:val="sv-SE" w:eastAsia="zh-CN"/>
              </w:rPr>
            </w:pPr>
            <w:r w:rsidRPr="008523D2">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2DFB6242" w14:textId="77777777" w:rsidR="00E060BF" w:rsidRPr="008523D2" w:rsidRDefault="00E060BF" w:rsidP="00AF6673">
            <w:pPr>
              <w:pStyle w:val="TAC"/>
              <w:rPr>
                <w:lang w:eastAsia="zh-CN"/>
              </w:rPr>
            </w:pPr>
            <w:r w:rsidRPr="008523D2">
              <w:rPr>
                <w:lang w:eastAsia="zh-CN"/>
              </w:rPr>
              <w:t>CA_n3A-n5A</w:t>
            </w:r>
          </w:p>
          <w:p w14:paraId="1FF54DC7" w14:textId="77777777" w:rsidR="00E060BF" w:rsidRPr="008523D2" w:rsidRDefault="00E060BF" w:rsidP="00AF6673">
            <w:pPr>
              <w:pStyle w:val="TAC"/>
              <w:rPr>
                <w:lang w:eastAsia="zh-CN"/>
              </w:rPr>
            </w:pPr>
            <w:r w:rsidRPr="008523D2">
              <w:rPr>
                <w:lang w:eastAsia="zh-CN"/>
              </w:rPr>
              <w:t>CA_n3A-n79A</w:t>
            </w:r>
          </w:p>
          <w:p w14:paraId="20B58FEE" w14:textId="77777777" w:rsidR="00E060BF" w:rsidRPr="00480423" w:rsidRDefault="00E060BF" w:rsidP="00AF6673">
            <w:pPr>
              <w:pStyle w:val="TAC"/>
              <w:rPr>
                <w:rFonts w:eastAsiaTheme="minorEastAsia"/>
                <w:lang w:val="sv-SE" w:eastAsia="zh-CN"/>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705F5F9F" w14:textId="77777777" w:rsidR="00E060BF" w:rsidRPr="00480423" w:rsidRDefault="00E060BF" w:rsidP="00AF6673">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E43F8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70655C07"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64DC9E12" w14:textId="77777777" w:rsidTr="005A0D4C">
        <w:trPr>
          <w:trHeight w:val="29"/>
        </w:trPr>
        <w:tc>
          <w:tcPr>
            <w:tcW w:w="3066" w:type="dxa"/>
            <w:tcBorders>
              <w:top w:val="nil"/>
              <w:left w:val="single" w:sz="4" w:space="0" w:color="auto"/>
              <w:bottom w:val="nil"/>
              <w:right w:val="single" w:sz="4" w:space="0" w:color="auto"/>
            </w:tcBorders>
            <w:vAlign w:val="center"/>
          </w:tcPr>
          <w:p w14:paraId="3D67AAE4"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D13BD13"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9705A" w14:textId="77777777" w:rsidR="00E060BF" w:rsidRPr="00480423" w:rsidRDefault="00E060BF" w:rsidP="00AF6673">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67D621"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78E9AFC" w14:textId="77777777" w:rsidR="00E060BF" w:rsidRPr="00480423" w:rsidRDefault="00E060BF" w:rsidP="00AF6673">
            <w:pPr>
              <w:pStyle w:val="TAC"/>
              <w:rPr>
                <w:rFonts w:eastAsiaTheme="minorEastAsia"/>
                <w:lang w:val="en-US" w:eastAsia="zh-CN"/>
              </w:rPr>
            </w:pPr>
          </w:p>
        </w:tc>
      </w:tr>
      <w:tr w:rsidR="00E060BF" w:rsidRPr="00480423" w14:paraId="5B7BE7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A90149" w14:textId="77777777" w:rsidR="00E060BF" w:rsidRPr="00650DB4"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A34B2D" w14:textId="77777777" w:rsidR="00E060BF" w:rsidRPr="00650DB4"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7C859" w14:textId="77777777" w:rsidR="00E060BF" w:rsidRPr="00480423" w:rsidRDefault="00E060BF" w:rsidP="00AF6673">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1DF7B8"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BB50B36" w14:textId="77777777" w:rsidR="00E060BF" w:rsidRPr="00480423" w:rsidRDefault="00E060BF" w:rsidP="00AF6673">
            <w:pPr>
              <w:pStyle w:val="TAC"/>
              <w:rPr>
                <w:rFonts w:eastAsiaTheme="minorEastAsia"/>
                <w:lang w:val="en-US" w:eastAsia="zh-CN"/>
              </w:rPr>
            </w:pPr>
          </w:p>
        </w:tc>
      </w:tr>
      <w:tr w:rsidR="00E060BF" w:rsidRPr="00480423" w14:paraId="49A418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8B9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3BADACF8" w14:textId="77777777" w:rsidR="00E060BF" w:rsidRPr="00480423" w:rsidRDefault="00E060BF" w:rsidP="00AF667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10D16D5B" w14:textId="77777777" w:rsidR="00E060BF" w:rsidRPr="00480423" w:rsidRDefault="00E060BF" w:rsidP="00AF667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4D5CE592"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FDFDD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46C0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176646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9CB5737" w14:textId="77777777" w:rsidTr="005A0D4C">
        <w:trPr>
          <w:trHeight w:val="29"/>
        </w:trPr>
        <w:tc>
          <w:tcPr>
            <w:tcW w:w="3066" w:type="dxa"/>
            <w:tcBorders>
              <w:top w:val="nil"/>
              <w:left w:val="single" w:sz="4" w:space="0" w:color="auto"/>
              <w:bottom w:val="nil"/>
              <w:right w:val="single" w:sz="4" w:space="0" w:color="auto"/>
            </w:tcBorders>
            <w:vAlign w:val="center"/>
          </w:tcPr>
          <w:p w14:paraId="374B90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AE8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643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F69E7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742A6756" w14:textId="77777777" w:rsidR="00E060BF" w:rsidRPr="00480423" w:rsidRDefault="00E060BF" w:rsidP="00AF6673">
            <w:pPr>
              <w:pStyle w:val="TAC"/>
              <w:rPr>
                <w:rFonts w:eastAsiaTheme="minorEastAsia"/>
                <w:lang w:val="en-US" w:eastAsia="zh-CN"/>
              </w:rPr>
            </w:pPr>
          </w:p>
        </w:tc>
      </w:tr>
      <w:tr w:rsidR="00E060BF" w:rsidRPr="00480423" w14:paraId="3A2023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DD8D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BB3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57B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AA1A5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6667E098" w14:textId="77777777" w:rsidR="00E060BF" w:rsidRPr="00480423" w:rsidRDefault="00E060BF" w:rsidP="00AF6673">
            <w:pPr>
              <w:pStyle w:val="TAC"/>
              <w:rPr>
                <w:rFonts w:eastAsiaTheme="minorEastAsia"/>
                <w:lang w:val="en-US" w:eastAsia="zh-CN"/>
              </w:rPr>
            </w:pPr>
          </w:p>
        </w:tc>
      </w:tr>
      <w:tr w:rsidR="00E060BF" w:rsidRPr="00480423" w14:paraId="616FBC7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FCD2C2" w14:textId="77777777" w:rsidR="00E060BF" w:rsidRPr="00480423" w:rsidRDefault="00E060BF" w:rsidP="00AF6673">
            <w:pPr>
              <w:pStyle w:val="TAC"/>
              <w:rPr>
                <w:rFonts w:eastAsiaTheme="minorEastAsia"/>
                <w:lang w:val="en-US" w:eastAsia="zh-CN"/>
              </w:rPr>
            </w:pPr>
            <w:r w:rsidRPr="008523D2">
              <w:t>CA_n3A-n7A-n20A</w:t>
            </w:r>
          </w:p>
        </w:tc>
        <w:tc>
          <w:tcPr>
            <w:tcW w:w="2712" w:type="dxa"/>
            <w:tcBorders>
              <w:top w:val="single" w:sz="4" w:space="0" w:color="auto"/>
              <w:left w:val="single" w:sz="4" w:space="0" w:color="auto"/>
              <w:bottom w:val="nil"/>
              <w:right w:val="single" w:sz="4" w:space="0" w:color="auto"/>
            </w:tcBorders>
            <w:vAlign w:val="center"/>
          </w:tcPr>
          <w:p w14:paraId="672E5077" w14:textId="77777777" w:rsidR="00E060BF" w:rsidRPr="008523D2" w:rsidRDefault="00E060BF" w:rsidP="00AF6673">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76D1C5F6" w14:textId="77777777" w:rsidR="00E060BF" w:rsidRPr="008523D2" w:rsidRDefault="00E060BF" w:rsidP="00AF6673">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68A45B50" w14:textId="77777777" w:rsidR="00E060BF" w:rsidRPr="00480423" w:rsidRDefault="00E060BF" w:rsidP="00AF6673">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44FEA1A" w14:textId="77777777" w:rsidR="00E060BF" w:rsidRPr="00480423" w:rsidRDefault="00E060BF" w:rsidP="00AF6673">
            <w:pPr>
              <w:pStyle w:val="TAC"/>
              <w:rPr>
                <w:rFonts w:eastAsiaTheme="minorEastAsia"/>
                <w:lang w:val="en-US"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D4995A"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5F0BC41F"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4EE47917" w14:textId="77777777" w:rsidTr="005A0D4C">
        <w:trPr>
          <w:trHeight w:val="29"/>
        </w:trPr>
        <w:tc>
          <w:tcPr>
            <w:tcW w:w="3066" w:type="dxa"/>
            <w:tcBorders>
              <w:top w:val="nil"/>
              <w:left w:val="single" w:sz="4" w:space="0" w:color="auto"/>
              <w:bottom w:val="nil"/>
              <w:right w:val="single" w:sz="4" w:space="0" w:color="auto"/>
            </w:tcBorders>
            <w:vAlign w:val="center"/>
          </w:tcPr>
          <w:p w14:paraId="169E0D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8A12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93473" w14:textId="77777777" w:rsidR="00E060BF" w:rsidRPr="00480423" w:rsidRDefault="00E060BF" w:rsidP="00AF6673">
            <w:pPr>
              <w:pStyle w:val="TAC"/>
              <w:rPr>
                <w:rFonts w:eastAsiaTheme="minorEastAsia"/>
                <w:lang w:val="en-US"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A5E260D"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48E68761" w14:textId="77777777" w:rsidR="00E060BF" w:rsidRPr="00480423" w:rsidRDefault="00E060BF" w:rsidP="00AF6673">
            <w:pPr>
              <w:pStyle w:val="TAC"/>
              <w:rPr>
                <w:rFonts w:eastAsiaTheme="minorEastAsia"/>
                <w:lang w:val="en-US" w:eastAsia="zh-CN"/>
              </w:rPr>
            </w:pPr>
          </w:p>
        </w:tc>
      </w:tr>
      <w:tr w:rsidR="00E060BF" w:rsidRPr="00480423" w14:paraId="46E05E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0653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E8C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10FCC"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BF7E444"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1FFCF8C5" w14:textId="77777777" w:rsidR="00E060BF" w:rsidRPr="00480423" w:rsidRDefault="00E060BF" w:rsidP="00AF6673">
            <w:pPr>
              <w:pStyle w:val="TAC"/>
              <w:rPr>
                <w:rFonts w:eastAsiaTheme="minorEastAsia"/>
                <w:lang w:val="en-US" w:eastAsia="zh-CN"/>
              </w:rPr>
            </w:pPr>
          </w:p>
        </w:tc>
      </w:tr>
      <w:tr w:rsidR="00E060BF" w:rsidRPr="00480423" w14:paraId="7AD0FA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A88C9D" w14:textId="77777777" w:rsidR="00E060BF" w:rsidRPr="00480423" w:rsidRDefault="00E060BF" w:rsidP="00AF6673">
            <w:pPr>
              <w:pStyle w:val="TAC"/>
              <w:rPr>
                <w:rFonts w:eastAsiaTheme="minorEastAsia"/>
                <w:lang w:val="en-US" w:eastAsia="zh-CN"/>
              </w:rPr>
            </w:pPr>
            <w:r w:rsidRPr="00480423">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65273D2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D62AE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3DCE605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151ACCA"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5E7F0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53CDC02"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6E1F74A" w14:textId="77777777" w:rsidTr="005A0D4C">
        <w:trPr>
          <w:trHeight w:val="29"/>
        </w:trPr>
        <w:tc>
          <w:tcPr>
            <w:tcW w:w="3066" w:type="dxa"/>
            <w:tcBorders>
              <w:top w:val="nil"/>
              <w:left w:val="single" w:sz="4" w:space="0" w:color="auto"/>
              <w:bottom w:val="nil"/>
              <w:right w:val="single" w:sz="4" w:space="0" w:color="auto"/>
            </w:tcBorders>
            <w:vAlign w:val="center"/>
          </w:tcPr>
          <w:p w14:paraId="3E2FFF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68A4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B3FF5"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5146B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B1384FF" w14:textId="77777777" w:rsidR="00E060BF" w:rsidRPr="00480423" w:rsidRDefault="00E060BF" w:rsidP="00AF6673">
            <w:pPr>
              <w:pStyle w:val="TAC"/>
              <w:rPr>
                <w:rFonts w:eastAsiaTheme="minorEastAsia"/>
                <w:lang w:val="en-US" w:eastAsia="zh-CN"/>
              </w:rPr>
            </w:pPr>
          </w:p>
        </w:tc>
      </w:tr>
      <w:tr w:rsidR="00E060BF" w:rsidRPr="00480423" w14:paraId="38A67CF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D8A4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555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D7E4C"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52FB5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81B26C" w14:textId="77777777" w:rsidR="00E060BF" w:rsidRPr="00480423" w:rsidRDefault="00E060BF" w:rsidP="00AF6673">
            <w:pPr>
              <w:pStyle w:val="TAC"/>
              <w:rPr>
                <w:rFonts w:eastAsiaTheme="minorEastAsia"/>
                <w:lang w:val="en-US" w:eastAsia="zh-CN"/>
              </w:rPr>
            </w:pPr>
          </w:p>
        </w:tc>
      </w:tr>
      <w:tr w:rsidR="00E060BF" w:rsidRPr="00480423" w14:paraId="0E945158" w14:textId="77777777" w:rsidTr="005A0D4C">
        <w:trPr>
          <w:trHeight w:val="29"/>
        </w:trPr>
        <w:tc>
          <w:tcPr>
            <w:tcW w:w="3066" w:type="dxa"/>
            <w:tcBorders>
              <w:top w:val="single" w:sz="4" w:space="0" w:color="auto"/>
              <w:left w:val="single" w:sz="4" w:space="0" w:color="auto"/>
              <w:bottom w:val="nil"/>
              <w:right w:val="single" w:sz="4" w:space="0" w:color="auto"/>
            </w:tcBorders>
          </w:tcPr>
          <w:p w14:paraId="66154EF2" w14:textId="77777777" w:rsidR="00E060BF" w:rsidRPr="00480423" w:rsidRDefault="00E060BF" w:rsidP="00AF6673">
            <w:pPr>
              <w:pStyle w:val="TAC"/>
              <w:rPr>
                <w:rFonts w:eastAsiaTheme="minorEastAsia"/>
              </w:rPr>
            </w:pPr>
            <w:r w:rsidRPr="00480423">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5A8288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CC460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74B9BDC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4B2FF26"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F305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532A087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623B930" w14:textId="77777777" w:rsidTr="005A0D4C">
        <w:trPr>
          <w:trHeight w:val="29"/>
        </w:trPr>
        <w:tc>
          <w:tcPr>
            <w:tcW w:w="3066" w:type="dxa"/>
            <w:tcBorders>
              <w:top w:val="nil"/>
              <w:left w:val="single" w:sz="4" w:space="0" w:color="auto"/>
              <w:bottom w:val="nil"/>
              <w:right w:val="single" w:sz="4" w:space="0" w:color="auto"/>
            </w:tcBorders>
            <w:vAlign w:val="center"/>
          </w:tcPr>
          <w:p w14:paraId="6B015DB4"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2E74C03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FE171A"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C931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E802BF8" w14:textId="77777777" w:rsidR="00E060BF" w:rsidRPr="00480423" w:rsidRDefault="00E060BF" w:rsidP="00AF6673">
            <w:pPr>
              <w:pStyle w:val="TAC"/>
              <w:rPr>
                <w:rFonts w:eastAsiaTheme="minorEastAsia"/>
                <w:szCs w:val="18"/>
                <w:lang w:val="en-US" w:eastAsia="zh-CN"/>
              </w:rPr>
            </w:pPr>
          </w:p>
        </w:tc>
      </w:tr>
      <w:tr w:rsidR="00E060BF" w:rsidRPr="00480423" w14:paraId="358C6F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843615"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21BC7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B02EA3" w14:textId="77777777" w:rsidR="00E060BF" w:rsidRPr="00480423" w:rsidRDefault="00E060BF" w:rsidP="00AF6673">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7FA192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0A3C369" w14:textId="77777777" w:rsidR="00E060BF" w:rsidRPr="00480423" w:rsidRDefault="00E060BF" w:rsidP="00AF6673">
            <w:pPr>
              <w:pStyle w:val="TAC"/>
              <w:rPr>
                <w:rFonts w:eastAsiaTheme="minorEastAsia"/>
                <w:szCs w:val="18"/>
                <w:lang w:val="en-US" w:eastAsia="zh-CN"/>
              </w:rPr>
            </w:pPr>
          </w:p>
        </w:tc>
      </w:tr>
      <w:tr w:rsidR="00E060BF" w:rsidRPr="00480423" w14:paraId="4721EC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A54C90" w14:textId="77777777" w:rsidR="00E060BF" w:rsidRPr="00480423" w:rsidRDefault="00E060BF" w:rsidP="00AF6673">
            <w:pPr>
              <w:pStyle w:val="TAC"/>
              <w:rPr>
                <w:rFonts w:eastAsiaTheme="minorEastAsia"/>
                <w:lang w:val="en-US" w:eastAsia="zh-CN"/>
              </w:rPr>
            </w:pPr>
            <w:r w:rsidRPr="00480423">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4B770E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17F83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03F0F5B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E0F52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CED726A"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4B334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6BFC3FA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E74E8F6" w14:textId="77777777" w:rsidTr="005A0D4C">
        <w:trPr>
          <w:trHeight w:val="29"/>
        </w:trPr>
        <w:tc>
          <w:tcPr>
            <w:tcW w:w="3066" w:type="dxa"/>
            <w:tcBorders>
              <w:top w:val="nil"/>
              <w:left w:val="single" w:sz="4" w:space="0" w:color="auto"/>
              <w:bottom w:val="nil"/>
              <w:right w:val="single" w:sz="4" w:space="0" w:color="auto"/>
            </w:tcBorders>
            <w:vAlign w:val="center"/>
          </w:tcPr>
          <w:p w14:paraId="7B8A96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B740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43C275"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87D8F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F9B9377" w14:textId="77777777" w:rsidR="00E060BF" w:rsidRPr="00480423" w:rsidRDefault="00E060BF" w:rsidP="00AF6673">
            <w:pPr>
              <w:pStyle w:val="TAC"/>
              <w:rPr>
                <w:rFonts w:eastAsiaTheme="minorEastAsia"/>
                <w:lang w:val="en-US" w:eastAsia="zh-CN"/>
              </w:rPr>
            </w:pPr>
          </w:p>
        </w:tc>
      </w:tr>
      <w:tr w:rsidR="00E060BF" w:rsidRPr="00480423" w14:paraId="444EA6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1A10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E728D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61FE2"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ED21D6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DBF05CF" w14:textId="77777777" w:rsidR="00E060BF" w:rsidRPr="00480423" w:rsidRDefault="00E060BF" w:rsidP="00AF6673">
            <w:pPr>
              <w:pStyle w:val="TAC"/>
              <w:rPr>
                <w:rFonts w:eastAsiaTheme="minorEastAsia"/>
                <w:lang w:val="en-US" w:eastAsia="zh-CN"/>
              </w:rPr>
            </w:pPr>
          </w:p>
        </w:tc>
      </w:tr>
      <w:tr w:rsidR="00E060BF" w:rsidRPr="00480423" w14:paraId="4C2DB5FC" w14:textId="77777777" w:rsidTr="005A0D4C">
        <w:trPr>
          <w:trHeight w:val="29"/>
        </w:trPr>
        <w:tc>
          <w:tcPr>
            <w:tcW w:w="3066" w:type="dxa"/>
            <w:tcBorders>
              <w:top w:val="single" w:sz="4" w:space="0" w:color="auto"/>
              <w:left w:val="single" w:sz="4" w:space="0" w:color="auto"/>
              <w:bottom w:val="nil"/>
              <w:right w:val="single" w:sz="4" w:space="0" w:color="auto"/>
            </w:tcBorders>
          </w:tcPr>
          <w:p w14:paraId="185CF179" w14:textId="77777777" w:rsidR="00E060BF" w:rsidRPr="00480423" w:rsidRDefault="00E060BF" w:rsidP="00AF6673">
            <w:pPr>
              <w:pStyle w:val="TAC"/>
              <w:rPr>
                <w:rFonts w:eastAsiaTheme="minorEastAsia"/>
                <w:lang w:val="en-US" w:eastAsia="zh-CN"/>
              </w:rPr>
            </w:pPr>
            <w:r w:rsidRPr="00480423">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40A872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1939527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71CE3B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A599AF5"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9A85E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51044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961BFB" w14:textId="77777777" w:rsidTr="005A0D4C">
        <w:trPr>
          <w:trHeight w:val="29"/>
        </w:trPr>
        <w:tc>
          <w:tcPr>
            <w:tcW w:w="3066" w:type="dxa"/>
            <w:tcBorders>
              <w:top w:val="nil"/>
              <w:left w:val="single" w:sz="4" w:space="0" w:color="auto"/>
              <w:bottom w:val="nil"/>
              <w:right w:val="single" w:sz="4" w:space="0" w:color="auto"/>
            </w:tcBorders>
          </w:tcPr>
          <w:p w14:paraId="10AB62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E087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E6E23"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C415A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08042F9" w14:textId="77777777" w:rsidR="00E060BF" w:rsidRPr="00480423" w:rsidRDefault="00E060BF" w:rsidP="00AF6673">
            <w:pPr>
              <w:pStyle w:val="TAC"/>
              <w:rPr>
                <w:rFonts w:eastAsiaTheme="minorEastAsia"/>
                <w:lang w:val="en-US" w:eastAsia="zh-CN"/>
              </w:rPr>
            </w:pPr>
          </w:p>
        </w:tc>
      </w:tr>
      <w:tr w:rsidR="00E060BF" w:rsidRPr="00480423" w14:paraId="088C4BCC" w14:textId="77777777" w:rsidTr="005A0D4C">
        <w:trPr>
          <w:trHeight w:val="29"/>
        </w:trPr>
        <w:tc>
          <w:tcPr>
            <w:tcW w:w="3066" w:type="dxa"/>
            <w:tcBorders>
              <w:top w:val="nil"/>
              <w:left w:val="single" w:sz="4" w:space="0" w:color="auto"/>
              <w:bottom w:val="single" w:sz="4" w:space="0" w:color="auto"/>
              <w:right w:val="single" w:sz="4" w:space="0" w:color="auto"/>
            </w:tcBorders>
          </w:tcPr>
          <w:p w14:paraId="00BC37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F3E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48A95"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452E3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70C28F6" w14:textId="77777777" w:rsidR="00E060BF" w:rsidRPr="00480423" w:rsidRDefault="00E060BF" w:rsidP="00AF6673">
            <w:pPr>
              <w:pStyle w:val="TAC"/>
              <w:rPr>
                <w:rFonts w:eastAsiaTheme="minorEastAsia"/>
                <w:lang w:val="en-US" w:eastAsia="zh-CN"/>
              </w:rPr>
            </w:pPr>
          </w:p>
        </w:tc>
      </w:tr>
      <w:tr w:rsidR="00E060BF" w:rsidRPr="00480423" w14:paraId="04F70ACC" w14:textId="77777777" w:rsidTr="005A0D4C">
        <w:trPr>
          <w:trHeight w:val="29"/>
        </w:trPr>
        <w:tc>
          <w:tcPr>
            <w:tcW w:w="3066" w:type="dxa"/>
            <w:tcBorders>
              <w:top w:val="single" w:sz="4" w:space="0" w:color="auto"/>
              <w:left w:val="single" w:sz="4" w:space="0" w:color="auto"/>
              <w:bottom w:val="nil"/>
              <w:right w:val="single" w:sz="4" w:space="0" w:color="auto"/>
            </w:tcBorders>
          </w:tcPr>
          <w:p w14:paraId="09449034" w14:textId="77777777" w:rsidR="00E060BF" w:rsidRPr="00480423" w:rsidRDefault="00E060BF" w:rsidP="00AF6673">
            <w:pPr>
              <w:pStyle w:val="TAC"/>
              <w:rPr>
                <w:rFonts w:eastAsiaTheme="minorEastAsia"/>
                <w:lang w:val="en-US" w:eastAsia="zh-CN"/>
              </w:rPr>
            </w:pPr>
            <w:r w:rsidRPr="00480423">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265CCC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510F81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5AEF91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3BF4D5B"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075E5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EBC3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03A1D8F" w14:textId="77777777" w:rsidTr="005A0D4C">
        <w:trPr>
          <w:trHeight w:val="29"/>
        </w:trPr>
        <w:tc>
          <w:tcPr>
            <w:tcW w:w="3066" w:type="dxa"/>
            <w:tcBorders>
              <w:top w:val="nil"/>
              <w:left w:val="single" w:sz="4" w:space="0" w:color="auto"/>
              <w:bottom w:val="nil"/>
              <w:right w:val="single" w:sz="4" w:space="0" w:color="auto"/>
            </w:tcBorders>
          </w:tcPr>
          <w:p w14:paraId="1465D9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52EF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EF24F"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62BB3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0B4B96B" w14:textId="77777777" w:rsidR="00E060BF" w:rsidRPr="00480423" w:rsidRDefault="00E060BF" w:rsidP="00AF6673">
            <w:pPr>
              <w:pStyle w:val="TAC"/>
              <w:rPr>
                <w:rFonts w:eastAsiaTheme="minorEastAsia"/>
                <w:lang w:val="en-US" w:eastAsia="zh-CN"/>
              </w:rPr>
            </w:pPr>
          </w:p>
        </w:tc>
      </w:tr>
      <w:tr w:rsidR="00E060BF" w:rsidRPr="00480423" w14:paraId="61F5D502" w14:textId="77777777" w:rsidTr="005A0D4C">
        <w:trPr>
          <w:trHeight w:val="29"/>
        </w:trPr>
        <w:tc>
          <w:tcPr>
            <w:tcW w:w="3066" w:type="dxa"/>
            <w:tcBorders>
              <w:top w:val="nil"/>
              <w:left w:val="single" w:sz="4" w:space="0" w:color="auto"/>
              <w:bottom w:val="single" w:sz="4" w:space="0" w:color="auto"/>
              <w:right w:val="single" w:sz="4" w:space="0" w:color="auto"/>
            </w:tcBorders>
          </w:tcPr>
          <w:p w14:paraId="708CA8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30CC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8520B"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61062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DB05D3E" w14:textId="77777777" w:rsidR="00E060BF" w:rsidRPr="00480423" w:rsidRDefault="00E060BF" w:rsidP="00AF6673">
            <w:pPr>
              <w:pStyle w:val="TAC"/>
              <w:rPr>
                <w:rFonts w:eastAsiaTheme="minorEastAsia"/>
                <w:lang w:val="en-US" w:eastAsia="zh-CN"/>
              </w:rPr>
            </w:pPr>
          </w:p>
        </w:tc>
      </w:tr>
      <w:tr w:rsidR="00E060BF" w:rsidRPr="00480423" w14:paraId="6460C79E" w14:textId="77777777" w:rsidTr="005A0D4C">
        <w:trPr>
          <w:trHeight w:val="29"/>
        </w:trPr>
        <w:tc>
          <w:tcPr>
            <w:tcW w:w="3066" w:type="dxa"/>
            <w:tcBorders>
              <w:top w:val="single" w:sz="4" w:space="0" w:color="auto"/>
              <w:left w:val="single" w:sz="4" w:space="0" w:color="auto"/>
              <w:bottom w:val="nil"/>
              <w:right w:val="single" w:sz="4" w:space="0" w:color="auto"/>
            </w:tcBorders>
          </w:tcPr>
          <w:p w14:paraId="2EF9A4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3A2825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3130B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348A17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0BC0F83"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ABD42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FF5D1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377492" w14:textId="77777777" w:rsidTr="005A0D4C">
        <w:trPr>
          <w:trHeight w:val="29"/>
        </w:trPr>
        <w:tc>
          <w:tcPr>
            <w:tcW w:w="3066" w:type="dxa"/>
            <w:tcBorders>
              <w:top w:val="nil"/>
              <w:left w:val="single" w:sz="4" w:space="0" w:color="auto"/>
              <w:bottom w:val="nil"/>
              <w:right w:val="single" w:sz="4" w:space="0" w:color="auto"/>
            </w:tcBorders>
            <w:vAlign w:val="center"/>
          </w:tcPr>
          <w:p w14:paraId="6FD6DC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8ED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EBCAE"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093AC6"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E20966C" w14:textId="77777777" w:rsidR="00E060BF" w:rsidRPr="00480423" w:rsidRDefault="00E060BF" w:rsidP="00AF6673">
            <w:pPr>
              <w:pStyle w:val="TAC"/>
              <w:rPr>
                <w:rFonts w:eastAsiaTheme="minorEastAsia"/>
                <w:lang w:val="en-US" w:eastAsia="zh-CN"/>
              </w:rPr>
            </w:pPr>
          </w:p>
        </w:tc>
      </w:tr>
      <w:tr w:rsidR="00E060BF" w:rsidRPr="00480423" w14:paraId="39D843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7FB5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376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154E4"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B26E1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63567B4" w14:textId="77777777" w:rsidR="00E060BF" w:rsidRPr="00480423" w:rsidRDefault="00E060BF" w:rsidP="00AF6673">
            <w:pPr>
              <w:pStyle w:val="TAC"/>
              <w:rPr>
                <w:rFonts w:eastAsiaTheme="minorEastAsia"/>
                <w:lang w:val="en-US" w:eastAsia="zh-CN"/>
              </w:rPr>
            </w:pPr>
          </w:p>
        </w:tc>
      </w:tr>
      <w:tr w:rsidR="00E060BF" w:rsidRPr="00480423" w14:paraId="4AFC7E51" w14:textId="77777777" w:rsidTr="005A0D4C">
        <w:trPr>
          <w:trHeight w:val="29"/>
        </w:trPr>
        <w:tc>
          <w:tcPr>
            <w:tcW w:w="3066" w:type="dxa"/>
            <w:tcBorders>
              <w:top w:val="single" w:sz="4" w:space="0" w:color="auto"/>
              <w:left w:val="single" w:sz="4" w:space="0" w:color="auto"/>
              <w:bottom w:val="nil"/>
              <w:right w:val="single" w:sz="4" w:space="0" w:color="auto"/>
            </w:tcBorders>
          </w:tcPr>
          <w:p w14:paraId="389026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0D2E71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49B997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6FFEB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p w14:paraId="18EB9F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258160B"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852781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ED4F6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7D3C378" w14:textId="77777777" w:rsidTr="005A0D4C">
        <w:trPr>
          <w:trHeight w:val="29"/>
        </w:trPr>
        <w:tc>
          <w:tcPr>
            <w:tcW w:w="3066" w:type="dxa"/>
            <w:tcBorders>
              <w:top w:val="nil"/>
              <w:left w:val="single" w:sz="4" w:space="0" w:color="auto"/>
              <w:bottom w:val="nil"/>
              <w:right w:val="single" w:sz="4" w:space="0" w:color="auto"/>
            </w:tcBorders>
          </w:tcPr>
          <w:p w14:paraId="5386C1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AD5C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57C53"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0F665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AD566C1" w14:textId="77777777" w:rsidR="00E060BF" w:rsidRPr="00480423" w:rsidRDefault="00E060BF" w:rsidP="00AF6673">
            <w:pPr>
              <w:pStyle w:val="TAC"/>
              <w:rPr>
                <w:rFonts w:eastAsiaTheme="minorEastAsia"/>
                <w:lang w:val="en-US" w:eastAsia="zh-CN"/>
              </w:rPr>
            </w:pPr>
          </w:p>
        </w:tc>
      </w:tr>
      <w:tr w:rsidR="00E060BF" w:rsidRPr="00480423" w14:paraId="3218D587" w14:textId="77777777" w:rsidTr="005A0D4C">
        <w:trPr>
          <w:trHeight w:val="29"/>
        </w:trPr>
        <w:tc>
          <w:tcPr>
            <w:tcW w:w="3066" w:type="dxa"/>
            <w:tcBorders>
              <w:top w:val="nil"/>
              <w:left w:val="single" w:sz="4" w:space="0" w:color="auto"/>
              <w:bottom w:val="single" w:sz="4" w:space="0" w:color="auto"/>
              <w:right w:val="single" w:sz="4" w:space="0" w:color="auto"/>
            </w:tcBorders>
          </w:tcPr>
          <w:p w14:paraId="01FEA5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2A1B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E12C2"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4D286B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1B8756C7" w14:textId="77777777" w:rsidR="00E060BF" w:rsidRPr="00480423" w:rsidRDefault="00E060BF" w:rsidP="00AF6673">
            <w:pPr>
              <w:pStyle w:val="TAC"/>
              <w:rPr>
                <w:rFonts w:eastAsiaTheme="minorEastAsia"/>
                <w:lang w:val="en-US" w:eastAsia="zh-CN"/>
              </w:rPr>
            </w:pPr>
          </w:p>
        </w:tc>
      </w:tr>
      <w:tr w:rsidR="00E060BF" w:rsidRPr="00480423" w14:paraId="41440A5E" w14:textId="77777777" w:rsidTr="005A0D4C">
        <w:trPr>
          <w:trHeight w:val="29"/>
        </w:trPr>
        <w:tc>
          <w:tcPr>
            <w:tcW w:w="3066" w:type="dxa"/>
            <w:tcBorders>
              <w:top w:val="single" w:sz="4" w:space="0" w:color="auto"/>
              <w:left w:val="single" w:sz="4" w:space="0" w:color="auto"/>
              <w:bottom w:val="nil"/>
              <w:right w:val="single" w:sz="4" w:space="0" w:color="auto"/>
            </w:tcBorders>
          </w:tcPr>
          <w:p w14:paraId="7DC46F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73F9BB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4EA03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735D87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662F82DC"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BC2589"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7F8DD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DA7C84" w14:textId="77777777" w:rsidTr="005A0D4C">
        <w:trPr>
          <w:trHeight w:val="29"/>
        </w:trPr>
        <w:tc>
          <w:tcPr>
            <w:tcW w:w="3066" w:type="dxa"/>
            <w:tcBorders>
              <w:top w:val="nil"/>
              <w:left w:val="single" w:sz="4" w:space="0" w:color="auto"/>
              <w:bottom w:val="nil"/>
              <w:right w:val="single" w:sz="4" w:space="0" w:color="auto"/>
            </w:tcBorders>
            <w:vAlign w:val="center"/>
          </w:tcPr>
          <w:p w14:paraId="6A4E94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6C4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9F459"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EFD36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8EAEF3" w14:textId="77777777" w:rsidR="00E060BF" w:rsidRPr="00480423" w:rsidRDefault="00E060BF" w:rsidP="00AF6673">
            <w:pPr>
              <w:pStyle w:val="TAC"/>
              <w:rPr>
                <w:rFonts w:eastAsiaTheme="minorEastAsia"/>
                <w:lang w:val="en-US" w:eastAsia="zh-CN"/>
              </w:rPr>
            </w:pPr>
          </w:p>
        </w:tc>
      </w:tr>
      <w:tr w:rsidR="00E060BF" w:rsidRPr="00480423" w14:paraId="1D8F5A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E79E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5D0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D14AD"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AEFEF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57967CA" w14:textId="77777777" w:rsidR="00E060BF" w:rsidRPr="00480423" w:rsidRDefault="00E060BF" w:rsidP="00AF6673">
            <w:pPr>
              <w:pStyle w:val="TAC"/>
              <w:rPr>
                <w:rFonts w:eastAsiaTheme="minorEastAsia"/>
                <w:lang w:val="en-US" w:eastAsia="zh-CN"/>
              </w:rPr>
            </w:pPr>
          </w:p>
        </w:tc>
      </w:tr>
      <w:tr w:rsidR="00E060BF" w:rsidRPr="00480423" w14:paraId="40B8F4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8111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5859A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9154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64FB5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00AFD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1990DD8" w14:textId="77777777" w:rsidTr="005A0D4C">
        <w:trPr>
          <w:trHeight w:val="29"/>
        </w:trPr>
        <w:tc>
          <w:tcPr>
            <w:tcW w:w="3066" w:type="dxa"/>
            <w:tcBorders>
              <w:top w:val="nil"/>
              <w:left w:val="single" w:sz="4" w:space="0" w:color="auto"/>
              <w:bottom w:val="nil"/>
              <w:right w:val="single" w:sz="4" w:space="0" w:color="auto"/>
            </w:tcBorders>
            <w:vAlign w:val="center"/>
          </w:tcPr>
          <w:p w14:paraId="128E72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98D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E09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D9298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1ACF8C" w14:textId="77777777" w:rsidR="00E060BF" w:rsidRPr="00480423" w:rsidRDefault="00E060BF" w:rsidP="00AF6673">
            <w:pPr>
              <w:pStyle w:val="TAC"/>
              <w:rPr>
                <w:rFonts w:eastAsiaTheme="minorEastAsia"/>
                <w:lang w:val="en-US" w:eastAsia="zh-CN"/>
              </w:rPr>
            </w:pPr>
          </w:p>
        </w:tc>
      </w:tr>
      <w:tr w:rsidR="00E060BF" w:rsidRPr="00480423" w14:paraId="6AAAC564" w14:textId="77777777" w:rsidTr="005A0D4C">
        <w:trPr>
          <w:trHeight w:val="29"/>
        </w:trPr>
        <w:tc>
          <w:tcPr>
            <w:tcW w:w="3066" w:type="dxa"/>
            <w:tcBorders>
              <w:top w:val="nil"/>
              <w:left w:val="single" w:sz="4" w:space="0" w:color="auto"/>
              <w:bottom w:val="nil"/>
              <w:right w:val="single" w:sz="4" w:space="0" w:color="auto"/>
            </w:tcBorders>
            <w:vAlign w:val="center"/>
          </w:tcPr>
          <w:p w14:paraId="57B4E5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5AA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8EA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C1991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1AF80D" w14:textId="77777777" w:rsidR="00E060BF" w:rsidRPr="00480423" w:rsidRDefault="00E060BF" w:rsidP="00AF6673">
            <w:pPr>
              <w:pStyle w:val="TAC"/>
              <w:rPr>
                <w:rFonts w:eastAsiaTheme="minorEastAsia"/>
                <w:lang w:val="en-US" w:eastAsia="zh-CN"/>
              </w:rPr>
            </w:pPr>
          </w:p>
        </w:tc>
      </w:tr>
      <w:tr w:rsidR="00E060BF" w:rsidRPr="00480423" w14:paraId="03789718" w14:textId="77777777" w:rsidTr="005A0D4C">
        <w:trPr>
          <w:trHeight w:val="29"/>
        </w:trPr>
        <w:tc>
          <w:tcPr>
            <w:tcW w:w="3066" w:type="dxa"/>
            <w:tcBorders>
              <w:top w:val="nil"/>
              <w:left w:val="single" w:sz="4" w:space="0" w:color="auto"/>
              <w:bottom w:val="nil"/>
              <w:right w:val="single" w:sz="4" w:space="0" w:color="auto"/>
            </w:tcBorders>
            <w:vAlign w:val="center"/>
          </w:tcPr>
          <w:p w14:paraId="34636FC9"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C43F6B" w14:textId="77777777" w:rsidR="00E060BF" w:rsidRPr="00650DB4" w:rsidRDefault="00E060BF" w:rsidP="00AF6673">
            <w:pPr>
              <w:pStyle w:val="TAC"/>
              <w:rPr>
                <w:rFonts w:eastAsiaTheme="minorEastAsia" w:cs="Arial"/>
                <w:szCs w:val="18"/>
                <w:lang w:val="en-US" w:eastAsia="ja-JP"/>
              </w:rPr>
            </w:pPr>
            <w:r w:rsidRPr="00480423">
              <w:rPr>
                <w:rFonts w:eastAsiaTheme="minorEastAsia" w:cs="Arial"/>
                <w:szCs w:val="18"/>
                <w:lang w:val="es-US" w:eastAsia="zh-CN"/>
              </w:rPr>
              <w:t>CA_n3</w:t>
            </w:r>
            <w:r w:rsidRPr="00650DB4">
              <w:rPr>
                <w:rFonts w:eastAsiaTheme="minorEastAsia" w:cs="Arial"/>
                <w:szCs w:val="18"/>
                <w:lang w:val="en-US" w:eastAsia="ja-JP"/>
              </w:rPr>
              <w:t>A-n</w:t>
            </w:r>
            <w:r w:rsidRPr="00480423">
              <w:rPr>
                <w:rFonts w:eastAsiaTheme="minorEastAsia" w:cs="Arial"/>
                <w:szCs w:val="18"/>
                <w:lang w:val="es-US" w:eastAsia="zh-CN"/>
              </w:rPr>
              <w:t>7</w:t>
            </w:r>
            <w:r w:rsidRPr="00650DB4">
              <w:rPr>
                <w:rFonts w:eastAsiaTheme="minorEastAsia" w:cs="Arial"/>
                <w:szCs w:val="18"/>
                <w:lang w:val="en-US" w:eastAsia="ja-JP"/>
              </w:rPr>
              <w:t>A</w:t>
            </w:r>
          </w:p>
          <w:p w14:paraId="34C1DE10" w14:textId="77777777" w:rsidR="00E060BF" w:rsidRPr="00650DB4" w:rsidRDefault="00E060BF" w:rsidP="00AF6673">
            <w:pPr>
              <w:pStyle w:val="TAC"/>
              <w:rPr>
                <w:rFonts w:eastAsiaTheme="minorEastAsia" w:cs="Arial"/>
                <w:szCs w:val="18"/>
                <w:lang w:val="en-US" w:eastAsia="ja-JP"/>
              </w:rPr>
            </w:pPr>
            <w:r w:rsidRPr="00650DB4">
              <w:rPr>
                <w:rFonts w:eastAsiaTheme="minorEastAsia" w:cs="Arial"/>
                <w:szCs w:val="18"/>
                <w:lang w:val="en-US" w:eastAsia="ja-JP"/>
              </w:rPr>
              <w:t>CA_n3A-n28A</w:t>
            </w:r>
          </w:p>
          <w:p w14:paraId="0C70DEC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11E95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501A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045D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6A304C4" w14:textId="77777777" w:rsidTr="005A0D4C">
        <w:trPr>
          <w:trHeight w:val="29"/>
        </w:trPr>
        <w:tc>
          <w:tcPr>
            <w:tcW w:w="3066" w:type="dxa"/>
            <w:tcBorders>
              <w:top w:val="nil"/>
              <w:left w:val="single" w:sz="4" w:space="0" w:color="auto"/>
              <w:bottom w:val="nil"/>
              <w:right w:val="single" w:sz="4" w:space="0" w:color="auto"/>
            </w:tcBorders>
            <w:vAlign w:val="center"/>
          </w:tcPr>
          <w:p w14:paraId="444929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BF17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F68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7C85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09237B" w14:textId="77777777" w:rsidR="00E060BF" w:rsidRPr="00480423" w:rsidRDefault="00E060BF" w:rsidP="00AF6673">
            <w:pPr>
              <w:pStyle w:val="TAC"/>
              <w:rPr>
                <w:rFonts w:eastAsiaTheme="minorEastAsia"/>
                <w:lang w:val="en-US" w:eastAsia="zh-CN"/>
              </w:rPr>
            </w:pPr>
          </w:p>
        </w:tc>
      </w:tr>
      <w:tr w:rsidR="00E060BF" w:rsidRPr="00480423" w14:paraId="34F1B76C" w14:textId="77777777" w:rsidTr="005A0D4C">
        <w:trPr>
          <w:trHeight w:val="29"/>
        </w:trPr>
        <w:tc>
          <w:tcPr>
            <w:tcW w:w="3066" w:type="dxa"/>
            <w:tcBorders>
              <w:top w:val="nil"/>
              <w:left w:val="single" w:sz="4" w:space="0" w:color="auto"/>
              <w:bottom w:val="nil"/>
              <w:right w:val="single" w:sz="4" w:space="0" w:color="auto"/>
            </w:tcBorders>
            <w:vAlign w:val="center"/>
          </w:tcPr>
          <w:p w14:paraId="76FAC0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00F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CD7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F398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39A166" w14:textId="77777777" w:rsidR="00E060BF" w:rsidRPr="00480423" w:rsidRDefault="00E060BF" w:rsidP="00AF6673">
            <w:pPr>
              <w:pStyle w:val="TAC"/>
              <w:rPr>
                <w:rFonts w:eastAsiaTheme="minorEastAsia"/>
                <w:lang w:val="en-US" w:eastAsia="zh-CN"/>
              </w:rPr>
            </w:pPr>
          </w:p>
        </w:tc>
      </w:tr>
      <w:tr w:rsidR="00E060BF" w:rsidRPr="00480423" w14:paraId="2EC2661C" w14:textId="77777777" w:rsidTr="005A0D4C">
        <w:trPr>
          <w:trHeight w:val="29"/>
        </w:trPr>
        <w:tc>
          <w:tcPr>
            <w:tcW w:w="3066" w:type="dxa"/>
            <w:tcBorders>
              <w:top w:val="nil"/>
              <w:left w:val="single" w:sz="4" w:space="0" w:color="auto"/>
              <w:bottom w:val="nil"/>
              <w:right w:val="single" w:sz="4" w:space="0" w:color="auto"/>
            </w:tcBorders>
            <w:vAlign w:val="center"/>
          </w:tcPr>
          <w:p w14:paraId="38167D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00A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9A2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5525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28D38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11BA5E8A" w14:textId="77777777" w:rsidTr="005A0D4C">
        <w:trPr>
          <w:trHeight w:val="29"/>
        </w:trPr>
        <w:tc>
          <w:tcPr>
            <w:tcW w:w="3066" w:type="dxa"/>
            <w:tcBorders>
              <w:top w:val="nil"/>
              <w:left w:val="single" w:sz="4" w:space="0" w:color="auto"/>
              <w:bottom w:val="nil"/>
              <w:right w:val="single" w:sz="4" w:space="0" w:color="auto"/>
            </w:tcBorders>
            <w:vAlign w:val="center"/>
          </w:tcPr>
          <w:p w14:paraId="72D410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B47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7F96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C97A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728739" w14:textId="77777777" w:rsidR="00E060BF" w:rsidRPr="00480423" w:rsidRDefault="00E060BF" w:rsidP="00AF6673">
            <w:pPr>
              <w:pStyle w:val="TAC"/>
              <w:rPr>
                <w:rFonts w:eastAsiaTheme="minorEastAsia"/>
                <w:lang w:val="en-US" w:eastAsia="zh-CN"/>
              </w:rPr>
            </w:pPr>
          </w:p>
        </w:tc>
      </w:tr>
      <w:tr w:rsidR="00E060BF" w:rsidRPr="00480423" w14:paraId="41FF49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C99CE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9498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FAB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4BBB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5AB5DA" w14:textId="77777777" w:rsidR="00E060BF" w:rsidRPr="00480423" w:rsidRDefault="00E060BF" w:rsidP="00AF6673">
            <w:pPr>
              <w:pStyle w:val="TAC"/>
              <w:rPr>
                <w:rFonts w:eastAsiaTheme="minorEastAsia"/>
                <w:lang w:val="en-US" w:eastAsia="zh-CN"/>
              </w:rPr>
            </w:pPr>
          </w:p>
        </w:tc>
      </w:tr>
      <w:tr w:rsidR="00E060BF" w:rsidRPr="00480423" w14:paraId="1A7777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C132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03B547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7F9C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9502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D9BBB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BFD66C0" w14:textId="77777777" w:rsidTr="005A0D4C">
        <w:trPr>
          <w:trHeight w:val="29"/>
        </w:trPr>
        <w:tc>
          <w:tcPr>
            <w:tcW w:w="3066" w:type="dxa"/>
            <w:tcBorders>
              <w:top w:val="nil"/>
              <w:left w:val="single" w:sz="4" w:space="0" w:color="auto"/>
              <w:bottom w:val="nil"/>
              <w:right w:val="single" w:sz="4" w:space="0" w:color="auto"/>
            </w:tcBorders>
            <w:vAlign w:val="center"/>
          </w:tcPr>
          <w:p w14:paraId="741D26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02FC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59B78" w14:textId="77777777" w:rsidR="00E060BF" w:rsidRPr="00480423" w:rsidRDefault="00E060BF" w:rsidP="00AF6673">
            <w:pPr>
              <w:pStyle w:val="TAC"/>
              <w:rPr>
                <w:rFonts w:eastAsiaTheme="minorEastAsia"/>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6A0A96" w14:textId="77777777" w:rsidR="00E060BF" w:rsidRPr="00480423" w:rsidRDefault="00E060BF" w:rsidP="00AF667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C24D49D" w14:textId="77777777" w:rsidR="00E060BF" w:rsidRPr="00480423" w:rsidRDefault="00E060BF" w:rsidP="00AF6673">
            <w:pPr>
              <w:pStyle w:val="TAC"/>
              <w:rPr>
                <w:rFonts w:eastAsiaTheme="minorEastAsia"/>
                <w:lang w:val="en-US" w:eastAsia="zh-CN"/>
              </w:rPr>
            </w:pPr>
          </w:p>
        </w:tc>
      </w:tr>
      <w:tr w:rsidR="00E060BF" w:rsidRPr="00480423" w14:paraId="36EEA5FC" w14:textId="77777777" w:rsidTr="005A0D4C">
        <w:trPr>
          <w:trHeight w:val="29"/>
        </w:trPr>
        <w:tc>
          <w:tcPr>
            <w:tcW w:w="3066" w:type="dxa"/>
            <w:tcBorders>
              <w:top w:val="nil"/>
              <w:left w:val="single" w:sz="4" w:space="0" w:color="auto"/>
              <w:bottom w:val="nil"/>
              <w:right w:val="single" w:sz="4" w:space="0" w:color="auto"/>
            </w:tcBorders>
            <w:vAlign w:val="center"/>
          </w:tcPr>
          <w:p w14:paraId="635B93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427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0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F7ED1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F43610A" w14:textId="77777777" w:rsidR="00E060BF" w:rsidRPr="00480423" w:rsidRDefault="00E060BF" w:rsidP="00AF6673">
            <w:pPr>
              <w:pStyle w:val="TAC"/>
              <w:rPr>
                <w:rFonts w:eastAsiaTheme="minorEastAsia"/>
                <w:lang w:val="en-US" w:eastAsia="zh-CN"/>
              </w:rPr>
            </w:pPr>
          </w:p>
        </w:tc>
      </w:tr>
      <w:tr w:rsidR="00E060BF" w:rsidRPr="00480423" w14:paraId="6BA3132B" w14:textId="77777777" w:rsidTr="005A0D4C">
        <w:trPr>
          <w:trHeight w:val="29"/>
        </w:trPr>
        <w:tc>
          <w:tcPr>
            <w:tcW w:w="3066" w:type="dxa"/>
            <w:tcBorders>
              <w:top w:val="nil"/>
              <w:left w:val="single" w:sz="4" w:space="0" w:color="auto"/>
              <w:bottom w:val="nil"/>
              <w:right w:val="single" w:sz="4" w:space="0" w:color="auto"/>
            </w:tcBorders>
            <w:vAlign w:val="center"/>
          </w:tcPr>
          <w:p w14:paraId="7C6276DB"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876A63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CA_n3A-n7A</w:t>
            </w:r>
          </w:p>
          <w:p w14:paraId="2AD48DF0"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CA_n3A-n28A</w:t>
            </w:r>
          </w:p>
          <w:p w14:paraId="3755FBD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CA_n7A-n28A</w:t>
            </w:r>
          </w:p>
          <w:p w14:paraId="78AC38A7"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2066A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1EAF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3C4E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4D5592F" w14:textId="77777777" w:rsidTr="005A0D4C">
        <w:trPr>
          <w:trHeight w:val="29"/>
        </w:trPr>
        <w:tc>
          <w:tcPr>
            <w:tcW w:w="3066" w:type="dxa"/>
            <w:tcBorders>
              <w:top w:val="nil"/>
              <w:left w:val="single" w:sz="4" w:space="0" w:color="auto"/>
              <w:bottom w:val="nil"/>
              <w:right w:val="single" w:sz="4" w:space="0" w:color="auto"/>
            </w:tcBorders>
            <w:vAlign w:val="center"/>
          </w:tcPr>
          <w:p w14:paraId="6A234E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57B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D612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851C6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49FE308" w14:textId="77777777" w:rsidR="00E060BF" w:rsidRPr="00480423" w:rsidRDefault="00E060BF" w:rsidP="00AF6673">
            <w:pPr>
              <w:pStyle w:val="TAC"/>
              <w:rPr>
                <w:rFonts w:eastAsiaTheme="minorEastAsia"/>
                <w:lang w:val="en-US" w:eastAsia="zh-CN"/>
              </w:rPr>
            </w:pPr>
          </w:p>
        </w:tc>
      </w:tr>
      <w:tr w:rsidR="00E060BF" w:rsidRPr="00480423" w14:paraId="7FE8BE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CB51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30E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1132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28DD0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B4BDF9" w14:textId="77777777" w:rsidR="00E060BF" w:rsidRPr="00480423" w:rsidRDefault="00E060BF" w:rsidP="00AF6673">
            <w:pPr>
              <w:pStyle w:val="TAC"/>
              <w:rPr>
                <w:rFonts w:eastAsiaTheme="minorEastAsia"/>
                <w:lang w:val="en-US" w:eastAsia="zh-CN"/>
              </w:rPr>
            </w:pPr>
          </w:p>
        </w:tc>
      </w:tr>
      <w:tr w:rsidR="00E060BF" w:rsidRPr="00480423" w14:paraId="24D984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D440C1" w14:textId="77777777" w:rsidR="00E060BF" w:rsidRPr="00480423" w:rsidRDefault="00E060BF" w:rsidP="00AF6673">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2712" w:type="dxa"/>
            <w:tcBorders>
              <w:top w:val="single" w:sz="4" w:space="0" w:color="auto"/>
              <w:left w:val="single" w:sz="4" w:space="0" w:color="auto"/>
              <w:bottom w:val="nil"/>
              <w:right w:val="single" w:sz="4" w:space="0" w:color="auto"/>
            </w:tcBorders>
            <w:vAlign w:val="center"/>
          </w:tcPr>
          <w:p w14:paraId="4FC4EA61" w14:textId="77777777" w:rsidR="00E060BF" w:rsidRPr="00A54BD9" w:rsidRDefault="00E060BF" w:rsidP="00AF6673">
            <w:pPr>
              <w:pStyle w:val="TAC"/>
              <w:rPr>
                <w:lang w:val="en-US" w:eastAsia="zh-CN"/>
              </w:rPr>
            </w:pPr>
            <w:r w:rsidRPr="00A54BD9">
              <w:rPr>
                <w:lang w:val="en-US" w:eastAsia="zh-CN"/>
              </w:rPr>
              <w:t>CA_n3A-n7A</w:t>
            </w:r>
          </w:p>
          <w:p w14:paraId="506062E7" w14:textId="77777777" w:rsidR="00E060BF" w:rsidRPr="00A54BD9" w:rsidRDefault="00E060BF" w:rsidP="00AF6673">
            <w:pPr>
              <w:pStyle w:val="TAC"/>
              <w:rPr>
                <w:lang w:val="en-US" w:eastAsia="zh-CN"/>
              </w:rPr>
            </w:pPr>
            <w:r w:rsidRPr="00A54BD9">
              <w:rPr>
                <w:lang w:val="en-US" w:eastAsia="zh-CN"/>
              </w:rPr>
              <w:t>CA_n3A-n28A</w:t>
            </w:r>
          </w:p>
          <w:p w14:paraId="1CBF25B1" w14:textId="77777777" w:rsidR="00E060BF" w:rsidRPr="00480423" w:rsidRDefault="00E060BF" w:rsidP="00AF6673">
            <w:pPr>
              <w:pStyle w:val="TAC"/>
              <w:rPr>
                <w:szCs w:val="18"/>
                <w:lang w:val="en-US" w:eastAsia="zh-CN"/>
              </w:rPr>
            </w:pPr>
            <w:r w:rsidRPr="00A54BD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C15AEBF" w14:textId="77777777" w:rsidR="00E060BF" w:rsidRPr="00480423" w:rsidRDefault="00E060BF" w:rsidP="00AF6673">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DDBF1D"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53F97A66" w14:textId="77777777" w:rsidR="00E060BF" w:rsidRPr="00480423" w:rsidRDefault="00E060BF" w:rsidP="00AF6673">
            <w:pPr>
              <w:pStyle w:val="TAC"/>
              <w:rPr>
                <w:rFonts w:eastAsiaTheme="minorEastAsia"/>
                <w:szCs w:val="18"/>
                <w:lang w:val="en-US" w:eastAsia="zh-CN"/>
              </w:rPr>
            </w:pPr>
            <w:r w:rsidRPr="00C30686">
              <w:rPr>
                <w:lang w:val="en-US" w:eastAsia="zh-CN"/>
              </w:rPr>
              <w:t>0</w:t>
            </w:r>
          </w:p>
        </w:tc>
      </w:tr>
      <w:tr w:rsidR="00E060BF" w:rsidRPr="00480423" w14:paraId="32BD4C01" w14:textId="77777777" w:rsidTr="005A0D4C">
        <w:trPr>
          <w:trHeight w:val="29"/>
        </w:trPr>
        <w:tc>
          <w:tcPr>
            <w:tcW w:w="3066" w:type="dxa"/>
            <w:tcBorders>
              <w:top w:val="nil"/>
              <w:left w:val="single" w:sz="4" w:space="0" w:color="auto"/>
              <w:bottom w:val="nil"/>
              <w:right w:val="single" w:sz="4" w:space="0" w:color="auto"/>
            </w:tcBorders>
            <w:vAlign w:val="center"/>
          </w:tcPr>
          <w:p w14:paraId="47ADCC9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18F5D7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2053D" w14:textId="77777777" w:rsidR="00E060BF" w:rsidRPr="00480423" w:rsidRDefault="00E060BF" w:rsidP="00AF6673">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8FA8A2" w14:textId="77777777" w:rsidR="00E060BF" w:rsidRPr="00480423" w:rsidRDefault="00E060BF" w:rsidP="00AF6673">
            <w:pPr>
              <w:pStyle w:val="TAC"/>
              <w:rPr>
                <w:rFonts w:cs="Arial"/>
                <w:szCs w:val="18"/>
                <w:lang w:val="en-US" w:eastAsia="zh-CN" w:bidi="ar"/>
              </w:rPr>
            </w:pPr>
            <w:r w:rsidRPr="00A54BD9">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4546E3" w14:textId="77777777" w:rsidR="00E060BF" w:rsidRPr="00480423" w:rsidRDefault="00E060BF" w:rsidP="00AF6673">
            <w:pPr>
              <w:pStyle w:val="TAC"/>
              <w:rPr>
                <w:rFonts w:eastAsiaTheme="minorEastAsia"/>
                <w:szCs w:val="18"/>
                <w:lang w:val="en-US" w:eastAsia="zh-CN"/>
              </w:rPr>
            </w:pPr>
          </w:p>
        </w:tc>
      </w:tr>
      <w:tr w:rsidR="00E060BF" w:rsidRPr="00480423" w14:paraId="4E81DB3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199E87"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8E3648E"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56850" w14:textId="77777777" w:rsidR="00E060BF" w:rsidRPr="00480423" w:rsidRDefault="00E060BF" w:rsidP="00AF6673">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CF9EE7"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0FD597" w14:textId="77777777" w:rsidR="00E060BF" w:rsidRPr="00480423" w:rsidRDefault="00E060BF" w:rsidP="00AF6673">
            <w:pPr>
              <w:pStyle w:val="TAC"/>
              <w:rPr>
                <w:rFonts w:eastAsiaTheme="minorEastAsia"/>
                <w:szCs w:val="18"/>
                <w:lang w:val="en-US" w:eastAsia="zh-CN"/>
              </w:rPr>
            </w:pPr>
          </w:p>
        </w:tc>
      </w:tr>
      <w:tr w:rsidR="00E060BF" w:rsidRPr="00480423" w14:paraId="1EFD3F8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C4CE1C" w14:textId="77777777" w:rsidR="00E060BF" w:rsidRPr="00480423" w:rsidRDefault="00E060BF" w:rsidP="00AF6673">
            <w:pPr>
              <w:pStyle w:val="TAC"/>
              <w:rPr>
                <w:rFonts w:eastAsiaTheme="minorEastAsia"/>
                <w:szCs w:val="18"/>
                <w:lang w:eastAsia="zh-CN"/>
              </w:rPr>
            </w:pPr>
            <w:r w:rsidRPr="00AA0C49">
              <w:rPr>
                <w:lang w:val="en-US" w:eastAsia="zh-CN"/>
              </w:rPr>
              <w:lastRenderedPageBreak/>
              <w:t>CA_n3B-n7B-n28A</w:t>
            </w:r>
          </w:p>
        </w:tc>
        <w:tc>
          <w:tcPr>
            <w:tcW w:w="2712" w:type="dxa"/>
            <w:tcBorders>
              <w:top w:val="single" w:sz="4" w:space="0" w:color="auto"/>
              <w:left w:val="single" w:sz="4" w:space="0" w:color="auto"/>
              <w:bottom w:val="nil"/>
              <w:right w:val="single" w:sz="4" w:space="0" w:color="auto"/>
            </w:tcBorders>
            <w:vAlign w:val="center"/>
          </w:tcPr>
          <w:p w14:paraId="2723FA4A" w14:textId="77777777" w:rsidR="00E060BF" w:rsidRPr="00AA0C49" w:rsidRDefault="00E060BF" w:rsidP="00AF6673">
            <w:pPr>
              <w:pStyle w:val="TAC"/>
              <w:rPr>
                <w:lang w:val="en-US" w:eastAsia="zh-CN"/>
              </w:rPr>
            </w:pPr>
            <w:r w:rsidRPr="00AA0C49">
              <w:rPr>
                <w:lang w:val="en-US" w:eastAsia="zh-CN"/>
              </w:rPr>
              <w:t>CA_n7B</w:t>
            </w:r>
          </w:p>
          <w:p w14:paraId="2A45B4DD" w14:textId="77777777" w:rsidR="00E060BF" w:rsidRPr="00AA0C49" w:rsidRDefault="00E060BF" w:rsidP="00AF6673">
            <w:pPr>
              <w:pStyle w:val="TAC"/>
              <w:rPr>
                <w:lang w:val="en-US" w:eastAsia="zh-CN"/>
              </w:rPr>
            </w:pPr>
            <w:r w:rsidRPr="00AA0C49">
              <w:rPr>
                <w:lang w:val="en-US" w:eastAsia="zh-CN"/>
              </w:rPr>
              <w:t>CA_n3A-n7A</w:t>
            </w:r>
          </w:p>
          <w:p w14:paraId="4F383CCE" w14:textId="77777777" w:rsidR="00E060BF" w:rsidRPr="00AA0C49" w:rsidRDefault="00E060BF" w:rsidP="00AF6673">
            <w:pPr>
              <w:pStyle w:val="TAC"/>
              <w:rPr>
                <w:lang w:val="en-US" w:eastAsia="zh-CN"/>
              </w:rPr>
            </w:pPr>
            <w:r w:rsidRPr="00AA0C49">
              <w:rPr>
                <w:lang w:val="en-US" w:eastAsia="zh-CN"/>
              </w:rPr>
              <w:t>CA_n3A-n28A</w:t>
            </w:r>
          </w:p>
          <w:p w14:paraId="3B817F5B" w14:textId="77777777" w:rsidR="00E060BF" w:rsidRPr="00480423" w:rsidRDefault="00E060BF" w:rsidP="00AF6673">
            <w:pPr>
              <w:pStyle w:val="TAC"/>
              <w:rPr>
                <w:szCs w:val="18"/>
                <w:lang w:val="en-US" w:eastAsia="zh-CN"/>
              </w:rPr>
            </w:pPr>
            <w:r w:rsidRPr="00AA0C4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71FF9BB3" w14:textId="77777777" w:rsidR="00E060BF" w:rsidRPr="00480423" w:rsidRDefault="00E060BF" w:rsidP="00AF6673">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051377"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3BC8BCBC" w14:textId="77777777" w:rsidR="00E060BF" w:rsidRPr="00480423" w:rsidRDefault="00E060BF" w:rsidP="00AF6673">
            <w:pPr>
              <w:pStyle w:val="TAC"/>
              <w:rPr>
                <w:rFonts w:eastAsiaTheme="minorEastAsia"/>
                <w:szCs w:val="18"/>
                <w:lang w:val="en-US" w:eastAsia="zh-CN"/>
              </w:rPr>
            </w:pPr>
            <w:r w:rsidRPr="00C30686">
              <w:rPr>
                <w:lang w:val="en-US" w:eastAsia="zh-CN"/>
              </w:rPr>
              <w:t>0</w:t>
            </w:r>
          </w:p>
        </w:tc>
      </w:tr>
      <w:tr w:rsidR="00E060BF" w:rsidRPr="00480423" w14:paraId="5CADA78F" w14:textId="77777777" w:rsidTr="005A0D4C">
        <w:trPr>
          <w:trHeight w:val="29"/>
        </w:trPr>
        <w:tc>
          <w:tcPr>
            <w:tcW w:w="3066" w:type="dxa"/>
            <w:tcBorders>
              <w:top w:val="nil"/>
              <w:left w:val="single" w:sz="4" w:space="0" w:color="auto"/>
              <w:bottom w:val="nil"/>
              <w:right w:val="single" w:sz="4" w:space="0" w:color="auto"/>
            </w:tcBorders>
            <w:vAlign w:val="center"/>
          </w:tcPr>
          <w:p w14:paraId="747BFA75"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3444C78"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67C12" w14:textId="77777777" w:rsidR="00E060BF" w:rsidRPr="00480423" w:rsidRDefault="00E060BF" w:rsidP="00AF6673">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42AEA3"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8324C81" w14:textId="77777777" w:rsidR="00E060BF" w:rsidRPr="00480423" w:rsidRDefault="00E060BF" w:rsidP="00AF6673">
            <w:pPr>
              <w:pStyle w:val="TAC"/>
              <w:rPr>
                <w:rFonts w:eastAsiaTheme="minorEastAsia"/>
                <w:szCs w:val="18"/>
                <w:lang w:val="en-US" w:eastAsia="zh-CN"/>
              </w:rPr>
            </w:pPr>
          </w:p>
        </w:tc>
      </w:tr>
      <w:tr w:rsidR="00E060BF" w:rsidRPr="00480423" w14:paraId="2FFE0B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0209B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3B997C"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BE204" w14:textId="77777777" w:rsidR="00E060BF" w:rsidRPr="00480423" w:rsidRDefault="00E060BF" w:rsidP="00AF6673">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29AA798"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21C3A87" w14:textId="77777777" w:rsidR="00E060BF" w:rsidRPr="00480423" w:rsidRDefault="00E060BF" w:rsidP="00AF6673">
            <w:pPr>
              <w:pStyle w:val="TAC"/>
              <w:rPr>
                <w:rFonts w:eastAsiaTheme="minorEastAsia"/>
                <w:szCs w:val="18"/>
                <w:lang w:val="en-US" w:eastAsia="zh-CN"/>
              </w:rPr>
            </w:pPr>
          </w:p>
        </w:tc>
      </w:tr>
      <w:tr w:rsidR="00E060BF" w:rsidRPr="00480423" w14:paraId="429C857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078D3C"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CC22071" w14:textId="77777777" w:rsidR="00E060BF" w:rsidRPr="00D7151B" w:rsidRDefault="00E060BF" w:rsidP="00AF6673">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3E6393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223ADD"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38E16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22D65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7A9E767B" w14:textId="77777777" w:rsidTr="005A0D4C">
        <w:trPr>
          <w:trHeight w:val="29"/>
        </w:trPr>
        <w:tc>
          <w:tcPr>
            <w:tcW w:w="3066" w:type="dxa"/>
            <w:tcBorders>
              <w:top w:val="nil"/>
              <w:left w:val="single" w:sz="4" w:space="0" w:color="auto"/>
              <w:bottom w:val="nil"/>
              <w:right w:val="single" w:sz="4" w:space="0" w:color="auto"/>
            </w:tcBorders>
            <w:vAlign w:val="center"/>
          </w:tcPr>
          <w:p w14:paraId="09B82FF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A160B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E3AA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DC48D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E45BB1" w14:textId="77777777" w:rsidR="00E060BF" w:rsidRPr="00480423" w:rsidRDefault="00E060BF" w:rsidP="00AF6673">
            <w:pPr>
              <w:pStyle w:val="TAC"/>
              <w:rPr>
                <w:rFonts w:eastAsiaTheme="minorEastAsia"/>
                <w:szCs w:val="18"/>
                <w:lang w:val="en-US" w:eastAsia="zh-CN"/>
              </w:rPr>
            </w:pPr>
          </w:p>
        </w:tc>
      </w:tr>
      <w:tr w:rsidR="00E060BF" w:rsidRPr="00480423" w14:paraId="47CB85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343D1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B17ED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C3B2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A76F96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4AA5E8" w14:textId="77777777" w:rsidR="00E060BF" w:rsidRPr="00480423" w:rsidRDefault="00E060BF" w:rsidP="00AF6673">
            <w:pPr>
              <w:pStyle w:val="TAC"/>
              <w:rPr>
                <w:rFonts w:eastAsiaTheme="minorEastAsia"/>
                <w:szCs w:val="18"/>
                <w:lang w:val="en-US" w:eastAsia="zh-CN"/>
              </w:rPr>
            </w:pPr>
          </w:p>
        </w:tc>
      </w:tr>
      <w:tr w:rsidR="00E060BF" w:rsidRPr="00480423" w14:paraId="0DE19E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D43A3A"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9CAB0FE" w14:textId="77777777" w:rsidR="00E060BF" w:rsidRPr="00480423" w:rsidRDefault="00E060BF" w:rsidP="00AF6673">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FF4C5A9"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4F9F83"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5A74A7E"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6C7FF0D" w14:textId="77777777" w:rsidTr="005A0D4C">
        <w:trPr>
          <w:trHeight w:val="29"/>
        </w:trPr>
        <w:tc>
          <w:tcPr>
            <w:tcW w:w="3066" w:type="dxa"/>
            <w:tcBorders>
              <w:top w:val="nil"/>
              <w:left w:val="single" w:sz="4" w:space="0" w:color="auto"/>
              <w:bottom w:val="nil"/>
              <w:right w:val="single" w:sz="4" w:space="0" w:color="auto"/>
            </w:tcBorders>
            <w:vAlign w:val="center"/>
          </w:tcPr>
          <w:p w14:paraId="23965FA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ADFD46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3FAE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D9CC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B1459DA" w14:textId="77777777" w:rsidR="00E060BF" w:rsidRPr="00480423" w:rsidRDefault="00E060BF" w:rsidP="00AF6673">
            <w:pPr>
              <w:pStyle w:val="TAC"/>
              <w:rPr>
                <w:rFonts w:eastAsiaTheme="minorEastAsia"/>
                <w:szCs w:val="18"/>
                <w:lang w:val="en-US" w:eastAsia="zh-CN"/>
              </w:rPr>
            </w:pPr>
          </w:p>
        </w:tc>
      </w:tr>
      <w:tr w:rsidR="00E060BF" w:rsidRPr="00480423" w14:paraId="739CB2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905D21"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A5198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FB3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D82D78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935E7D" w14:textId="77777777" w:rsidR="00E060BF" w:rsidRPr="00480423" w:rsidRDefault="00E060BF" w:rsidP="00AF6673">
            <w:pPr>
              <w:pStyle w:val="TAC"/>
              <w:rPr>
                <w:rFonts w:eastAsiaTheme="minorEastAsia"/>
                <w:szCs w:val="18"/>
                <w:lang w:val="en-US" w:eastAsia="zh-CN"/>
              </w:rPr>
            </w:pPr>
          </w:p>
        </w:tc>
      </w:tr>
      <w:tr w:rsidR="00E060BF" w:rsidRPr="00480423" w14:paraId="378193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75272E"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26D0306" w14:textId="77777777" w:rsidR="00E060BF" w:rsidRPr="00480423" w:rsidRDefault="00E060BF" w:rsidP="00AF6673">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19EBEC"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7CA88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255B380A"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3E0BC61" w14:textId="77777777" w:rsidTr="005A0D4C">
        <w:trPr>
          <w:trHeight w:val="29"/>
        </w:trPr>
        <w:tc>
          <w:tcPr>
            <w:tcW w:w="3066" w:type="dxa"/>
            <w:tcBorders>
              <w:top w:val="nil"/>
              <w:left w:val="single" w:sz="4" w:space="0" w:color="auto"/>
              <w:bottom w:val="nil"/>
              <w:right w:val="single" w:sz="4" w:space="0" w:color="auto"/>
            </w:tcBorders>
            <w:vAlign w:val="center"/>
          </w:tcPr>
          <w:p w14:paraId="00F3352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D4A4A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008A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285D2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8B3E46" w14:textId="77777777" w:rsidR="00E060BF" w:rsidRPr="00480423" w:rsidRDefault="00E060BF" w:rsidP="00AF6673">
            <w:pPr>
              <w:pStyle w:val="TAC"/>
              <w:rPr>
                <w:rFonts w:eastAsiaTheme="minorEastAsia"/>
                <w:szCs w:val="18"/>
                <w:lang w:val="en-US" w:eastAsia="zh-CN"/>
              </w:rPr>
            </w:pPr>
          </w:p>
        </w:tc>
      </w:tr>
      <w:tr w:rsidR="00E060BF" w:rsidRPr="00480423" w14:paraId="20D430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A78A8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979A3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0ECF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93E64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90BDF4" w14:textId="77777777" w:rsidR="00E060BF" w:rsidRPr="00480423" w:rsidRDefault="00E060BF" w:rsidP="00AF6673">
            <w:pPr>
              <w:pStyle w:val="TAC"/>
              <w:rPr>
                <w:rFonts w:eastAsiaTheme="minorEastAsia"/>
                <w:szCs w:val="18"/>
                <w:lang w:val="en-US" w:eastAsia="zh-CN"/>
              </w:rPr>
            </w:pPr>
          </w:p>
        </w:tc>
      </w:tr>
      <w:tr w:rsidR="00E060BF" w:rsidRPr="00480423" w14:paraId="77551A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915D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hint="eastAsia"/>
                <w:lang w:eastAsia="zh-CN"/>
              </w:rPr>
              <w:t>-n</w:t>
            </w:r>
            <w:r w:rsidRPr="00480423">
              <w:rPr>
                <w:lang w:eastAsia="zh-CN"/>
              </w:rPr>
              <w:t>67</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9D7139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16B2A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D0E9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9986B3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BC7133F" w14:textId="77777777" w:rsidTr="005A0D4C">
        <w:trPr>
          <w:trHeight w:val="29"/>
        </w:trPr>
        <w:tc>
          <w:tcPr>
            <w:tcW w:w="3066" w:type="dxa"/>
            <w:tcBorders>
              <w:top w:val="nil"/>
              <w:left w:val="single" w:sz="4" w:space="0" w:color="auto"/>
              <w:bottom w:val="nil"/>
              <w:right w:val="single" w:sz="4" w:space="0" w:color="auto"/>
            </w:tcBorders>
            <w:vAlign w:val="center"/>
          </w:tcPr>
          <w:p w14:paraId="16D944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3239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1586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50A22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0D44E28" w14:textId="77777777" w:rsidR="00E060BF" w:rsidRPr="00480423" w:rsidRDefault="00E060BF" w:rsidP="00AF6673">
            <w:pPr>
              <w:pStyle w:val="TAC"/>
              <w:rPr>
                <w:rFonts w:eastAsiaTheme="minorEastAsia"/>
                <w:lang w:val="en-US" w:eastAsia="zh-CN"/>
              </w:rPr>
            </w:pPr>
          </w:p>
        </w:tc>
      </w:tr>
      <w:tr w:rsidR="00E060BF" w:rsidRPr="00480423" w14:paraId="2989C1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A32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C35C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EF22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58BB7A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4C105495" w14:textId="77777777" w:rsidR="00E060BF" w:rsidRPr="00480423" w:rsidRDefault="00E060BF" w:rsidP="00AF6673">
            <w:pPr>
              <w:pStyle w:val="TAC"/>
              <w:rPr>
                <w:rFonts w:eastAsiaTheme="minorEastAsia"/>
                <w:lang w:val="en-US" w:eastAsia="zh-CN"/>
              </w:rPr>
            </w:pPr>
          </w:p>
        </w:tc>
      </w:tr>
      <w:tr w:rsidR="00E060BF" w:rsidRPr="00480423" w14:paraId="27BC89E7" w14:textId="77777777" w:rsidTr="005A0D4C">
        <w:trPr>
          <w:trHeight w:val="29"/>
        </w:trPr>
        <w:tc>
          <w:tcPr>
            <w:tcW w:w="3066" w:type="dxa"/>
            <w:tcBorders>
              <w:top w:val="nil"/>
              <w:left w:val="single" w:sz="4" w:space="0" w:color="auto"/>
              <w:bottom w:val="nil"/>
              <w:right w:val="single" w:sz="4" w:space="0" w:color="auto"/>
            </w:tcBorders>
            <w:vAlign w:val="center"/>
          </w:tcPr>
          <w:p w14:paraId="24D8ED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203D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94006"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B4A0DA8"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2FAB9F3"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36643EA5" w14:textId="77777777" w:rsidTr="005A0D4C">
        <w:trPr>
          <w:trHeight w:val="29"/>
        </w:trPr>
        <w:tc>
          <w:tcPr>
            <w:tcW w:w="3066" w:type="dxa"/>
            <w:tcBorders>
              <w:top w:val="nil"/>
              <w:left w:val="single" w:sz="4" w:space="0" w:color="auto"/>
              <w:bottom w:val="nil"/>
              <w:right w:val="single" w:sz="4" w:space="0" w:color="auto"/>
            </w:tcBorders>
            <w:vAlign w:val="center"/>
          </w:tcPr>
          <w:p w14:paraId="070328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3972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B369A"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56AB4D9"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9A8A8E5" w14:textId="77777777" w:rsidR="00E060BF" w:rsidRPr="00480423" w:rsidRDefault="00E060BF" w:rsidP="00AF6673">
            <w:pPr>
              <w:pStyle w:val="TAC"/>
              <w:rPr>
                <w:rFonts w:eastAsiaTheme="minorEastAsia"/>
                <w:lang w:val="en-US" w:eastAsia="zh-CN"/>
              </w:rPr>
            </w:pPr>
          </w:p>
        </w:tc>
      </w:tr>
      <w:tr w:rsidR="00E060BF" w:rsidRPr="00480423" w14:paraId="4DCADB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C417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C7A3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D0A30"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10C966D"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AF395E8" w14:textId="77777777" w:rsidR="00E060BF" w:rsidRPr="00480423" w:rsidRDefault="00E060BF" w:rsidP="00AF6673">
            <w:pPr>
              <w:pStyle w:val="TAC"/>
              <w:rPr>
                <w:rFonts w:eastAsiaTheme="minorEastAsia"/>
                <w:lang w:val="en-US" w:eastAsia="zh-CN"/>
              </w:rPr>
            </w:pPr>
          </w:p>
        </w:tc>
      </w:tr>
      <w:tr w:rsidR="00E060BF" w:rsidRPr="00480423" w14:paraId="61A32A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65939B" w14:textId="77777777" w:rsidR="00E060BF" w:rsidRPr="00480423" w:rsidRDefault="00E060BF" w:rsidP="00AF6673">
            <w:pPr>
              <w:pStyle w:val="TAC"/>
              <w:rPr>
                <w:rFonts w:eastAsiaTheme="minorEastAsia"/>
                <w:lang w:val="en-US" w:eastAsia="zh-CN"/>
              </w:rPr>
            </w:pPr>
            <w:r w:rsidRPr="00480423">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25DC8B56"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DA169F"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1A283F8"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AD690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71D3C1E9" w14:textId="77777777" w:rsidTr="005A0D4C">
        <w:trPr>
          <w:trHeight w:val="29"/>
        </w:trPr>
        <w:tc>
          <w:tcPr>
            <w:tcW w:w="3066" w:type="dxa"/>
            <w:tcBorders>
              <w:top w:val="nil"/>
              <w:left w:val="single" w:sz="4" w:space="0" w:color="auto"/>
              <w:bottom w:val="nil"/>
              <w:right w:val="single" w:sz="4" w:space="0" w:color="auto"/>
            </w:tcBorders>
            <w:vAlign w:val="center"/>
          </w:tcPr>
          <w:p w14:paraId="4BA735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81F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AF256"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1DFC79B"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0F92A2D" w14:textId="77777777" w:rsidR="00E060BF" w:rsidRPr="00480423" w:rsidRDefault="00E060BF" w:rsidP="00AF6673">
            <w:pPr>
              <w:pStyle w:val="TAC"/>
              <w:rPr>
                <w:rFonts w:eastAsiaTheme="minorEastAsia"/>
                <w:lang w:val="en-US" w:eastAsia="zh-CN"/>
              </w:rPr>
            </w:pPr>
          </w:p>
        </w:tc>
      </w:tr>
      <w:tr w:rsidR="00E060BF" w:rsidRPr="00480423" w14:paraId="36341D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C2F6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6486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4BC78"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50F1871"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F298084" w14:textId="77777777" w:rsidR="00E060BF" w:rsidRPr="00480423" w:rsidRDefault="00E060BF" w:rsidP="00AF6673">
            <w:pPr>
              <w:pStyle w:val="TAC"/>
              <w:rPr>
                <w:rFonts w:eastAsiaTheme="minorEastAsia"/>
                <w:lang w:val="en-US" w:eastAsia="zh-CN"/>
              </w:rPr>
            </w:pPr>
          </w:p>
        </w:tc>
      </w:tr>
      <w:tr w:rsidR="00E060BF" w:rsidRPr="00480423" w14:paraId="6F6AA5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4F0271" w14:textId="77777777" w:rsidR="00E060BF" w:rsidRPr="00480423" w:rsidRDefault="00E060BF" w:rsidP="00AF6673">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5A1D4F0A" w14:textId="77777777" w:rsidR="00E060BF" w:rsidRPr="008523D2" w:rsidRDefault="00E060BF" w:rsidP="00AF6673">
            <w:pPr>
              <w:pStyle w:val="TAC"/>
              <w:rPr>
                <w:lang w:val="es-US"/>
              </w:rPr>
            </w:pPr>
            <w:r w:rsidRPr="008523D2">
              <w:rPr>
                <w:lang w:val="es-US" w:eastAsia="zh-CN"/>
              </w:rPr>
              <w:t>CA_n3A-n7A</w:t>
            </w:r>
          </w:p>
          <w:p w14:paraId="316E0FFF" w14:textId="77777777" w:rsidR="00E060BF" w:rsidRPr="008523D2" w:rsidRDefault="00E060BF" w:rsidP="00AF6673">
            <w:pPr>
              <w:pStyle w:val="TAC"/>
              <w:rPr>
                <w:lang w:val="es-US"/>
              </w:rPr>
            </w:pPr>
            <w:r w:rsidRPr="008523D2">
              <w:rPr>
                <w:lang w:val="es-US" w:eastAsia="zh-CN"/>
              </w:rPr>
              <w:t>CA_n3A-n78A</w:t>
            </w:r>
          </w:p>
          <w:p w14:paraId="6668698C" w14:textId="77777777" w:rsidR="00E060BF" w:rsidRPr="00480423" w:rsidRDefault="00E060BF" w:rsidP="00AF6673">
            <w:pPr>
              <w:pStyle w:val="TAC"/>
              <w:rPr>
                <w:rFonts w:eastAsiaTheme="minorEastAsia"/>
                <w:lang w:val="en-US" w:eastAsia="zh-CN"/>
              </w:rPr>
            </w:pPr>
            <w:r w:rsidRPr="008523D2">
              <w:rPr>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EA61DBD" w14:textId="77777777" w:rsidR="00E060BF" w:rsidRPr="00480423" w:rsidRDefault="00E060BF" w:rsidP="00AF6673">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CFBB7E"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D58B6D4"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5D57B9C0" w14:textId="77777777" w:rsidTr="005A0D4C">
        <w:trPr>
          <w:trHeight w:val="29"/>
        </w:trPr>
        <w:tc>
          <w:tcPr>
            <w:tcW w:w="3066" w:type="dxa"/>
            <w:tcBorders>
              <w:top w:val="nil"/>
              <w:left w:val="single" w:sz="4" w:space="0" w:color="auto"/>
              <w:bottom w:val="nil"/>
              <w:right w:val="single" w:sz="4" w:space="0" w:color="auto"/>
            </w:tcBorders>
            <w:vAlign w:val="center"/>
          </w:tcPr>
          <w:p w14:paraId="6960D7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3149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5E505" w14:textId="77777777" w:rsidR="00E060BF" w:rsidRPr="00480423" w:rsidRDefault="00E060BF" w:rsidP="00AF6673">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28FCE1B"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E29AC1" w14:textId="77777777" w:rsidR="00E060BF" w:rsidRPr="00480423" w:rsidRDefault="00E060BF" w:rsidP="00AF6673">
            <w:pPr>
              <w:pStyle w:val="TAC"/>
              <w:rPr>
                <w:rFonts w:eastAsiaTheme="minorEastAsia"/>
                <w:lang w:val="en-US" w:eastAsia="zh-CN"/>
              </w:rPr>
            </w:pPr>
          </w:p>
        </w:tc>
      </w:tr>
      <w:tr w:rsidR="00E060BF" w:rsidRPr="00480423" w14:paraId="1A9042C9" w14:textId="77777777" w:rsidTr="005A0D4C">
        <w:trPr>
          <w:trHeight w:val="29"/>
        </w:trPr>
        <w:tc>
          <w:tcPr>
            <w:tcW w:w="3066" w:type="dxa"/>
            <w:tcBorders>
              <w:top w:val="nil"/>
              <w:left w:val="single" w:sz="4" w:space="0" w:color="auto"/>
              <w:bottom w:val="nil"/>
              <w:right w:val="single" w:sz="4" w:space="0" w:color="auto"/>
            </w:tcBorders>
            <w:vAlign w:val="center"/>
          </w:tcPr>
          <w:p w14:paraId="097DDA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290C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DF83C" w14:textId="77777777" w:rsidR="00E060BF" w:rsidRPr="00480423" w:rsidRDefault="00E060BF" w:rsidP="00AF6673">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88D9C2"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816B7A6" w14:textId="77777777" w:rsidR="00E060BF" w:rsidRPr="00480423" w:rsidRDefault="00E060BF" w:rsidP="00AF6673">
            <w:pPr>
              <w:pStyle w:val="TAC"/>
              <w:rPr>
                <w:rFonts w:eastAsiaTheme="minorEastAsia"/>
                <w:lang w:val="en-US" w:eastAsia="zh-CN"/>
              </w:rPr>
            </w:pPr>
          </w:p>
        </w:tc>
      </w:tr>
      <w:tr w:rsidR="00E060BF" w:rsidRPr="00480423" w14:paraId="3EBC91C4" w14:textId="77777777" w:rsidTr="005A0D4C">
        <w:trPr>
          <w:trHeight w:val="29"/>
        </w:trPr>
        <w:tc>
          <w:tcPr>
            <w:tcW w:w="3066" w:type="dxa"/>
            <w:tcBorders>
              <w:top w:val="nil"/>
              <w:left w:val="single" w:sz="4" w:space="0" w:color="auto"/>
              <w:bottom w:val="nil"/>
              <w:right w:val="single" w:sz="4" w:space="0" w:color="auto"/>
            </w:tcBorders>
            <w:vAlign w:val="center"/>
          </w:tcPr>
          <w:p w14:paraId="2B5EC6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F7BF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899C1E" w14:textId="77777777" w:rsidR="00E060BF" w:rsidRPr="00480423" w:rsidRDefault="00E060BF" w:rsidP="00AF6673">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70257"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F619C78"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77BC7DC1" w14:textId="77777777" w:rsidTr="005A0D4C">
        <w:trPr>
          <w:trHeight w:val="29"/>
        </w:trPr>
        <w:tc>
          <w:tcPr>
            <w:tcW w:w="3066" w:type="dxa"/>
            <w:tcBorders>
              <w:top w:val="nil"/>
              <w:left w:val="single" w:sz="4" w:space="0" w:color="auto"/>
              <w:bottom w:val="nil"/>
              <w:right w:val="single" w:sz="4" w:space="0" w:color="auto"/>
            </w:tcBorders>
            <w:vAlign w:val="center"/>
          </w:tcPr>
          <w:p w14:paraId="6330F4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2C4C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73C6FA" w14:textId="77777777" w:rsidR="00E060BF" w:rsidRPr="00480423" w:rsidRDefault="00E060BF" w:rsidP="00AF6673">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A509C3"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3074465F" w14:textId="77777777" w:rsidR="00E060BF" w:rsidRPr="00480423" w:rsidRDefault="00E060BF" w:rsidP="00AF6673">
            <w:pPr>
              <w:pStyle w:val="TAC"/>
              <w:rPr>
                <w:rFonts w:eastAsiaTheme="minorEastAsia"/>
                <w:lang w:val="en-US" w:eastAsia="zh-CN"/>
              </w:rPr>
            </w:pPr>
          </w:p>
        </w:tc>
      </w:tr>
      <w:tr w:rsidR="00E060BF" w:rsidRPr="00480423" w14:paraId="41A6B62E" w14:textId="77777777" w:rsidTr="005A0D4C">
        <w:trPr>
          <w:trHeight w:val="29"/>
        </w:trPr>
        <w:tc>
          <w:tcPr>
            <w:tcW w:w="3066" w:type="dxa"/>
            <w:tcBorders>
              <w:top w:val="nil"/>
              <w:left w:val="single" w:sz="4" w:space="0" w:color="auto"/>
              <w:bottom w:val="nil"/>
              <w:right w:val="single" w:sz="4" w:space="0" w:color="auto"/>
            </w:tcBorders>
            <w:vAlign w:val="center"/>
          </w:tcPr>
          <w:p w14:paraId="15314D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8083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3A4F42" w14:textId="77777777" w:rsidR="00E060BF" w:rsidRPr="00480423" w:rsidRDefault="00E060BF" w:rsidP="00AF6673">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FF5D7B"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AB234F7" w14:textId="77777777" w:rsidR="00E060BF" w:rsidRPr="00480423" w:rsidRDefault="00E060BF" w:rsidP="00AF6673">
            <w:pPr>
              <w:pStyle w:val="TAC"/>
              <w:rPr>
                <w:rFonts w:eastAsiaTheme="minorEastAsia"/>
                <w:lang w:val="en-US" w:eastAsia="zh-CN"/>
              </w:rPr>
            </w:pPr>
          </w:p>
        </w:tc>
      </w:tr>
      <w:tr w:rsidR="00E060BF" w:rsidRPr="00480423" w14:paraId="66EA7806" w14:textId="77777777" w:rsidTr="005A0D4C">
        <w:trPr>
          <w:trHeight w:val="29"/>
        </w:trPr>
        <w:tc>
          <w:tcPr>
            <w:tcW w:w="3066" w:type="dxa"/>
            <w:tcBorders>
              <w:top w:val="nil"/>
              <w:left w:val="single" w:sz="4" w:space="0" w:color="auto"/>
              <w:bottom w:val="nil"/>
              <w:right w:val="single" w:sz="4" w:space="0" w:color="auto"/>
            </w:tcBorders>
            <w:vAlign w:val="center"/>
          </w:tcPr>
          <w:p w14:paraId="33A7E3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A73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F74A1"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D1A34CF"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168A764"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55AFB641" w14:textId="77777777" w:rsidTr="005A0D4C">
        <w:trPr>
          <w:trHeight w:val="29"/>
        </w:trPr>
        <w:tc>
          <w:tcPr>
            <w:tcW w:w="3066" w:type="dxa"/>
            <w:tcBorders>
              <w:top w:val="nil"/>
              <w:left w:val="single" w:sz="4" w:space="0" w:color="auto"/>
              <w:bottom w:val="nil"/>
              <w:right w:val="single" w:sz="4" w:space="0" w:color="auto"/>
            </w:tcBorders>
            <w:vAlign w:val="center"/>
          </w:tcPr>
          <w:p w14:paraId="4C0B70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D73F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E20B3"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9F96CF0"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0D4FB0C" w14:textId="77777777" w:rsidR="00E060BF" w:rsidRPr="00480423" w:rsidRDefault="00E060BF" w:rsidP="00AF6673">
            <w:pPr>
              <w:pStyle w:val="TAC"/>
              <w:rPr>
                <w:rFonts w:eastAsiaTheme="minorEastAsia"/>
                <w:lang w:val="en-US" w:eastAsia="zh-CN"/>
              </w:rPr>
            </w:pPr>
          </w:p>
        </w:tc>
      </w:tr>
      <w:tr w:rsidR="00E060BF" w:rsidRPr="00480423" w14:paraId="3E3D4A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EFAC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BDC4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7D9DB"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A0D6EF1"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065D8DC" w14:textId="77777777" w:rsidR="00E060BF" w:rsidRPr="00480423" w:rsidRDefault="00E060BF" w:rsidP="00AF6673">
            <w:pPr>
              <w:pStyle w:val="TAC"/>
              <w:rPr>
                <w:rFonts w:eastAsiaTheme="minorEastAsia"/>
                <w:lang w:val="en-US" w:eastAsia="zh-CN"/>
              </w:rPr>
            </w:pPr>
          </w:p>
        </w:tc>
      </w:tr>
      <w:tr w:rsidR="00E060BF" w:rsidRPr="00480423" w14:paraId="15C76DAE" w14:textId="77777777" w:rsidTr="005A0D4C">
        <w:trPr>
          <w:trHeight w:val="29"/>
        </w:trPr>
        <w:tc>
          <w:tcPr>
            <w:tcW w:w="3066" w:type="dxa"/>
            <w:tcBorders>
              <w:top w:val="nil"/>
              <w:left w:val="single" w:sz="4" w:space="0" w:color="auto"/>
              <w:bottom w:val="nil"/>
              <w:right w:val="single" w:sz="4" w:space="0" w:color="auto"/>
            </w:tcBorders>
            <w:vAlign w:val="center"/>
          </w:tcPr>
          <w:p w14:paraId="505D6E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F2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7D63B"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6928E38"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66CCB1" w14:textId="77777777" w:rsidR="00E060BF" w:rsidRPr="00480423" w:rsidRDefault="00E060BF" w:rsidP="00AF6673">
            <w:pPr>
              <w:pStyle w:val="TAC"/>
              <w:rPr>
                <w:rFonts w:eastAsiaTheme="minorEastAsia"/>
                <w:lang w:val="en-US" w:eastAsia="zh-CN"/>
              </w:rPr>
            </w:pPr>
            <w:r w:rsidRPr="00C30686">
              <w:rPr>
                <w:lang w:eastAsia="zh-CN"/>
              </w:rPr>
              <w:t>4 and 5</w:t>
            </w:r>
          </w:p>
        </w:tc>
      </w:tr>
      <w:tr w:rsidR="00E060BF" w:rsidRPr="00480423" w14:paraId="453A89F3" w14:textId="77777777" w:rsidTr="005A0D4C">
        <w:trPr>
          <w:trHeight w:val="29"/>
        </w:trPr>
        <w:tc>
          <w:tcPr>
            <w:tcW w:w="3066" w:type="dxa"/>
            <w:tcBorders>
              <w:top w:val="nil"/>
              <w:left w:val="single" w:sz="4" w:space="0" w:color="auto"/>
              <w:bottom w:val="nil"/>
              <w:right w:val="single" w:sz="4" w:space="0" w:color="auto"/>
            </w:tcBorders>
            <w:vAlign w:val="center"/>
          </w:tcPr>
          <w:p w14:paraId="1EC77B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1C4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2512C"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260C5E0"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7</w:t>
            </w:r>
            <w:r w:rsidRPr="00C30686">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593E163" w14:textId="77777777" w:rsidR="00E060BF" w:rsidRPr="00480423" w:rsidRDefault="00E060BF" w:rsidP="00AF6673">
            <w:pPr>
              <w:pStyle w:val="TAC"/>
              <w:rPr>
                <w:rFonts w:eastAsiaTheme="minorEastAsia"/>
                <w:lang w:val="en-US" w:eastAsia="zh-CN"/>
              </w:rPr>
            </w:pPr>
          </w:p>
        </w:tc>
      </w:tr>
      <w:tr w:rsidR="00E060BF" w:rsidRPr="00480423" w14:paraId="2315A4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CB1A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8F8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22AA7"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9FB0729"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E4E7619" w14:textId="77777777" w:rsidR="00E060BF" w:rsidRPr="00480423" w:rsidRDefault="00E060BF" w:rsidP="00AF6673">
            <w:pPr>
              <w:pStyle w:val="TAC"/>
              <w:rPr>
                <w:rFonts w:eastAsiaTheme="minorEastAsia"/>
                <w:lang w:val="en-US" w:eastAsia="zh-CN"/>
              </w:rPr>
            </w:pPr>
          </w:p>
        </w:tc>
      </w:tr>
      <w:tr w:rsidR="00E060BF" w:rsidRPr="00480423" w14:paraId="1AD783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621E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1F2AB72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44C0FA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570E9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8D6932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D10263A" w14:textId="77777777" w:rsidTr="005A0D4C">
        <w:trPr>
          <w:trHeight w:val="29"/>
        </w:trPr>
        <w:tc>
          <w:tcPr>
            <w:tcW w:w="3066" w:type="dxa"/>
            <w:tcBorders>
              <w:top w:val="nil"/>
              <w:left w:val="single" w:sz="4" w:space="0" w:color="auto"/>
              <w:bottom w:val="nil"/>
              <w:right w:val="single" w:sz="4" w:space="0" w:color="auto"/>
            </w:tcBorders>
            <w:vAlign w:val="center"/>
          </w:tcPr>
          <w:p w14:paraId="58EED4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FF0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AA25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E6736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689EBEF2" w14:textId="77777777" w:rsidR="00E060BF" w:rsidRPr="00480423" w:rsidRDefault="00E060BF" w:rsidP="00AF6673">
            <w:pPr>
              <w:pStyle w:val="TAC"/>
              <w:rPr>
                <w:rFonts w:eastAsiaTheme="minorEastAsia"/>
                <w:lang w:val="en-US" w:eastAsia="zh-CN"/>
              </w:rPr>
            </w:pPr>
          </w:p>
        </w:tc>
      </w:tr>
      <w:tr w:rsidR="00E060BF" w:rsidRPr="00480423" w14:paraId="6C651B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9750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F8C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560D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3FE9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12EB6A99" w14:textId="77777777" w:rsidR="00E060BF" w:rsidRPr="00480423" w:rsidRDefault="00E060BF" w:rsidP="00AF6673">
            <w:pPr>
              <w:pStyle w:val="TAC"/>
              <w:rPr>
                <w:rFonts w:eastAsiaTheme="minorEastAsia"/>
                <w:lang w:val="en-US" w:eastAsia="zh-CN"/>
              </w:rPr>
            </w:pPr>
          </w:p>
        </w:tc>
      </w:tr>
      <w:tr w:rsidR="00E060BF" w:rsidRPr="00480423" w14:paraId="2764FC1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D0F5B2"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546EB835"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9D9D8D"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B1EA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F8FB6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6C1C37" w14:textId="77777777" w:rsidTr="005A0D4C">
        <w:trPr>
          <w:trHeight w:val="29"/>
        </w:trPr>
        <w:tc>
          <w:tcPr>
            <w:tcW w:w="3066" w:type="dxa"/>
            <w:tcBorders>
              <w:top w:val="nil"/>
              <w:left w:val="single" w:sz="4" w:space="0" w:color="auto"/>
              <w:bottom w:val="nil"/>
              <w:right w:val="single" w:sz="4" w:space="0" w:color="auto"/>
            </w:tcBorders>
            <w:vAlign w:val="center"/>
          </w:tcPr>
          <w:p w14:paraId="6826DB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D23B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3EA28" w14:textId="77777777" w:rsidR="00E060BF" w:rsidRPr="00480423" w:rsidRDefault="00E060BF" w:rsidP="00AF6673">
            <w:pPr>
              <w:pStyle w:val="TAC"/>
              <w:rPr>
                <w:rFonts w:eastAsiaTheme="minorEastAsia"/>
                <w:bCs/>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AFA11" w14:textId="77777777" w:rsidR="00E060BF" w:rsidRPr="00480423" w:rsidRDefault="00E060BF" w:rsidP="00AF667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948297A" w14:textId="77777777" w:rsidR="00E060BF" w:rsidRPr="00480423" w:rsidRDefault="00E060BF" w:rsidP="00AF6673">
            <w:pPr>
              <w:pStyle w:val="TAC"/>
              <w:rPr>
                <w:rFonts w:eastAsiaTheme="minorEastAsia"/>
                <w:lang w:val="en-US" w:eastAsia="zh-CN"/>
              </w:rPr>
            </w:pPr>
          </w:p>
        </w:tc>
      </w:tr>
      <w:tr w:rsidR="00E060BF" w:rsidRPr="00480423" w14:paraId="3A44F6A7" w14:textId="77777777" w:rsidTr="005A0D4C">
        <w:trPr>
          <w:trHeight w:val="29"/>
        </w:trPr>
        <w:tc>
          <w:tcPr>
            <w:tcW w:w="3066" w:type="dxa"/>
            <w:tcBorders>
              <w:top w:val="nil"/>
              <w:left w:val="single" w:sz="4" w:space="0" w:color="auto"/>
              <w:bottom w:val="nil"/>
              <w:right w:val="single" w:sz="4" w:space="0" w:color="auto"/>
            </w:tcBorders>
            <w:vAlign w:val="center"/>
          </w:tcPr>
          <w:p w14:paraId="0E833D3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D0AC5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07060"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940C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15BE22AD" w14:textId="77777777" w:rsidR="00E060BF" w:rsidRPr="00480423" w:rsidRDefault="00E060BF" w:rsidP="00AF6673">
            <w:pPr>
              <w:pStyle w:val="TAC"/>
              <w:rPr>
                <w:rFonts w:eastAsiaTheme="minorEastAsia"/>
                <w:lang w:val="en-US" w:eastAsia="zh-CN"/>
              </w:rPr>
            </w:pPr>
          </w:p>
        </w:tc>
      </w:tr>
      <w:tr w:rsidR="00E060BF" w:rsidRPr="00480423" w14:paraId="0D6FC78F" w14:textId="77777777" w:rsidTr="005A0D4C">
        <w:trPr>
          <w:trHeight w:val="29"/>
        </w:trPr>
        <w:tc>
          <w:tcPr>
            <w:tcW w:w="3066" w:type="dxa"/>
            <w:tcBorders>
              <w:top w:val="nil"/>
              <w:left w:val="single" w:sz="4" w:space="0" w:color="auto"/>
              <w:bottom w:val="nil"/>
              <w:right w:val="single" w:sz="4" w:space="0" w:color="auto"/>
            </w:tcBorders>
            <w:vAlign w:val="center"/>
          </w:tcPr>
          <w:p w14:paraId="02B73A2A"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A3F1A66"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CA_n3A-n7A</w:t>
            </w:r>
          </w:p>
          <w:p w14:paraId="71E49D49"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CA_n3A-n78A</w:t>
            </w:r>
          </w:p>
          <w:p w14:paraId="6A72EF61" w14:textId="77777777" w:rsidR="00E060BF" w:rsidRPr="00480423" w:rsidRDefault="00E060BF" w:rsidP="00AF6673">
            <w:pPr>
              <w:pStyle w:val="TAC"/>
              <w:rPr>
                <w:rFonts w:eastAsiaTheme="minorEastAsia"/>
                <w:lang w:val="es-US"/>
              </w:rPr>
            </w:pPr>
            <w:r w:rsidRPr="00480423">
              <w:rPr>
                <w:rFonts w:eastAsiaTheme="minorEastAsia"/>
                <w:lang w:val="es-US" w:eastAsia="zh-CN"/>
              </w:rPr>
              <w:t>CA_n7A-n78A</w:t>
            </w:r>
          </w:p>
          <w:p w14:paraId="565651CD" w14:textId="77777777" w:rsidR="00E060BF" w:rsidRPr="00480423" w:rsidRDefault="00E060BF" w:rsidP="00AF6673">
            <w:pPr>
              <w:pStyle w:val="TAC"/>
              <w:rPr>
                <w:rFonts w:eastAsiaTheme="minorEastAsia"/>
                <w:lang w:val="en-US"/>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88CFF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22D2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26E3D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B6B1950" w14:textId="77777777" w:rsidTr="005A0D4C">
        <w:trPr>
          <w:trHeight w:val="29"/>
        </w:trPr>
        <w:tc>
          <w:tcPr>
            <w:tcW w:w="3066" w:type="dxa"/>
            <w:tcBorders>
              <w:top w:val="nil"/>
              <w:left w:val="single" w:sz="4" w:space="0" w:color="auto"/>
              <w:bottom w:val="nil"/>
              <w:right w:val="single" w:sz="4" w:space="0" w:color="auto"/>
            </w:tcBorders>
            <w:vAlign w:val="center"/>
          </w:tcPr>
          <w:p w14:paraId="144768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904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AB6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1BC83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2FDC2458" w14:textId="77777777" w:rsidR="00E060BF" w:rsidRPr="00480423" w:rsidRDefault="00E060BF" w:rsidP="00AF6673">
            <w:pPr>
              <w:pStyle w:val="TAC"/>
              <w:rPr>
                <w:rFonts w:eastAsiaTheme="minorEastAsia"/>
                <w:lang w:val="en-US" w:eastAsia="zh-CN"/>
              </w:rPr>
            </w:pPr>
          </w:p>
        </w:tc>
      </w:tr>
      <w:tr w:rsidR="00E060BF" w:rsidRPr="00480423" w14:paraId="092F18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B6E7A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E0F5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8BC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7373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324E342" w14:textId="77777777" w:rsidR="00E060BF" w:rsidRPr="00480423" w:rsidRDefault="00E060BF" w:rsidP="00AF6673">
            <w:pPr>
              <w:pStyle w:val="TAC"/>
              <w:rPr>
                <w:rFonts w:eastAsiaTheme="minorEastAsia"/>
                <w:lang w:val="en-US" w:eastAsia="zh-CN"/>
              </w:rPr>
            </w:pPr>
          </w:p>
        </w:tc>
      </w:tr>
      <w:tr w:rsidR="00E060BF" w:rsidRPr="00480423" w14:paraId="155BD9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BFF8FF" w14:textId="77777777" w:rsidR="00E060BF" w:rsidRPr="00480423" w:rsidRDefault="00E060BF" w:rsidP="00AF6673">
            <w:pPr>
              <w:pStyle w:val="TAC"/>
              <w:rPr>
                <w:rFonts w:eastAsiaTheme="minorEastAsia"/>
                <w:lang w:val="sv-SE" w:eastAsia="zh-CN"/>
              </w:rPr>
            </w:pPr>
            <w:r w:rsidRPr="00480423">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55C04F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DBFDE4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54C0053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595EA1F"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34395D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D8D04C" w14:textId="77777777" w:rsidR="00E060BF" w:rsidRPr="00480423" w:rsidRDefault="00E060BF" w:rsidP="00AF6673">
            <w:pPr>
              <w:pStyle w:val="TAC"/>
              <w:rPr>
                <w:rFonts w:eastAsiaTheme="minorEastAsia"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2BBB001" w14:textId="77777777" w:rsidR="00E060BF" w:rsidRPr="00480423" w:rsidRDefault="00E060BF" w:rsidP="00AF6673">
            <w:pPr>
              <w:pStyle w:val="TAC"/>
              <w:rPr>
                <w:rFonts w:eastAsiaTheme="minorEastAsia"/>
                <w:lang w:val="en-US" w:eastAsia="zh-CN"/>
              </w:rPr>
            </w:pPr>
            <w:r w:rsidRPr="00480423">
              <w:rPr>
                <w:rFonts w:eastAsia="MS Mincho"/>
                <w:lang w:val="en-US" w:eastAsia="zh-CN"/>
              </w:rPr>
              <w:t>0</w:t>
            </w:r>
          </w:p>
        </w:tc>
      </w:tr>
      <w:tr w:rsidR="00E060BF" w:rsidRPr="00480423" w14:paraId="147A5E44" w14:textId="77777777" w:rsidTr="005A0D4C">
        <w:trPr>
          <w:trHeight w:val="29"/>
        </w:trPr>
        <w:tc>
          <w:tcPr>
            <w:tcW w:w="3066" w:type="dxa"/>
            <w:tcBorders>
              <w:top w:val="nil"/>
              <w:left w:val="single" w:sz="4" w:space="0" w:color="auto"/>
              <w:bottom w:val="nil"/>
              <w:right w:val="single" w:sz="4" w:space="0" w:color="auto"/>
            </w:tcBorders>
            <w:vAlign w:val="center"/>
          </w:tcPr>
          <w:p w14:paraId="7FAB342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5FBF728"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5AEA6" w14:textId="77777777" w:rsidR="00E060BF" w:rsidRPr="00480423" w:rsidRDefault="00E060BF" w:rsidP="00AF6673">
            <w:pPr>
              <w:pStyle w:val="TAC"/>
              <w:rPr>
                <w:rFonts w:eastAsiaTheme="minorEastAsia"/>
                <w:lang w:val="en-US" w:eastAsia="zh-CN"/>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49C61C"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0341F5AB" w14:textId="77777777" w:rsidR="00E060BF" w:rsidRPr="00480423" w:rsidRDefault="00E060BF" w:rsidP="00AF6673">
            <w:pPr>
              <w:pStyle w:val="TAC"/>
              <w:rPr>
                <w:rFonts w:eastAsiaTheme="minorEastAsia"/>
                <w:lang w:val="en-US" w:eastAsia="zh-CN"/>
              </w:rPr>
            </w:pPr>
          </w:p>
        </w:tc>
      </w:tr>
      <w:tr w:rsidR="00E060BF" w:rsidRPr="00480423" w14:paraId="6855B5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7F129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6F860E6"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A4D0A"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5A71A4" w14:textId="77777777" w:rsidR="00E060BF" w:rsidRPr="00480423" w:rsidRDefault="00E060BF" w:rsidP="00AF6673">
            <w:pPr>
              <w:pStyle w:val="TAC"/>
              <w:rPr>
                <w:rFonts w:eastAsiaTheme="minorEastAsia" w:cs="Arial"/>
                <w:color w:val="000000"/>
                <w:szCs w:val="18"/>
                <w:lang w:val="en-US"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1C687D4" w14:textId="77777777" w:rsidR="00E060BF" w:rsidRPr="00480423" w:rsidRDefault="00E060BF" w:rsidP="00AF6673">
            <w:pPr>
              <w:pStyle w:val="TAC"/>
              <w:rPr>
                <w:rFonts w:eastAsiaTheme="minorEastAsia"/>
                <w:lang w:val="en-US" w:eastAsia="zh-CN"/>
              </w:rPr>
            </w:pPr>
          </w:p>
        </w:tc>
      </w:tr>
      <w:tr w:rsidR="00E060BF" w:rsidRPr="00480423" w14:paraId="19DF9C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1CB464" w14:textId="77777777" w:rsidR="00E060BF" w:rsidRPr="00480423" w:rsidRDefault="00E060BF" w:rsidP="00AF6673">
            <w:pPr>
              <w:pStyle w:val="TAC"/>
              <w:rPr>
                <w:rFonts w:eastAsiaTheme="minorEastAsia"/>
                <w:lang w:val="en-US"/>
              </w:rPr>
            </w:pPr>
            <w:r w:rsidRPr="00480423">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57412BDB"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CA_n78(2A)</w:t>
            </w:r>
          </w:p>
          <w:p w14:paraId="7A3C4DFE"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CA_n3A-n7A</w:t>
            </w:r>
          </w:p>
          <w:p w14:paraId="7688F684"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CA_n3A-n78A</w:t>
            </w:r>
          </w:p>
          <w:p w14:paraId="7F661FDC" w14:textId="77777777" w:rsidR="00E060BF" w:rsidRPr="00480423" w:rsidRDefault="00E060BF" w:rsidP="00AF6673">
            <w:pPr>
              <w:pStyle w:val="TAC"/>
              <w:rPr>
                <w:rFonts w:eastAsiaTheme="minorEastAsia"/>
                <w:lang w:val="en-US"/>
              </w:rPr>
            </w:pPr>
            <w:r w:rsidRPr="00480423">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0BE129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F42B69"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4D3233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E346DF" w14:textId="77777777" w:rsidTr="005A0D4C">
        <w:trPr>
          <w:trHeight w:val="29"/>
        </w:trPr>
        <w:tc>
          <w:tcPr>
            <w:tcW w:w="3066" w:type="dxa"/>
            <w:tcBorders>
              <w:top w:val="nil"/>
              <w:left w:val="single" w:sz="4" w:space="0" w:color="auto"/>
              <w:bottom w:val="nil"/>
              <w:right w:val="single" w:sz="4" w:space="0" w:color="auto"/>
            </w:tcBorders>
            <w:vAlign w:val="center"/>
          </w:tcPr>
          <w:p w14:paraId="3281DB78" w14:textId="77777777" w:rsidR="00E060BF" w:rsidRPr="00480423" w:rsidRDefault="00E060BF" w:rsidP="00AF6673">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ACD4F74"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16DEC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0B89A5"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2AC3111" w14:textId="77777777" w:rsidR="00E060BF" w:rsidRPr="00480423" w:rsidRDefault="00E060BF" w:rsidP="00AF6673">
            <w:pPr>
              <w:pStyle w:val="TAC"/>
              <w:rPr>
                <w:rFonts w:eastAsiaTheme="minorEastAsia"/>
                <w:lang w:val="en-US" w:eastAsia="zh-CN"/>
              </w:rPr>
            </w:pPr>
          </w:p>
        </w:tc>
      </w:tr>
      <w:tr w:rsidR="00E060BF" w:rsidRPr="00480423" w14:paraId="57052C9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22AFDA" w14:textId="77777777" w:rsidR="00E060BF" w:rsidRPr="00480423" w:rsidRDefault="00E060BF" w:rsidP="00AF6673">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1C12C0A"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AC360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5681C0"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75BC61E9" w14:textId="77777777" w:rsidR="00E060BF" w:rsidRPr="00480423" w:rsidRDefault="00E060BF" w:rsidP="00AF6673">
            <w:pPr>
              <w:pStyle w:val="TAC"/>
              <w:rPr>
                <w:rFonts w:eastAsiaTheme="minorEastAsia"/>
                <w:lang w:val="en-US" w:eastAsia="zh-CN"/>
              </w:rPr>
            </w:pPr>
          </w:p>
        </w:tc>
      </w:tr>
      <w:tr w:rsidR="00E060BF" w:rsidRPr="00480423" w14:paraId="492158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8B9981" w14:textId="77777777" w:rsidR="00E060BF" w:rsidRPr="00480423" w:rsidRDefault="00E060BF" w:rsidP="00AF6673">
            <w:pPr>
              <w:pStyle w:val="TAC"/>
              <w:rPr>
                <w:rFonts w:eastAsiaTheme="minorEastAsia"/>
                <w:lang w:val="en-US" w:eastAsia="zh-CN"/>
              </w:rPr>
            </w:pPr>
            <w:r w:rsidRPr="00480423">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128CDA1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0981B8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665864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FDC2E87"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F1AC6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3E6F2669"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102AB4D8" w14:textId="77777777" w:rsidTr="005A0D4C">
        <w:trPr>
          <w:trHeight w:val="29"/>
        </w:trPr>
        <w:tc>
          <w:tcPr>
            <w:tcW w:w="3066" w:type="dxa"/>
            <w:tcBorders>
              <w:top w:val="nil"/>
              <w:left w:val="single" w:sz="4" w:space="0" w:color="auto"/>
              <w:bottom w:val="nil"/>
              <w:right w:val="single" w:sz="4" w:space="0" w:color="auto"/>
            </w:tcBorders>
            <w:vAlign w:val="center"/>
          </w:tcPr>
          <w:p w14:paraId="1F593F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57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A6150"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B3F97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475A43D" w14:textId="77777777" w:rsidR="00E060BF" w:rsidRPr="00480423" w:rsidRDefault="00E060BF" w:rsidP="00AF6673">
            <w:pPr>
              <w:pStyle w:val="TAC"/>
              <w:rPr>
                <w:rFonts w:eastAsiaTheme="minorEastAsia"/>
                <w:lang w:val="en-US"/>
              </w:rPr>
            </w:pPr>
          </w:p>
        </w:tc>
      </w:tr>
      <w:tr w:rsidR="00E060BF" w:rsidRPr="00480423" w14:paraId="414C52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687F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186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FC3E3"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FAB34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BCA680" w14:textId="77777777" w:rsidR="00E060BF" w:rsidRPr="00480423" w:rsidRDefault="00E060BF" w:rsidP="00AF6673">
            <w:pPr>
              <w:pStyle w:val="TAC"/>
              <w:rPr>
                <w:rFonts w:eastAsiaTheme="minorEastAsia"/>
                <w:lang w:val="en-US"/>
              </w:rPr>
            </w:pPr>
          </w:p>
        </w:tc>
      </w:tr>
      <w:tr w:rsidR="00E060BF" w:rsidRPr="00480423" w14:paraId="08764E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F540A7" w14:textId="77777777" w:rsidR="00E060BF" w:rsidRPr="00480423" w:rsidRDefault="00E060BF" w:rsidP="00AF6673">
            <w:pPr>
              <w:pStyle w:val="TAC"/>
              <w:rPr>
                <w:rFonts w:eastAsiaTheme="minorEastAsia"/>
                <w:lang w:val="en-US" w:eastAsia="zh-CN"/>
              </w:rPr>
            </w:pPr>
            <w:r w:rsidRPr="00480423">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06BDFE6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1D607B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AF3D8B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7CCE1E2"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025D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7DA9AED"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3BA3140F" w14:textId="77777777" w:rsidTr="005A0D4C">
        <w:trPr>
          <w:trHeight w:val="29"/>
        </w:trPr>
        <w:tc>
          <w:tcPr>
            <w:tcW w:w="3066" w:type="dxa"/>
            <w:tcBorders>
              <w:top w:val="nil"/>
              <w:left w:val="single" w:sz="4" w:space="0" w:color="auto"/>
              <w:bottom w:val="nil"/>
              <w:right w:val="single" w:sz="4" w:space="0" w:color="auto"/>
            </w:tcBorders>
            <w:vAlign w:val="center"/>
          </w:tcPr>
          <w:p w14:paraId="3DB49E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2078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AEF7D7"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66D45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BEDC4C9" w14:textId="77777777" w:rsidR="00E060BF" w:rsidRPr="00480423" w:rsidRDefault="00E060BF" w:rsidP="00AF6673">
            <w:pPr>
              <w:pStyle w:val="TAC"/>
              <w:rPr>
                <w:rFonts w:eastAsiaTheme="minorEastAsia"/>
                <w:lang w:val="en-US"/>
              </w:rPr>
            </w:pPr>
          </w:p>
        </w:tc>
      </w:tr>
      <w:tr w:rsidR="00E060BF" w:rsidRPr="00480423" w14:paraId="144562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4550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47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148EF"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27BAE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023A5E6E" w14:textId="77777777" w:rsidR="00E060BF" w:rsidRPr="00480423" w:rsidRDefault="00E060BF" w:rsidP="00AF6673">
            <w:pPr>
              <w:pStyle w:val="TAC"/>
              <w:rPr>
                <w:rFonts w:eastAsiaTheme="minorEastAsia"/>
                <w:lang w:val="en-US"/>
              </w:rPr>
            </w:pPr>
          </w:p>
        </w:tc>
      </w:tr>
      <w:tr w:rsidR="00E060BF" w:rsidRPr="00480423" w14:paraId="612D2C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E114CB" w14:textId="77777777" w:rsidR="00E060BF" w:rsidRPr="00480423" w:rsidRDefault="00E060BF" w:rsidP="00AF6673">
            <w:pPr>
              <w:pStyle w:val="TAC"/>
              <w:rPr>
                <w:rFonts w:eastAsiaTheme="minorEastAsia"/>
                <w:lang w:val="en-US" w:eastAsia="zh-CN"/>
              </w:rPr>
            </w:pPr>
            <w:r w:rsidRPr="00480423">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09E796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148E8A8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3B6459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3C64C10"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960C985"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FC6A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4B143474"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2B7A722C" w14:textId="77777777" w:rsidTr="005A0D4C">
        <w:trPr>
          <w:trHeight w:val="29"/>
        </w:trPr>
        <w:tc>
          <w:tcPr>
            <w:tcW w:w="3066" w:type="dxa"/>
            <w:tcBorders>
              <w:top w:val="nil"/>
              <w:left w:val="single" w:sz="4" w:space="0" w:color="auto"/>
              <w:bottom w:val="nil"/>
              <w:right w:val="single" w:sz="4" w:space="0" w:color="auto"/>
            </w:tcBorders>
            <w:vAlign w:val="center"/>
          </w:tcPr>
          <w:p w14:paraId="1D1C3B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CB34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5862D"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05943B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879560" w14:textId="77777777" w:rsidR="00E060BF" w:rsidRPr="00480423" w:rsidRDefault="00E060BF" w:rsidP="00AF6673">
            <w:pPr>
              <w:pStyle w:val="TAC"/>
              <w:rPr>
                <w:rFonts w:eastAsiaTheme="minorEastAsia"/>
                <w:lang w:val="en-US"/>
              </w:rPr>
            </w:pPr>
          </w:p>
        </w:tc>
      </w:tr>
      <w:tr w:rsidR="00E060BF" w:rsidRPr="00480423" w14:paraId="1C1EC9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7AC3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B828B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E8F88"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D51DD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E674E1" w14:textId="77777777" w:rsidR="00E060BF" w:rsidRPr="00480423" w:rsidRDefault="00E060BF" w:rsidP="00AF6673">
            <w:pPr>
              <w:pStyle w:val="TAC"/>
              <w:rPr>
                <w:rFonts w:eastAsiaTheme="minorEastAsia"/>
                <w:lang w:val="en-US"/>
              </w:rPr>
            </w:pPr>
          </w:p>
        </w:tc>
      </w:tr>
      <w:tr w:rsidR="00E060BF" w:rsidRPr="00480423" w14:paraId="6C17EE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1CBE6C" w14:textId="77777777" w:rsidR="00E060BF" w:rsidRPr="00480423" w:rsidRDefault="00E060BF" w:rsidP="00AF6673">
            <w:pPr>
              <w:pStyle w:val="TAC"/>
              <w:rPr>
                <w:rFonts w:eastAsiaTheme="minorEastAsia"/>
                <w:lang w:val="en-US" w:eastAsia="zh-CN"/>
              </w:rPr>
            </w:pPr>
            <w:r w:rsidRPr="00480423">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3DC22B5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5D04CCD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1C325A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2C97B6A"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906C53"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9865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1A73EB55"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38684985" w14:textId="77777777" w:rsidTr="005A0D4C">
        <w:trPr>
          <w:trHeight w:val="29"/>
        </w:trPr>
        <w:tc>
          <w:tcPr>
            <w:tcW w:w="3066" w:type="dxa"/>
            <w:tcBorders>
              <w:top w:val="nil"/>
              <w:left w:val="single" w:sz="4" w:space="0" w:color="auto"/>
              <w:bottom w:val="nil"/>
              <w:right w:val="single" w:sz="4" w:space="0" w:color="auto"/>
            </w:tcBorders>
            <w:vAlign w:val="center"/>
          </w:tcPr>
          <w:p w14:paraId="6D37B1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9418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09606"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381A9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6074A9" w14:textId="77777777" w:rsidR="00E060BF" w:rsidRPr="00480423" w:rsidRDefault="00E060BF" w:rsidP="00AF6673">
            <w:pPr>
              <w:pStyle w:val="TAC"/>
              <w:rPr>
                <w:rFonts w:eastAsiaTheme="minorEastAsia"/>
                <w:lang w:val="en-US"/>
              </w:rPr>
            </w:pPr>
          </w:p>
        </w:tc>
      </w:tr>
      <w:tr w:rsidR="00E060BF" w:rsidRPr="00480423" w14:paraId="4178A3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D940C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77E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E6953"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7B4BE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61C9478" w14:textId="77777777" w:rsidR="00E060BF" w:rsidRPr="00480423" w:rsidRDefault="00E060BF" w:rsidP="00AF6673">
            <w:pPr>
              <w:pStyle w:val="TAC"/>
              <w:rPr>
                <w:rFonts w:eastAsiaTheme="minorEastAsia"/>
                <w:lang w:val="en-US"/>
              </w:rPr>
            </w:pPr>
          </w:p>
        </w:tc>
      </w:tr>
      <w:tr w:rsidR="00E060BF" w:rsidRPr="00480423" w14:paraId="6D320BB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437BE" w14:textId="77777777" w:rsidR="00E060BF" w:rsidRPr="00B0128B" w:rsidRDefault="00E060BF" w:rsidP="00AF6673">
            <w:pPr>
              <w:pStyle w:val="TAC"/>
              <w:rPr>
                <w:rFonts w:eastAsiaTheme="minorEastAsia"/>
                <w:lang w:val="en-US" w:eastAsia="zh-CN"/>
              </w:rPr>
            </w:pPr>
            <w:r w:rsidRPr="00B0128B">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247B453F" w14:textId="77777777" w:rsidR="00E060BF" w:rsidRPr="00B0128B" w:rsidRDefault="00E060BF" w:rsidP="00AF6673">
            <w:pPr>
              <w:pStyle w:val="TAC"/>
              <w:rPr>
                <w:rFonts w:eastAsiaTheme="minorEastAsia"/>
                <w:lang w:val="en-US" w:eastAsia="zh-CN"/>
              </w:rPr>
            </w:pPr>
            <w:r w:rsidRPr="00B0128B">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81C57D5" w14:textId="77777777" w:rsidR="00E060BF" w:rsidRPr="00B0128B" w:rsidRDefault="00E060BF" w:rsidP="00AF6673">
            <w:pPr>
              <w:pStyle w:val="TAC"/>
              <w:rPr>
                <w:rFonts w:eastAsiaTheme="minorEastAsia"/>
                <w:lang w:val="en-US"/>
              </w:rPr>
            </w:pPr>
            <w:r w:rsidRPr="00B0128B">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6246F7" w14:textId="77777777" w:rsidR="00E060BF" w:rsidRPr="00B0128B" w:rsidRDefault="00E060BF" w:rsidP="00AF6673">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496199" w14:textId="77777777" w:rsidR="00E060BF" w:rsidRPr="00B0128B" w:rsidRDefault="00E060BF" w:rsidP="00AF6673">
            <w:pPr>
              <w:pStyle w:val="TAC"/>
              <w:rPr>
                <w:rFonts w:eastAsiaTheme="minorEastAsia"/>
                <w:lang w:val="en-US"/>
              </w:rPr>
            </w:pPr>
            <w:r w:rsidRPr="00B0128B">
              <w:rPr>
                <w:rFonts w:eastAsiaTheme="minorEastAsia"/>
                <w:kern w:val="2"/>
                <w:szCs w:val="22"/>
                <w:lang w:val="en-US"/>
              </w:rPr>
              <w:t>0</w:t>
            </w:r>
          </w:p>
        </w:tc>
      </w:tr>
      <w:tr w:rsidR="00E060BF" w:rsidRPr="00480423" w14:paraId="7EE6E89B" w14:textId="77777777" w:rsidTr="005A0D4C">
        <w:trPr>
          <w:trHeight w:val="29"/>
        </w:trPr>
        <w:tc>
          <w:tcPr>
            <w:tcW w:w="3066" w:type="dxa"/>
            <w:tcBorders>
              <w:top w:val="nil"/>
              <w:left w:val="single" w:sz="4" w:space="0" w:color="auto"/>
              <w:bottom w:val="nil"/>
              <w:right w:val="single" w:sz="4" w:space="0" w:color="auto"/>
            </w:tcBorders>
            <w:vAlign w:val="center"/>
          </w:tcPr>
          <w:p w14:paraId="33F748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9FE1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CF541" w14:textId="77777777" w:rsidR="00E060BF" w:rsidRPr="00480423" w:rsidRDefault="00E060BF" w:rsidP="00AF6673">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A963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5D071F" w14:textId="77777777" w:rsidR="00E060BF" w:rsidRPr="00480423" w:rsidRDefault="00E060BF" w:rsidP="00AF6673">
            <w:pPr>
              <w:pStyle w:val="TAC"/>
              <w:rPr>
                <w:rFonts w:eastAsiaTheme="minorEastAsia"/>
                <w:lang w:val="en-US"/>
              </w:rPr>
            </w:pPr>
          </w:p>
        </w:tc>
      </w:tr>
      <w:tr w:rsidR="00E060BF" w:rsidRPr="00480423" w14:paraId="60CBC7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7672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23C8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5936B" w14:textId="77777777" w:rsidR="00E060BF" w:rsidRPr="00480423" w:rsidRDefault="00E060BF" w:rsidP="00AF6673">
            <w:pPr>
              <w:pStyle w:val="TAC"/>
              <w:rPr>
                <w:rFonts w:eastAsiaTheme="minorEastAsia"/>
                <w:lang w:val="en-US"/>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B53FB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035B4DFE" w14:textId="77777777" w:rsidR="00E060BF" w:rsidRPr="00480423" w:rsidRDefault="00E060BF" w:rsidP="00AF6673">
            <w:pPr>
              <w:pStyle w:val="TAC"/>
              <w:rPr>
                <w:rFonts w:eastAsiaTheme="minorEastAsia"/>
                <w:lang w:val="en-US"/>
              </w:rPr>
            </w:pPr>
          </w:p>
        </w:tc>
      </w:tr>
      <w:tr w:rsidR="00E060BF" w:rsidRPr="00480423" w14:paraId="03424C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AA3131" w14:textId="77777777" w:rsidR="00E060BF" w:rsidRPr="00480423" w:rsidRDefault="00E060BF" w:rsidP="00AF6673">
            <w:pPr>
              <w:pStyle w:val="TAC"/>
              <w:rPr>
                <w:rFonts w:eastAsiaTheme="minorEastAsia"/>
                <w:kern w:val="2"/>
                <w:szCs w:val="22"/>
                <w:lang w:val="en-US"/>
              </w:rPr>
            </w:pPr>
            <w:r>
              <w:rPr>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102DD236" w14:textId="77777777" w:rsidR="00E060BF" w:rsidRPr="00480423" w:rsidRDefault="00E060BF" w:rsidP="00AF6673">
            <w:pPr>
              <w:pStyle w:val="TAC"/>
              <w:rPr>
                <w:rFonts w:eastAsiaTheme="minorEastAsia"/>
                <w:kern w:val="2"/>
                <w:szCs w:val="18"/>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E617F1" w14:textId="77777777" w:rsidR="00E060BF" w:rsidRPr="00480423" w:rsidRDefault="00E060BF" w:rsidP="00AF6673">
            <w:pPr>
              <w:pStyle w:val="TAC"/>
              <w:rPr>
                <w:rFonts w:eastAsiaTheme="minorEastAsia"/>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1467A"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3698C91" w14:textId="77777777" w:rsidR="00E060BF" w:rsidRPr="00480423" w:rsidRDefault="00E060BF" w:rsidP="00AF6673">
            <w:pPr>
              <w:pStyle w:val="TAC"/>
              <w:rPr>
                <w:rFonts w:eastAsiaTheme="minorEastAsia"/>
                <w:kern w:val="2"/>
                <w:szCs w:val="22"/>
                <w:lang w:val="en-US" w:eastAsia="zh-CN"/>
              </w:rPr>
            </w:pPr>
            <w:r>
              <w:rPr>
                <w:rFonts w:hint="eastAsia"/>
                <w:kern w:val="2"/>
                <w:szCs w:val="22"/>
                <w:lang w:val="en-US" w:eastAsia="zh-CN"/>
              </w:rPr>
              <w:t>0</w:t>
            </w:r>
          </w:p>
        </w:tc>
      </w:tr>
      <w:tr w:rsidR="00E060BF" w:rsidRPr="00480423" w14:paraId="18B63D7E" w14:textId="77777777" w:rsidTr="005A0D4C">
        <w:trPr>
          <w:trHeight w:val="29"/>
        </w:trPr>
        <w:tc>
          <w:tcPr>
            <w:tcW w:w="3066" w:type="dxa"/>
            <w:tcBorders>
              <w:top w:val="nil"/>
              <w:left w:val="single" w:sz="4" w:space="0" w:color="auto"/>
              <w:bottom w:val="nil"/>
              <w:right w:val="single" w:sz="4" w:space="0" w:color="auto"/>
            </w:tcBorders>
            <w:vAlign w:val="center"/>
          </w:tcPr>
          <w:p w14:paraId="2188275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F590AAB" w14:textId="77777777" w:rsidR="00E060BF" w:rsidRPr="00480423" w:rsidRDefault="00E060BF" w:rsidP="00AF6673">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B3477" w14:textId="77777777" w:rsidR="00E060BF" w:rsidRPr="00480423" w:rsidRDefault="00E060BF" w:rsidP="00AF6673">
            <w:pPr>
              <w:pStyle w:val="TAC"/>
              <w:rPr>
                <w:rFonts w:eastAsiaTheme="minorEastAsia"/>
                <w:color w:val="000000"/>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1873E6"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232104" w14:textId="77777777" w:rsidR="00E060BF" w:rsidRPr="00480423" w:rsidRDefault="00E060BF" w:rsidP="00AF6673">
            <w:pPr>
              <w:pStyle w:val="TAC"/>
              <w:rPr>
                <w:rFonts w:eastAsiaTheme="minorEastAsia"/>
                <w:kern w:val="2"/>
                <w:szCs w:val="22"/>
                <w:lang w:val="en-US" w:eastAsia="zh-CN"/>
              </w:rPr>
            </w:pPr>
          </w:p>
        </w:tc>
      </w:tr>
      <w:tr w:rsidR="00E060BF" w:rsidRPr="00480423" w14:paraId="65C54D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61D69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72BBE5" w14:textId="77777777" w:rsidR="00E060BF" w:rsidRPr="00480423" w:rsidRDefault="00E060BF" w:rsidP="00AF6673">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F13E3" w14:textId="77777777" w:rsidR="00E060BF" w:rsidRPr="00480423" w:rsidRDefault="00E060BF" w:rsidP="00AF6673">
            <w:pPr>
              <w:pStyle w:val="TAC"/>
              <w:rPr>
                <w:rFonts w:eastAsiaTheme="minorEastAsia"/>
                <w:color w:val="000000"/>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CAC12F"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C61FA1F" w14:textId="77777777" w:rsidR="00E060BF" w:rsidRPr="00480423" w:rsidRDefault="00E060BF" w:rsidP="00AF6673">
            <w:pPr>
              <w:pStyle w:val="TAC"/>
              <w:rPr>
                <w:rFonts w:eastAsiaTheme="minorEastAsia"/>
                <w:kern w:val="2"/>
                <w:szCs w:val="22"/>
                <w:lang w:val="en-US" w:eastAsia="zh-CN"/>
              </w:rPr>
            </w:pPr>
          </w:p>
        </w:tc>
      </w:tr>
      <w:tr w:rsidR="00E060BF" w:rsidRPr="00480423" w14:paraId="4D334B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2CCAF8" w14:textId="77777777" w:rsidR="00E060BF" w:rsidRPr="00480423" w:rsidRDefault="00E060BF" w:rsidP="00AF6673">
            <w:pPr>
              <w:pStyle w:val="TAC"/>
              <w:rPr>
                <w:rFonts w:eastAsiaTheme="minorEastAsia"/>
                <w:lang w:val="en-US" w:eastAsia="zh-CN"/>
              </w:rPr>
            </w:pPr>
            <w:r w:rsidRPr="00480423">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1A738016" w14:textId="77777777" w:rsidR="00E060BF" w:rsidRPr="00480423" w:rsidRDefault="00E060BF" w:rsidP="00AF6673">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05865C"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00645E"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9174809" w14:textId="77777777" w:rsidR="00E060BF" w:rsidRPr="00480423" w:rsidRDefault="00E060BF" w:rsidP="00AF6673">
            <w:pPr>
              <w:pStyle w:val="TAC"/>
              <w:rPr>
                <w:rFonts w:eastAsiaTheme="minorEastAsia"/>
                <w:lang w:val="en-US"/>
              </w:rPr>
            </w:pPr>
            <w:r w:rsidRPr="00480423">
              <w:rPr>
                <w:rFonts w:eastAsiaTheme="minorEastAsia" w:hint="eastAsia"/>
                <w:kern w:val="2"/>
                <w:szCs w:val="22"/>
                <w:lang w:val="en-US" w:eastAsia="zh-CN"/>
              </w:rPr>
              <w:t>0</w:t>
            </w:r>
          </w:p>
        </w:tc>
      </w:tr>
      <w:tr w:rsidR="00E060BF" w:rsidRPr="00480423" w14:paraId="0FA24E03" w14:textId="77777777" w:rsidTr="005A0D4C">
        <w:trPr>
          <w:trHeight w:val="29"/>
        </w:trPr>
        <w:tc>
          <w:tcPr>
            <w:tcW w:w="3066" w:type="dxa"/>
            <w:tcBorders>
              <w:top w:val="nil"/>
              <w:left w:val="single" w:sz="4" w:space="0" w:color="auto"/>
              <w:bottom w:val="nil"/>
              <w:right w:val="single" w:sz="4" w:space="0" w:color="auto"/>
            </w:tcBorders>
            <w:vAlign w:val="center"/>
          </w:tcPr>
          <w:p w14:paraId="43E80D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5F22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B092D"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5BCF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B27C44C" w14:textId="77777777" w:rsidR="00E060BF" w:rsidRPr="00480423" w:rsidRDefault="00E060BF" w:rsidP="00AF6673">
            <w:pPr>
              <w:pStyle w:val="TAC"/>
              <w:rPr>
                <w:rFonts w:eastAsiaTheme="minorEastAsia"/>
                <w:lang w:val="en-US"/>
              </w:rPr>
            </w:pPr>
          </w:p>
        </w:tc>
      </w:tr>
      <w:tr w:rsidR="00E060BF" w:rsidRPr="00480423" w14:paraId="5A4583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777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D4E0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41AF0" w14:textId="77777777" w:rsidR="00E060BF" w:rsidRPr="00480423" w:rsidRDefault="00E060BF" w:rsidP="00AF6673">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4A450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C47D1B9" w14:textId="77777777" w:rsidR="00E060BF" w:rsidRPr="00480423" w:rsidRDefault="00E060BF" w:rsidP="00AF6673">
            <w:pPr>
              <w:pStyle w:val="TAC"/>
              <w:rPr>
                <w:rFonts w:eastAsiaTheme="minorEastAsia"/>
                <w:lang w:val="en-US"/>
              </w:rPr>
            </w:pPr>
          </w:p>
        </w:tc>
      </w:tr>
      <w:tr w:rsidR="00E060BF" w:rsidRPr="00480423" w14:paraId="2D8810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CF7836" w14:textId="77777777" w:rsidR="00E060BF" w:rsidRPr="00480423" w:rsidRDefault="00E060BF" w:rsidP="00AF6673">
            <w:pPr>
              <w:pStyle w:val="TAC"/>
              <w:rPr>
                <w:rFonts w:eastAsiaTheme="minorEastAsia"/>
                <w:lang w:val="en-US" w:eastAsia="zh-CN"/>
              </w:rPr>
            </w:pPr>
            <w:r w:rsidRPr="00480423">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2D438F61" w14:textId="77777777" w:rsidR="00E060BF" w:rsidRPr="00480423" w:rsidRDefault="00E060BF" w:rsidP="00AF6673">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E034F6"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5C881A"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47DE12E7" w14:textId="77777777" w:rsidR="00E060BF" w:rsidRPr="00480423" w:rsidRDefault="00E060BF" w:rsidP="00AF6673">
            <w:pPr>
              <w:pStyle w:val="TAC"/>
              <w:rPr>
                <w:rFonts w:eastAsiaTheme="minorEastAsia"/>
                <w:lang w:val="en-US"/>
              </w:rPr>
            </w:pPr>
            <w:r w:rsidRPr="00480423">
              <w:rPr>
                <w:rFonts w:eastAsiaTheme="minorEastAsia" w:hint="eastAsia"/>
                <w:kern w:val="2"/>
                <w:szCs w:val="22"/>
                <w:lang w:val="en-US" w:eastAsia="zh-CN"/>
              </w:rPr>
              <w:t>0</w:t>
            </w:r>
          </w:p>
        </w:tc>
      </w:tr>
      <w:tr w:rsidR="00E060BF" w:rsidRPr="00480423" w14:paraId="6221324F" w14:textId="77777777" w:rsidTr="005A0D4C">
        <w:trPr>
          <w:trHeight w:val="29"/>
        </w:trPr>
        <w:tc>
          <w:tcPr>
            <w:tcW w:w="3066" w:type="dxa"/>
            <w:tcBorders>
              <w:top w:val="nil"/>
              <w:left w:val="single" w:sz="4" w:space="0" w:color="auto"/>
              <w:bottom w:val="nil"/>
              <w:right w:val="single" w:sz="4" w:space="0" w:color="auto"/>
            </w:tcBorders>
            <w:vAlign w:val="center"/>
          </w:tcPr>
          <w:p w14:paraId="57E8C7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4AD0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BEBEF"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D6D90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51045C" w14:textId="77777777" w:rsidR="00E060BF" w:rsidRPr="00480423" w:rsidRDefault="00E060BF" w:rsidP="00AF6673">
            <w:pPr>
              <w:pStyle w:val="TAC"/>
              <w:rPr>
                <w:rFonts w:eastAsiaTheme="minorEastAsia"/>
                <w:lang w:val="en-US"/>
              </w:rPr>
            </w:pPr>
          </w:p>
        </w:tc>
      </w:tr>
      <w:tr w:rsidR="00E060BF" w:rsidRPr="00480423" w14:paraId="1C4D1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93E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49A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5211C" w14:textId="77777777" w:rsidR="00E060BF" w:rsidRPr="00480423" w:rsidRDefault="00E060BF" w:rsidP="00AF6673">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63F5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6DD4EB20" w14:textId="77777777" w:rsidR="00E060BF" w:rsidRPr="00480423" w:rsidRDefault="00E060BF" w:rsidP="00AF6673">
            <w:pPr>
              <w:pStyle w:val="TAC"/>
              <w:rPr>
                <w:rFonts w:eastAsiaTheme="minorEastAsia"/>
                <w:lang w:val="en-US"/>
              </w:rPr>
            </w:pPr>
          </w:p>
        </w:tc>
      </w:tr>
      <w:tr w:rsidR="00E060BF" w:rsidRPr="00480423" w14:paraId="0660A27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BBEC6B" w14:textId="77777777" w:rsidR="00E060BF" w:rsidRPr="00480423" w:rsidRDefault="00E060BF" w:rsidP="00AF6673">
            <w:pPr>
              <w:pStyle w:val="TAC"/>
              <w:rPr>
                <w:rFonts w:eastAsiaTheme="minorEastAsia"/>
                <w:lang w:val="en-US" w:eastAsia="zh-CN"/>
              </w:rPr>
            </w:pPr>
            <w:r>
              <w:rPr>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569B1D2" w14:textId="77777777" w:rsidR="00E060BF" w:rsidRPr="00480423" w:rsidRDefault="00E060BF" w:rsidP="00AF6673">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2D77CCF" w14:textId="77777777" w:rsidR="00E060BF" w:rsidRPr="00480423" w:rsidRDefault="00E060BF" w:rsidP="00AF6673">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DC01E3"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64168DC" w14:textId="77777777" w:rsidR="00E060BF" w:rsidRPr="00480423" w:rsidRDefault="00E060BF" w:rsidP="00AF6673">
            <w:pPr>
              <w:pStyle w:val="TAC"/>
              <w:rPr>
                <w:rFonts w:eastAsiaTheme="minorEastAsia"/>
                <w:lang w:val="en-US"/>
              </w:rPr>
            </w:pPr>
            <w:r>
              <w:rPr>
                <w:rFonts w:hint="eastAsia"/>
                <w:kern w:val="2"/>
                <w:szCs w:val="22"/>
                <w:lang w:val="en-US" w:eastAsia="zh-CN"/>
              </w:rPr>
              <w:t>0</w:t>
            </w:r>
          </w:p>
        </w:tc>
      </w:tr>
      <w:tr w:rsidR="00E060BF" w:rsidRPr="00480423" w14:paraId="53E68E34" w14:textId="77777777" w:rsidTr="005A0D4C">
        <w:trPr>
          <w:trHeight w:val="29"/>
        </w:trPr>
        <w:tc>
          <w:tcPr>
            <w:tcW w:w="3066" w:type="dxa"/>
            <w:tcBorders>
              <w:top w:val="nil"/>
              <w:left w:val="single" w:sz="4" w:space="0" w:color="auto"/>
              <w:bottom w:val="nil"/>
              <w:right w:val="single" w:sz="4" w:space="0" w:color="auto"/>
            </w:tcBorders>
            <w:vAlign w:val="center"/>
          </w:tcPr>
          <w:p w14:paraId="444510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739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DEBEE" w14:textId="77777777" w:rsidR="00E060BF" w:rsidRPr="00480423" w:rsidRDefault="00E060BF" w:rsidP="00AF6673">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D0E2B4" w14:textId="77777777" w:rsidR="00E060BF" w:rsidRPr="00480423" w:rsidRDefault="00E060BF" w:rsidP="00AF6673">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95D3AF" w14:textId="77777777" w:rsidR="00E060BF" w:rsidRPr="00480423" w:rsidRDefault="00E060BF" w:rsidP="00AF6673">
            <w:pPr>
              <w:pStyle w:val="TAC"/>
              <w:rPr>
                <w:rFonts w:eastAsiaTheme="minorEastAsia"/>
                <w:lang w:val="en-US"/>
              </w:rPr>
            </w:pPr>
          </w:p>
        </w:tc>
      </w:tr>
      <w:tr w:rsidR="00E060BF" w:rsidRPr="00480423" w14:paraId="7C1081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EA52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6B2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ED80A" w14:textId="77777777" w:rsidR="00E060BF" w:rsidRPr="00480423" w:rsidRDefault="00E060BF" w:rsidP="00AF6673">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042C988" w14:textId="77777777" w:rsidR="00E060BF" w:rsidRPr="00480423" w:rsidRDefault="00E060BF" w:rsidP="00AF6673">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D3A2E57" w14:textId="77777777" w:rsidR="00E060BF" w:rsidRPr="00480423" w:rsidRDefault="00E060BF" w:rsidP="00AF6673">
            <w:pPr>
              <w:pStyle w:val="TAC"/>
              <w:rPr>
                <w:rFonts w:eastAsiaTheme="minorEastAsia"/>
                <w:lang w:val="en-US"/>
              </w:rPr>
            </w:pPr>
          </w:p>
        </w:tc>
      </w:tr>
      <w:tr w:rsidR="00E060BF" w:rsidRPr="00480423" w14:paraId="09AD01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43A579" w14:textId="77777777" w:rsidR="00E060BF" w:rsidRPr="00480423" w:rsidRDefault="00E060BF" w:rsidP="00AF6673">
            <w:pPr>
              <w:pStyle w:val="TAC"/>
              <w:rPr>
                <w:rFonts w:eastAsiaTheme="minorEastAsia"/>
                <w:lang w:val="en-US" w:eastAsia="zh-CN"/>
              </w:rPr>
            </w:pPr>
            <w:r>
              <w:rPr>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5E2FD485" w14:textId="77777777" w:rsidR="00E060BF" w:rsidRPr="00480423" w:rsidRDefault="00E060BF" w:rsidP="00AF6673">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F8C9AE" w14:textId="77777777" w:rsidR="00E060BF" w:rsidRPr="00480423" w:rsidRDefault="00E060BF" w:rsidP="00AF6673">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5E1079"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DAAB9F7" w14:textId="77777777" w:rsidR="00E060BF" w:rsidRPr="00480423" w:rsidRDefault="00E060BF" w:rsidP="00AF6673">
            <w:pPr>
              <w:pStyle w:val="TAC"/>
              <w:rPr>
                <w:rFonts w:eastAsiaTheme="minorEastAsia"/>
                <w:lang w:val="en-US"/>
              </w:rPr>
            </w:pPr>
            <w:r>
              <w:rPr>
                <w:rFonts w:hint="eastAsia"/>
                <w:kern w:val="2"/>
                <w:szCs w:val="22"/>
                <w:lang w:val="en-US" w:eastAsia="zh-CN"/>
              </w:rPr>
              <w:t>0</w:t>
            </w:r>
          </w:p>
        </w:tc>
      </w:tr>
      <w:tr w:rsidR="00E060BF" w:rsidRPr="00480423" w14:paraId="17441572" w14:textId="77777777" w:rsidTr="005A0D4C">
        <w:trPr>
          <w:trHeight w:val="29"/>
        </w:trPr>
        <w:tc>
          <w:tcPr>
            <w:tcW w:w="3066" w:type="dxa"/>
            <w:tcBorders>
              <w:top w:val="nil"/>
              <w:left w:val="single" w:sz="4" w:space="0" w:color="auto"/>
              <w:bottom w:val="nil"/>
              <w:right w:val="single" w:sz="4" w:space="0" w:color="auto"/>
            </w:tcBorders>
            <w:vAlign w:val="center"/>
          </w:tcPr>
          <w:p w14:paraId="4D21BA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C06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B8A6C" w14:textId="77777777" w:rsidR="00E060BF" w:rsidRPr="00480423" w:rsidRDefault="00E060BF" w:rsidP="00AF6673">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BA3D22" w14:textId="77777777" w:rsidR="00E060BF" w:rsidRPr="00480423" w:rsidRDefault="00E060BF" w:rsidP="00AF6673">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C80A68" w14:textId="77777777" w:rsidR="00E060BF" w:rsidRPr="00480423" w:rsidRDefault="00E060BF" w:rsidP="00AF6673">
            <w:pPr>
              <w:pStyle w:val="TAC"/>
              <w:rPr>
                <w:rFonts w:eastAsiaTheme="minorEastAsia"/>
                <w:lang w:val="en-US"/>
              </w:rPr>
            </w:pPr>
          </w:p>
        </w:tc>
      </w:tr>
      <w:tr w:rsidR="00E060BF" w:rsidRPr="00480423" w14:paraId="3153BE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F76B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F69D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399D3" w14:textId="77777777" w:rsidR="00E060BF" w:rsidRPr="00480423" w:rsidRDefault="00E060BF" w:rsidP="00AF6673">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0132BB" w14:textId="77777777" w:rsidR="00E060BF" w:rsidRPr="00480423" w:rsidRDefault="00E060BF" w:rsidP="00AF6673">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7040C2C" w14:textId="77777777" w:rsidR="00E060BF" w:rsidRPr="00480423" w:rsidRDefault="00E060BF" w:rsidP="00AF6673">
            <w:pPr>
              <w:pStyle w:val="TAC"/>
              <w:rPr>
                <w:rFonts w:eastAsiaTheme="minorEastAsia"/>
                <w:lang w:val="en-US"/>
              </w:rPr>
            </w:pPr>
          </w:p>
        </w:tc>
      </w:tr>
      <w:tr w:rsidR="00E060BF" w:rsidRPr="00480423" w14:paraId="5B46B3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BEA3D5" w14:textId="77777777" w:rsidR="00E060BF" w:rsidRPr="00480423" w:rsidRDefault="00E060BF" w:rsidP="00AF6673">
            <w:pPr>
              <w:pStyle w:val="TAC"/>
              <w:rPr>
                <w:rFonts w:eastAsiaTheme="minorEastAsia"/>
                <w:lang w:val="en-US" w:eastAsia="zh-CN"/>
              </w:rPr>
            </w:pPr>
            <w:r w:rsidRPr="008523D2">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0A022F5" w14:textId="77777777" w:rsidR="00E060BF" w:rsidRPr="008523D2" w:rsidRDefault="00E060BF" w:rsidP="00AF6673">
            <w:pPr>
              <w:pStyle w:val="TAC"/>
              <w:rPr>
                <w:rFonts w:cs="Arial"/>
                <w:szCs w:val="18"/>
                <w:lang w:val="en-US" w:eastAsia="zh-CN"/>
              </w:rPr>
            </w:pPr>
            <w:r w:rsidRPr="008523D2">
              <w:rPr>
                <w:rFonts w:cs="Arial"/>
                <w:szCs w:val="18"/>
                <w:lang w:val="en-US" w:eastAsia="zh-CN"/>
              </w:rPr>
              <w:t>CA_n3A-n7A</w:t>
            </w:r>
          </w:p>
          <w:p w14:paraId="2A69DF28"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AA2C651" w14:textId="77777777" w:rsidR="00E060BF" w:rsidRDefault="00E060BF" w:rsidP="00AF6673">
            <w:pPr>
              <w:pStyle w:val="TAC"/>
            </w:pPr>
            <w:r w:rsidRPr="008523D2">
              <w:rPr>
                <w:rFonts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9EE187" w14:textId="77777777" w:rsidR="00E060BF" w:rsidRPr="009E33BA" w:rsidRDefault="00E060BF" w:rsidP="00AF6673">
            <w:pPr>
              <w:pStyle w:val="TAC"/>
              <w:rPr>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73EB231" w14:textId="77777777" w:rsidR="00E060BF" w:rsidRPr="00480423" w:rsidRDefault="00E060BF" w:rsidP="00AF6673">
            <w:pPr>
              <w:pStyle w:val="TAC"/>
              <w:rPr>
                <w:rFonts w:eastAsiaTheme="minorEastAsia"/>
                <w:lang w:val="en-US"/>
              </w:rPr>
            </w:pPr>
            <w:r w:rsidRPr="008523D2">
              <w:rPr>
                <w:rFonts w:hint="eastAsia"/>
                <w:szCs w:val="18"/>
                <w:lang w:val="en-US" w:eastAsia="zh-CN"/>
              </w:rPr>
              <w:t>0</w:t>
            </w:r>
          </w:p>
        </w:tc>
      </w:tr>
      <w:tr w:rsidR="00E060BF" w:rsidRPr="00480423" w14:paraId="42AD34C3" w14:textId="77777777" w:rsidTr="005A0D4C">
        <w:trPr>
          <w:trHeight w:val="29"/>
        </w:trPr>
        <w:tc>
          <w:tcPr>
            <w:tcW w:w="3066" w:type="dxa"/>
            <w:tcBorders>
              <w:top w:val="nil"/>
              <w:left w:val="single" w:sz="4" w:space="0" w:color="auto"/>
              <w:bottom w:val="nil"/>
              <w:right w:val="single" w:sz="4" w:space="0" w:color="auto"/>
            </w:tcBorders>
            <w:vAlign w:val="center"/>
          </w:tcPr>
          <w:p w14:paraId="426039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D5F40"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A8BB91F" w14:textId="77777777" w:rsidR="00E060BF" w:rsidRDefault="00E060BF" w:rsidP="00AF6673">
            <w:pPr>
              <w:pStyle w:val="TAC"/>
            </w:pPr>
            <w:r w:rsidRPr="008523D2">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49ADCE" w14:textId="77777777" w:rsidR="00E060BF" w:rsidRPr="009E33BA" w:rsidRDefault="00E060BF" w:rsidP="00AF6673">
            <w:pPr>
              <w:pStyle w:val="TAC"/>
              <w:rPr>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9DB172" w14:textId="77777777" w:rsidR="00E060BF" w:rsidRPr="00480423" w:rsidRDefault="00E060BF" w:rsidP="00AF6673">
            <w:pPr>
              <w:pStyle w:val="TAC"/>
              <w:rPr>
                <w:rFonts w:eastAsiaTheme="minorEastAsia"/>
                <w:lang w:val="en-US"/>
              </w:rPr>
            </w:pPr>
          </w:p>
        </w:tc>
      </w:tr>
      <w:tr w:rsidR="00E060BF" w:rsidRPr="00480423" w14:paraId="755CAB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DE8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527B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5DC97" w14:textId="77777777" w:rsidR="00E060BF" w:rsidRDefault="00E060BF" w:rsidP="00AF6673">
            <w:pPr>
              <w:pStyle w:val="TAC"/>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CCC85DD" w14:textId="77777777" w:rsidR="00E060BF" w:rsidRPr="009E33BA" w:rsidRDefault="00E060BF" w:rsidP="00AF6673">
            <w:pPr>
              <w:pStyle w:val="TAC"/>
              <w:rPr>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385688" w14:textId="77777777" w:rsidR="00E060BF" w:rsidRPr="00480423" w:rsidRDefault="00E060BF" w:rsidP="00AF6673">
            <w:pPr>
              <w:pStyle w:val="TAC"/>
              <w:rPr>
                <w:rFonts w:eastAsiaTheme="minorEastAsia"/>
                <w:lang w:val="en-US"/>
              </w:rPr>
            </w:pPr>
          </w:p>
        </w:tc>
      </w:tr>
      <w:tr w:rsidR="00E060BF" w:rsidRPr="00480423" w14:paraId="7291E1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24613E" w14:textId="77777777" w:rsidR="00E060BF" w:rsidRPr="00480423" w:rsidRDefault="00E060BF" w:rsidP="00AF6673">
            <w:pPr>
              <w:pStyle w:val="TAC"/>
              <w:rPr>
                <w:rFonts w:eastAsiaTheme="minorEastAsia"/>
                <w:lang w:val="en-US"/>
              </w:rPr>
            </w:pPr>
            <w:r w:rsidRPr="00480423">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31B37140"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0C631D"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43389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37DE9F4B"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6FDBE880" w14:textId="77777777" w:rsidTr="005A0D4C">
        <w:trPr>
          <w:trHeight w:val="29"/>
        </w:trPr>
        <w:tc>
          <w:tcPr>
            <w:tcW w:w="3066" w:type="dxa"/>
            <w:tcBorders>
              <w:top w:val="nil"/>
              <w:left w:val="single" w:sz="4" w:space="0" w:color="auto"/>
              <w:bottom w:val="nil"/>
              <w:right w:val="single" w:sz="4" w:space="0" w:color="auto"/>
            </w:tcBorders>
            <w:vAlign w:val="center"/>
          </w:tcPr>
          <w:p w14:paraId="6173A3A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597E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45B0C3"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C9ADB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2BF1A1E0" w14:textId="77777777" w:rsidR="00E060BF" w:rsidRPr="00480423" w:rsidRDefault="00E060BF" w:rsidP="00AF6673">
            <w:pPr>
              <w:pStyle w:val="TAC"/>
              <w:rPr>
                <w:rFonts w:eastAsiaTheme="minorEastAsia"/>
                <w:lang w:val="en-US"/>
              </w:rPr>
            </w:pPr>
          </w:p>
        </w:tc>
      </w:tr>
      <w:tr w:rsidR="00E060BF" w:rsidRPr="00480423" w14:paraId="10ED51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737B2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48B1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D9081" w14:textId="77777777" w:rsidR="00E060BF" w:rsidRPr="00480423" w:rsidRDefault="00E060BF" w:rsidP="00AF6673">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72D70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552F416A" w14:textId="77777777" w:rsidR="00E060BF" w:rsidRPr="00480423" w:rsidRDefault="00E060BF" w:rsidP="00AF6673">
            <w:pPr>
              <w:pStyle w:val="TAC"/>
              <w:rPr>
                <w:rFonts w:eastAsiaTheme="minorEastAsia"/>
                <w:lang w:val="en-US"/>
              </w:rPr>
            </w:pPr>
          </w:p>
        </w:tc>
      </w:tr>
      <w:tr w:rsidR="00E060BF" w:rsidRPr="00480423" w14:paraId="5283B54D" w14:textId="77777777" w:rsidTr="005A0D4C">
        <w:trPr>
          <w:trHeight w:val="29"/>
        </w:trPr>
        <w:tc>
          <w:tcPr>
            <w:tcW w:w="3066" w:type="dxa"/>
            <w:tcBorders>
              <w:top w:val="single" w:sz="4" w:space="0" w:color="auto"/>
              <w:left w:val="single" w:sz="4" w:space="0" w:color="auto"/>
              <w:bottom w:val="nil"/>
              <w:right w:val="single" w:sz="4" w:space="0" w:color="auto"/>
            </w:tcBorders>
          </w:tcPr>
          <w:p w14:paraId="7B6CE9CE" w14:textId="77777777" w:rsidR="00E060BF" w:rsidRPr="00480423" w:rsidRDefault="00E060BF" w:rsidP="00AF6673">
            <w:pPr>
              <w:pStyle w:val="TAC"/>
              <w:rPr>
                <w:rFonts w:eastAsiaTheme="minorEastAsia"/>
                <w:lang w:val="en-US"/>
              </w:rPr>
            </w:pPr>
            <w:r w:rsidRPr="00480423">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1C527594" w14:textId="77777777" w:rsidR="00E060BF" w:rsidRPr="00650DB4" w:rsidRDefault="00E060BF" w:rsidP="00AF6673">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650DB4">
              <w:rPr>
                <w:rFonts w:eastAsiaTheme="minorEastAsia"/>
                <w:szCs w:val="18"/>
                <w:lang w:val="en-US" w:eastAsia="ja-JP"/>
              </w:rPr>
              <w:t>A-</w:t>
            </w:r>
            <w:r w:rsidRPr="00480423">
              <w:rPr>
                <w:rFonts w:eastAsiaTheme="minorEastAsia" w:hint="eastAsia"/>
                <w:szCs w:val="18"/>
                <w:lang w:val="en-US" w:eastAsia="zh-CN"/>
              </w:rPr>
              <w:t>n8</w:t>
            </w:r>
            <w:r w:rsidRPr="00650DB4">
              <w:rPr>
                <w:rFonts w:eastAsiaTheme="minorEastAsia"/>
                <w:szCs w:val="18"/>
                <w:lang w:val="en-US" w:eastAsia="ja-JP"/>
              </w:rPr>
              <w:t>A</w:t>
            </w:r>
          </w:p>
          <w:p w14:paraId="22757E6B" w14:textId="77777777" w:rsidR="00E060BF" w:rsidRPr="00650DB4" w:rsidRDefault="00E060BF" w:rsidP="00AF6673">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650DB4">
              <w:rPr>
                <w:rFonts w:eastAsiaTheme="minorEastAsia"/>
                <w:szCs w:val="18"/>
                <w:lang w:val="en-US" w:eastAsia="ja-JP"/>
              </w:rPr>
              <w:t>A-</w:t>
            </w:r>
            <w:r w:rsidRPr="00480423">
              <w:rPr>
                <w:rFonts w:eastAsiaTheme="minorEastAsia" w:hint="eastAsia"/>
                <w:szCs w:val="18"/>
                <w:lang w:val="en-US" w:eastAsia="zh-CN"/>
              </w:rPr>
              <w:t>n41</w:t>
            </w:r>
            <w:r w:rsidRPr="00650DB4">
              <w:rPr>
                <w:rFonts w:eastAsiaTheme="minorEastAsia"/>
                <w:szCs w:val="18"/>
                <w:lang w:val="en-US" w:eastAsia="ja-JP"/>
              </w:rPr>
              <w:t>A</w:t>
            </w:r>
          </w:p>
          <w:p w14:paraId="107F8592" w14:textId="77777777" w:rsidR="00E060BF" w:rsidRPr="00480423" w:rsidRDefault="00E060BF" w:rsidP="00AF6673">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733FC72"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68630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6FACC80E" w14:textId="77777777" w:rsidR="00E060BF" w:rsidRPr="00480423" w:rsidRDefault="00E060BF" w:rsidP="00AF6673">
            <w:pPr>
              <w:pStyle w:val="TAC"/>
              <w:rPr>
                <w:rFonts w:eastAsiaTheme="minorEastAsia"/>
                <w:lang w:val="en-US"/>
              </w:rPr>
            </w:pPr>
            <w:r w:rsidRPr="00480423">
              <w:rPr>
                <w:rFonts w:eastAsiaTheme="minorEastAsia"/>
                <w:lang w:val="en-US" w:eastAsia="zh-CN"/>
              </w:rPr>
              <w:t>0</w:t>
            </w:r>
          </w:p>
        </w:tc>
      </w:tr>
      <w:tr w:rsidR="00E060BF" w:rsidRPr="00480423" w14:paraId="069D32AB" w14:textId="77777777" w:rsidTr="005A0D4C">
        <w:trPr>
          <w:trHeight w:val="29"/>
        </w:trPr>
        <w:tc>
          <w:tcPr>
            <w:tcW w:w="3066" w:type="dxa"/>
            <w:tcBorders>
              <w:top w:val="nil"/>
              <w:left w:val="single" w:sz="4" w:space="0" w:color="auto"/>
              <w:bottom w:val="nil"/>
              <w:right w:val="single" w:sz="4" w:space="0" w:color="auto"/>
            </w:tcBorders>
          </w:tcPr>
          <w:p w14:paraId="21CF1A5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2131A3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541B7F"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DAF97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744B44D9" w14:textId="77777777" w:rsidR="00E060BF" w:rsidRPr="00480423" w:rsidRDefault="00E060BF" w:rsidP="00AF6673">
            <w:pPr>
              <w:pStyle w:val="TAC"/>
              <w:rPr>
                <w:rFonts w:eastAsiaTheme="minorEastAsia"/>
                <w:lang w:val="en-US"/>
              </w:rPr>
            </w:pPr>
          </w:p>
        </w:tc>
      </w:tr>
      <w:tr w:rsidR="00E060BF" w:rsidRPr="00480423" w14:paraId="101AA2D0" w14:textId="77777777" w:rsidTr="005A0D4C">
        <w:trPr>
          <w:trHeight w:val="29"/>
        </w:trPr>
        <w:tc>
          <w:tcPr>
            <w:tcW w:w="3066" w:type="dxa"/>
            <w:tcBorders>
              <w:top w:val="nil"/>
              <w:left w:val="single" w:sz="4" w:space="0" w:color="auto"/>
              <w:bottom w:val="single" w:sz="4" w:space="0" w:color="auto"/>
              <w:right w:val="single" w:sz="4" w:space="0" w:color="auto"/>
            </w:tcBorders>
          </w:tcPr>
          <w:p w14:paraId="57AD8B1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7BD90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F9352"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19739C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0337D608" w14:textId="77777777" w:rsidR="00E060BF" w:rsidRPr="00480423" w:rsidRDefault="00E060BF" w:rsidP="00AF6673">
            <w:pPr>
              <w:pStyle w:val="TAC"/>
              <w:rPr>
                <w:rFonts w:eastAsiaTheme="minorEastAsia"/>
                <w:lang w:val="en-US"/>
              </w:rPr>
            </w:pPr>
          </w:p>
        </w:tc>
      </w:tr>
      <w:tr w:rsidR="00E060BF" w:rsidRPr="00480423" w14:paraId="3D1538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E4B7FD" w14:textId="77777777" w:rsidR="00E060BF" w:rsidRPr="00480423" w:rsidRDefault="00E060BF" w:rsidP="00AF6673">
            <w:pPr>
              <w:pStyle w:val="TAC"/>
              <w:rPr>
                <w:rFonts w:eastAsiaTheme="minorEastAsia"/>
                <w:lang w:val="en-US"/>
              </w:rPr>
            </w:pPr>
            <w:r w:rsidRPr="00480423">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29735F1F"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14E58E"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B7426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77ACCF1"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391D5DA1" w14:textId="77777777" w:rsidTr="005A0D4C">
        <w:trPr>
          <w:trHeight w:val="29"/>
        </w:trPr>
        <w:tc>
          <w:tcPr>
            <w:tcW w:w="3066" w:type="dxa"/>
            <w:tcBorders>
              <w:top w:val="nil"/>
              <w:left w:val="single" w:sz="4" w:space="0" w:color="auto"/>
              <w:bottom w:val="nil"/>
              <w:right w:val="single" w:sz="4" w:space="0" w:color="auto"/>
            </w:tcBorders>
            <w:vAlign w:val="center"/>
          </w:tcPr>
          <w:p w14:paraId="7232F46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D74B9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BCBFB"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D4D13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FCB0F4" w14:textId="77777777" w:rsidR="00E060BF" w:rsidRPr="00480423" w:rsidRDefault="00E060BF" w:rsidP="00AF6673">
            <w:pPr>
              <w:pStyle w:val="TAC"/>
              <w:rPr>
                <w:rFonts w:eastAsiaTheme="minorEastAsia"/>
                <w:lang w:val="en-US"/>
              </w:rPr>
            </w:pPr>
          </w:p>
        </w:tc>
      </w:tr>
      <w:tr w:rsidR="00E060BF" w:rsidRPr="00480423" w14:paraId="508354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DACE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FFC5D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6408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5FF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75C06F2" w14:textId="77777777" w:rsidR="00E060BF" w:rsidRPr="00480423" w:rsidRDefault="00E060BF" w:rsidP="00AF6673">
            <w:pPr>
              <w:pStyle w:val="TAC"/>
              <w:rPr>
                <w:rFonts w:eastAsiaTheme="minorEastAsia"/>
                <w:lang w:val="en-US"/>
              </w:rPr>
            </w:pPr>
          </w:p>
        </w:tc>
      </w:tr>
      <w:tr w:rsidR="00E060BF" w:rsidRPr="00480423" w14:paraId="0F3150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56ED44" w14:textId="77777777" w:rsidR="00E060BF" w:rsidRPr="00480423" w:rsidRDefault="00E060BF" w:rsidP="00AF6673">
            <w:pPr>
              <w:pStyle w:val="TAC"/>
              <w:rPr>
                <w:rFonts w:eastAsiaTheme="minorEastAsia"/>
                <w:lang w:val="en-US"/>
              </w:rPr>
            </w:pPr>
            <w:r w:rsidRPr="00480423">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76D92749"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3C516B5"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04C2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0A82F74"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4991EC40" w14:textId="77777777" w:rsidTr="005A0D4C">
        <w:trPr>
          <w:trHeight w:val="29"/>
        </w:trPr>
        <w:tc>
          <w:tcPr>
            <w:tcW w:w="3066" w:type="dxa"/>
            <w:tcBorders>
              <w:top w:val="nil"/>
              <w:left w:val="single" w:sz="4" w:space="0" w:color="auto"/>
              <w:bottom w:val="nil"/>
              <w:right w:val="single" w:sz="4" w:space="0" w:color="auto"/>
            </w:tcBorders>
            <w:vAlign w:val="center"/>
          </w:tcPr>
          <w:p w14:paraId="71EF020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2CF88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47C30A"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1228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AF7114" w14:textId="77777777" w:rsidR="00E060BF" w:rsidRPr="00480423" w:rsidRDefault="00E060BF" w:rsidP="00AF6673">
            <w:pPr>
              <w:pStyle w:val="TAC"/>
              <w:rPr>
                <w:rFonts w:eastAsiaTheme="minorEastAsia"/>
                <w:lang w:val="en-US"/>
              </w:rPr>
            </w:pPr>
          </w:p>
        </w:tc>
      </w:tr>
      <w:tr w:rsidR="00E060BF" w:rsidRPr="00480423" w14:paraId="66014D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2120D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F712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E82D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6DE3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ECBA837" w14:textId="77777777" w:rsidR="00E060BF" w:rsidRPr="00480423" w:rsidRDefault="00E060BF" w:rsidP="00AF6673">
            <w:pPr>
              <w:pStyle w:val="TAC"/>
              <w:rPr>
                <w:rFonts w:eastAsiaTheme="minorEastAsia"/>
                <w:lang w:val="en-US"/>
              </w:rPr>
            </w:pPr>
          </w:p>
        </w:tc>
      </w:tr>
      <w:tr w:rsidR="00E060BF" w:rsidRPr="00480423" w14:paraId="5C12F9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109DAF" w14:textId="77777777" w:rsidR="00E060BF" w:rsidRPr="00480423" w:rsidRDefault="00E060BF" w:rsidP="00AF6673">
            <w:pPr>
              <w:pStyle w:val="TAC"/>
              <w:rPr>
                <w:rFonts w:eastAsiaTheme="minorEastAsia"/>
                <w:lang w:val="en-US"/>
              </w:rPr>
            </w:pPr>
            <w:r w:rsidRPr="00480423">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277E21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CA_n3A-n8A</w:t>
            </w:r>
          </w:p>
          <w:p w14:paraId="2CE0F700" w14:textId="77777777" w:rsidR="00E060BF" w:rsidRPr="00480423" w:rsidRDefault="00E060BF" w:rsidP="00AF6673">
            <w:pPr>
              <w:pStyle w:val="TAC"/>
              <w:rPr>
                <w:kern w:val="2"/>
                <w:szCs w:val="22"/>
                <w:lang w:val="en-US" w:eastAsia="zh-CN"/>
              </w:rPr>
            </w:pPr>
            <w:r w:rsidRPr="00480423">
              <w:rPr>
                <w:kern w:val="2"/>
                <w:szCs w:val="22"/>
                <w:lang w:val="en-US" w:eastAsia="zh-CN"/>
              </w:rPr>
              <w:t>CA_n3A-n78A</w:t>
            </w:r>
          </w:p>
          <w:p w14:paraId="4D707C56" w14:textId="77777777" w:rsidR="00E060BF" w:rsidRPr="00480423" w:rsidRDefault="00E060BF" w:rsidP="00AF6673">
            <w:pPr>
              <w:pStyle w:val="TAC"/>
              <w:rPr>
                <w:rFonts w:eastAsiaTheme="minorEastAsia"/>
                <w:lang w:val="en-US"/>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6F5ED810" w14:textId="77777777" w:rsidR="00E060BF" w:rsidRPr="00480423" w:rsidRDefault="00E060BF" w:rsidP="00AF6673">
            <w:pPr>
              <w:pStyle w:val="TAC"/>
              <w:rPr>
                <w:rFonts w:eastAsiaTheme="minorEastAsia"/>
                <w:lang w:val="en-US"/>
              </w:rPr>
            </w:pPr>
            <w:r w:rsidRPr="00480423">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93E270"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62A9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14ED49A" w14:textId="77777777" w:rsidTr="005A0D4C">
        <w:trPr>
          <w:trHeight w:val="29"/>
        </w:trPr>
        <w:tc>
          <w:tcPr>
            <w:tcW w:w="3066" w:type="dxa"/>
            <w:tcBorders>
              <w:top w:val="nil"/>
              <w:left w:val="single" w:sz="4" w:space="0" w:color="auto"/>
              <w:bottom w:val="nil"/>
              <w:right w:val="single" w:sz="4" w:space="0" w:color="auto"/>
            </w:tcBorders>
            <w:vAlign w:val="center"/>
          </w:tcPr>
          <w:p w14:paraId="5EF301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A6F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688E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94FC590"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45AFAA7" w14:textId="77777777" w:rsidR="00E060BF" w:rsidRPr="00480423" w:rsidRDefault="00E060BF" w:rsidP="00AF6673">
            <w:pPr>
              <w:pStyle w:val="TAC"/>
              <w:rPr>
                <w:rFonts w:eastAsiaTheme="minorEastAsia"/>
                <w:lang w:val="en-US" w:eastAsia="zh-CN"/>
              </w:rPr>
            </w:pPr>
          </w:p>
        </w:tc>
      </w:tr>
      <w:tr w:rsidR="00E060BF" w:rsidRPr="00480423" w14:paraId="64F79D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3EDC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8CE3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F4D4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8521B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26B99CA" w14:textId="77777777" w:rsidR="00E060BF" w:rsidRPr="00480423" w:rsidRDefault="00E060BF" w:rsidP="00AF6673">
            <w:pPr>
              <w:pStyle w:val="TAC"/>
              <w:rPr>
                <w:rFonts w:eastAsiaTheme="minorEastAsia"/>
                <w:lang w:val="en-US" w:eastAsia="zh-CN"/>
              </w:rPr>
            </w:pPr>
          </w:p>
        </w:tc>
      </w:tr>
      <w:tr w:rsidR="00E060BF" w:rsidRPr="00480423" w14:paraId="5DA98623" w14:textId="77777777" w:rsidTr="005A0D4C">
        <w:trPr>
          <w:trHeight w:val="29"/>
        </w:trPr>
        <w:tc>
          <w:tcPr>
            <w:tcW w:w="3066" w:type="dxa"/>
            <w:tcBorders>
              <w:top w:val="nil"/>
              <w:left w:val="single" w:sz="4" w:space="0" w:color="auto"/>
              <w:bottom w:val="nil"/>
              <w:right w:val="single" w:sz="4" w:space="0" w:color="auto"/>
            </w:tcBorders>
          </w:tcPr>
          <w:p w14:paraId="0A5A27F5" w14:textId="77777777" w:rsidR="00E060BF" w:rsidRPr="00480423" w:rsidRDefault="00E060BF" w:rsidP="00AF667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nil"/>
              <w:left w:val="single" w:sz="4" w:space="0" w:color="auto"/>
              <w:bottom w:val="nil"/>
              <w:right w:val="single" w:sz="4" w:space="0" w:color="auto"/>
            </w:tcBorders>
          </w:tcPr>
          <w:p w14:paraId="3FBB9016" w14:textId="77777777" w:rsidR="00E060BF" w:rsidRPr="00480423" w:rsidRDefault="00E060BF" w:rsidP="00AF6673">
            <w:pPr>
              <w:pStyle w:val="TAC"/>
              <w:rPr>
                <w:rFonts w:eastAsiaTheme="minorEastAsia"/>
                <w:lang w:val="en-US"/>
              </w:rPr>
            </w:pPr>
            <w:r w:rsidRPr="00480423">
              <w:rPr>
                <w:rFonts w:eastAsiaTheme="minorEastAsia"/>
                <w:lang w:val="en-US"/>
              </w:rPr>
              <w:t>CA_n3A-n18A</w:t>
            </w:r>
          </w:p>
          <w:p w14:paraId="19936AAB" w14:textId="77777777" w:rsidR="00E060BF" w:rsidRPr="00480423" w:rsidRDefault="00E060BF" w:rsidP="00AF6673">
            <w:pPr>
              <w:pStyle w:val="TAC"/>
              <w:rPr>
                <w:rFonts w:eastAsiaTheme="minorEastAsia"/>
                <w:lang w:val="en-US"/>
              </w:rPr>
            </w:pPr>
            <w:r w:rsidRPr="00480423">
              <w:rPr>
                <w:rFonts w:eastAsiaTheme="minorEastAsia"/>
                <w:lang w:val="en-US"/>
              </w:rPr>
              <w:t>CA_n3A-n28A</w:t>
            </w:r>
          </w:p>
          <w:p w14:paraId="476FF152" w14:textId="77777777" w:rsidR="00E060BF" w:rsidRPr="00480423" w:rsidRDefault="00E060BF" w:rsidP="00AF6673">
            <w:pPr>
              <w:pStyle w:val="TAC"/>
              <w:rPr>
                <w:rFonts w:eastAsiaTheme="minorEastAsia"/>
                <w:lang w:val="en-US"/>
              </w:rPr>
            </w:pPr>
            <w:r w:rsidRPr="00480423">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2C89B068" w14:textId="77777777" w:rsidR="00E060BF" w:rsidRPr="00480423" w:rsidRDefault="00E060BF" w:rsidP="00AF6673">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4142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17A2DA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B50DCDE" w14:textId="77777777" w:rsidTr="005A0D4C">
        <w:trPr>
          <w:trHeight w:val="29"/>
        </w:trPr>
        <w:tc>
          <w:tcPr>
            <w:tcW w:w="3066" w:type="dxa"/>
            <w:tcBorders>
              <w:top w:val="nil"/>
              <w:left w:val="single" w:sz="4" w:space="0" w:color="auto"/>
              <w:bottom w:val="nil"/>
              <w:right w:val="single" w:sz="4" w:space="0" w:color="auto"/>
            </w:tcBorders>
          </w:tcPr>
          <w:p w14:paraId="4B8BC3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4BC5ED5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32ED782" w14:textId="77777777" w:rsidR="00E060BF" w:rsidRPr="00480423" w:rsidRDefault="00E060BF" w:rsidP="00AF6673">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70E52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B8D004A" w14:textId="77777777" w:rsidR="00E060BF" w:rsidRPr="00480423" w:rsidRDefault="00E060BF" w:rsidP="00AF6673">
            <w:pPr>
              <w:pStyle w:val="TAC"/>
              <w:rPr>
                <w:rFonts w:eastAsiaTheme="minorEastAsia"/>
                <w:lang w:val="en-US" w:eastAsia="zh-CN"/>
              </w:rPr>
            </w:pPr>
          </w:p>
        </w:tc>
      </w:tr>
      <w:tr w:rsidR="00E060BF" w:rsidRPr="00480423" w14:paraId="3DF2F175" w14:textId="77777777" w:rsidTr="005A0D4C">
        <w:trPr>
          <w:trHeight w:val="29"/>
        </w:trPr>
        <w:tc>
          <w:tcPr>
            <w:tcW w:w="3066" w:type="dxa"/>
            <w:tcBorders>
              <w:top w:val="nil"/>
              <w:left w:val="single" w:sz="4" w:space="0" w:color="auto"/>
              <w:bottom w:val="single" w:sz="4" w:space="0" w:color="auto"/>
              <w:right w:val="single" w:sz="4" w:space="0" w:color="auto"/>
            </w:tcBorders>
          </w:tcPr>
          <w:p w14:paraId="5835FD2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2A3D86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54E717C" w14:textId="77777777" w:rsidR="00E060BF" w:rsidRPr="00480423" w:rsidRDefault="00E060BF" w:rsidP="00AF6673">
            <w:pPr>
              <w:pStyle w:val="TAC"/>
              <w:rPr>
                <w:rFonts w:eastAsiaTheme="minorEastAsia"/>
                <w:lang w:val="en-US"/>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645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0CF56A12" w14:textId="77777777" w:rsidR="00E060BF" w:rsidRPr="00480423" w:rsidRDefault="00E060BF" w:rsidP="00AF6673">
            <w:pPr>
              <w:pStyle w:val="TAC"/>
              <w:rPr>
                <w:rFonts w:eastAsiaTheme="minorEastAsia"/>
                <w:lang w:val="en-US" w:eastAsia="zh-CN"/>
              </w:rPr>
            </w:pPr>
          </w:p>
        </w:tc>
      </w:tr>
      <w:tr w:rsidR="00E060BF" w:rsidRPr="00480423" w14:paraId="7AB20955" w14:textId="77777777" w:rsidTr="005A0D4C">
        <w:trPr>
          <w:trHeight w:val="29"/>
        </w:trPr>
        <w:tc>
          <w:tcPr>
            <w:tcW w:w="3066" w:type="dxa"/>
            <w:tcBorders>
              <w:top w:val="nil"/>
              <w:left w:val="single" w:sz="4" w:space="0" w:color="auto"/>
              <w:bottom w:val="nil"/>
              <w:right w:val="single" w:sz="4" w:space="0" w:color="auto"/>
            </w:tcBorders>
            <w:vAlign w:val="center"/>
          </w:tcPr>
          <w:p w14:paraId="2C25E2D5" w14:textId="77777777" w:rsidR="00E060BF" w:rsidRPr="00480423" w:rsidRDefault="00E060BF" w:rsidP="00AF6673">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447BCA3D" w14:textId="77777777" w:rsidR="00E060BF" w:rsidRPr="00480423" w:rsidRDefault="00E060BF" w:rsidP="00AF6673">
            <w:pPr>
              <w:pStyle w:val="TAC"/>
              <w:rPr>
                <w:rFonts w:eastAsiaTheme="minorEastAsia"/>
                <w:lang w:val="en-US"/>
              </w:rPr>
            </w:pPr>
            <w:r w:rsidRPr="00480423">
              <w:rPr>
                <w:rFonts w:eastAsiaTheme="minorEastAsia"/>
                <w:lang w:val="en-US"/>
              </w:rPr>
              <w:t>CA_n3A-n41A</w:t>
            </w:r>
          </w:p>
          <w:p w14:paraId="5C0A5D3A" w14:textId="77777777" w:rsidR="00E060BF" w:rsidRPr="00480423" w:rsidRDefault="00E060BF" w:rsidP="00AF6673">
            <w:pPr>
              <w:pStyle w:val="TAC"/>
              <w:rPr>
                <w:rFonts w:eastAsiaTheme="minorEastAsia"/>
                <w:lang w:val="en-US"/>
              </w:rPr>
            </w:pPr>
            <w:r w:rsidRPr="00480423">
              <w:rPr>
                <w:rFonts w:eastAsiaTheme="minorEastAsia"/>
                <w:lang w:val="en-US"/>
              </w:rPr>
              <w:t>CA_n3A-n18A</w:t>
            </w:r>
          </w:p>
          <w:p w14:paraId="14A75676" w14:textId="77777777" w:rsidR="00E060BF" w:rsidRPr="00480423" w:rsidRDefault="00E060BF" w:rsidP="00AF6673">
            <w:pPr>
              <w:pStyle w:val="TAC"/>
              <w:rPr>
                <w:rFonts w:eastAsiaTheme="minorEastAsia"/>
                <w:lang w:val="en-US"/>
              </w:rPr>
            </w:pPr>
            <w:r w:rsidRPr="00480423">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72AC9EEB"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5984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7C2D8E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91BCB8" w14:textId="77777777" w:rsidTr="005A0D4C">
        <w:trPr>
          <w:trHeight w:val="29"/>
        </w:trPr>
        <w:tc>
          <w:tcPr>
            <w:tcW w:w="3066" w:type="dxa"/>
            <w:tcBorders>
              <w:top w:val="nil"/>
              <w:left w:val="single" w:sz="4" w:space="0" w:color="auto"/>
              <w:bottom w:val="nil"/>
              <w:right w:val="single" w:sz="4" w:space="0" w:color="auto"/>
            </w:tcBorders>
            <w:vAlign w:val="center"/>
          </w:tcPr>
          <w:p w14:paraId="1B1D0C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781F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5478ED" w14:textId="77777777" w:rsidR="00E060BF" w:rsidRPr="00480423" w:rsidRDefault="00E060BF" w:rsidP="00AF6673">
            <w:pPr>
              <w:pStyle w:val="TAC"/>
              <w:rPr>
                <w:rFonts w:eastAsiaTheme="minorEastAsia"/>
                <w:lang w:val="en-US"/>
              </w:rPr>
            </w:pPr>
            <w:r w:rsidRPr="00480423">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6AFF4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73B8CB4" w14:textId="77777777" w:rsidR="00E060BF" w:rsidRPr="00480423" w:rsidRDefault="00E060BF" w:rsidP="00AF6673">
            <w:pPr>
              <w:pStyle w:val="TAC"/>
              <w:rPr>
                <w:rFonts w:eastAsiaTheme="minorEastAsia"/>
                <w:lang w:val="en-US" w:eastAsia="zh-CN"/>
              </w:rPr>
            </w:pPr>
          </w:p>
        </w:tc>
      </w:tr>
      <w:tr w:rsidR="00E060BF" w:rsidRPr="00480423" w14:paraId="02AB30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01A4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1D25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52440"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BC89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57EB8DC9" w14:textId="77777777" w:rsidR="00E060BF" w:rsidRPr="00480423" w:rsidRDefault="00E060BF" w:rsidP="00AF6673">
            <w:pPr>
              <w:pStyle w:val="TAC"/>
              <w:rPr>
                <w:rFonts w:eastAsiaTheme="minorEastAsia"/>
                <w:lang w:val="en-US" w:eastAsia="zh-CN"/>
              </w:rPr>
            </w:pPr>
          </w:p>
        </w:tc>
      </w:tr>
      <w:tr w:rsidR="00E060BF" w:rsidRPr="00480423" w14:paraId="4AA46DBB" w14:textId="77777777" w:rsidTr="005A0D4C">
        <w:trPr>
          <w:trHeight w:val="29"/>
        </w:trPr>
        <w:tc>
          <w:tcPr>
            <w:tcW w:w="3066" w:type="dxa"/>
            <w:tcBorders>
              <w:top w:val="nil"/>
              <w:left w:val="single" w:sz="4" w:space="0" w:color="auto"/>
              <w:bottom w:val="nil"/>
              <w:right w:val="single" w:sz="4" w:space="0" w:color="auto"/>
            </w:tcBorders>
          </w:tcPr>
          <w:p w14:paraId="7C7C5867" w14:textId="77777777" w:rsidR="00E060BF" w:rsidRPr="00480423" w:rsidRDefault="00E060BF" w:rsidP="00AF667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nil"/>
              <w:left w:val="single" w:sz="4" w:space="0" w:color="auto"/>
              <w:bottom w:val="nil"/>
              <w:right w:val="single" w:sz="4" w:space="0" w:color="auto"/>
            </w:tcBorders>
          </w:tcPr>
          <w:p w14:paraId="49585424" w14:textId="77777777" w:rsidR="00E060BF" w:rsidRPr="007312F4" w:rsidRDefault="00E060BF" w:rsidP="00AF6673">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5CA0C90F"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CA_n3A-n18A</w:t>
            </w:r>
          </w:p>
          <w:p w14:paraId="1F4E3871"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6D8016C" w14:textId="77777777" w:rsidR="00E060BF" w:rsidRPr="00480423" w:rsidRDefault="00E060BF" w:rsidP="00AF6673">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7BB52D0" w14:textId="77777777" w:rsidR="00E060BF" w:rsidRPr="00480423" w:rsidRDefault="00E060BF" w:rsidP="00AF6673">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64F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04D06A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B2DAB2" w14:textId="77777777" w:rsidTr="005A0D4C">
        <w:trPr>
          <w:trHeight w:val="29"/>
        </w:trPr>
        <w:tc>
          <w:tcPr>
            <w:tcW w:w="3066" w:type="dxa"/>
            <w:tcBorders>
              <w:top w:val="nil"/>
              <w:left w:val="single" w:sz="4" w:space="0" w:color="auto"/>
              <w:bottom w:val="nil"/>
              <w:right w:val="single" w:sz="4" w:space="0" w:color="auto"/>
            </w:tcBorders>
          </w:tcPr>
          <w:p w14:paraId="21127D4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5D5C8D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42BA5FC6" w14:textId="77777777" w:rsidR="00E060BF" w:rsidRPr="00480423" w:rsidRDefault="00E060BF" w:rsidP="00AF6673">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2F913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28730C7D" w14:textId="77777777" w:rsidR="00E060BF" w:rsidRPr="00480423" w:rsidRDefault="00E060BF" w:rsidP="00AF6673">
            <w:pPr>
              <w:pStyle w:val="TAC"/>
              <w:rPr>
                <w:rFonts w:eastAsiaTheme="minorEastAsia"/>
                <w:lang w:val="en-US" w:eastAsia="zh-CN"/>
              </w:rPr>
            </w:pPr>
          </w:p>
        </w:tc>
      </w:tr>
      <w:tr w:rsidR="00E060BF" w:rsidRPr="00480423" w14:paraId="4F59B910" w14:textId="77777777" w:rsidTr="005A0D4C">
        <w:trPr>
          <w:trHeight w:val="29"/>
        </w:trPr>
        <w:tc>
          <w:tcPr>
            <w:tcW w:w="3066" w:type="dxa"/>
            <w:tcBorders>
              <w:top w:val="nil"/>
              <w:left w:val="single" w:sz="4" w:space="0" w:color="auto"/>
              <w:bottom w:val="single" w:sz="4" w:space="0" w:color="auto"/>
              <w:right w:val="single" w:sz="4" w:space="0" w:color="auto"/>
            </w:tcBorders>
          </w:tcPr>
          <w:p w14:paraId="487CD3D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7D82F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B9CA140" w14:textId="77777777" w:rsidR="00E060BF" w:rsidRPr="00480423" w:rsidRDefault="00E060BF" w:rsidP="00AF6673">
            <w:pPr>
              <w:pStyle w:val="TAC"/>
              <w:rPr>
                <w:rFonts w:eastAsiaTheme="minorEastAsia"/>
                <w:lang w:val="en-US"/>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E2F8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585BA870" w14:textId="77777777" w:rsidR="00E060BF" w:rsidRPr="00480423" w:rsidRDefault="00E060BF" w:rsidP="00AF6673">
            <w:pPr>
              <w:pStyle w:val="TAC"/>
              <w:rPr>
                <w:rFonts w:eastAsiaTheme="minorEastAsia"/>
                <w:lang w:val="en-US" w:eastAsia="zh-CN"/>
              </w:rPr>
            </w:pPr>
          </w:p>
        </w:tc>
      </w:tr>
      <w:tr w:rsidR="00E060BF" w:rsidRPr="00480423" w14:paraId="562C48C1" w14:textId="77777777" w:rsidTr="005A0D4C">
        <w:trPr>
          <w:trHeight w:val="29"/>
        </w:trPr>
        <w:tc>
          <w:tcPr>
            <w:tcW w:w="3066" w:type="dxa"/>
            <w:tcBorders>
              <w:top w:val="single" w:sz="4" w:space="0" w:color="auto"/>
              <w:left w:val="single" w:sz="4" w:space="0" w:color="auto"/>
              <w:bottom w:val="nil"/>
              <w:right w:val="single" w:sz="4" w:space="0" w:color="auto"/>
            </w:tcBorders>
          </w:tcPr>
          <w:p w14:paraId="401D8CA1" w14:textId="77777777" w:rsidR="00E060BF" w:rsidRPr="00480423" w:rsidRDefault="00E060BF" w:rsidP="00AF6673">
            <w:pPr>
              <w:pStyle w:val="TAC"/>
              <w:rPr>
                <w:rFonts w:eastAsiaTheme="minorEastAsia"/>
                <w:lang w:val="en-US"/>
              </w:rPr>
            </w:pPr>
            <w:r w:rsidRPr="00480423">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8A8D2F5" w14:textId="77777777" w:rsidR="00E060BF" w:rsidRPr="007312F4" w:rsidRDefault="00E060BF" w:rsidP="00AF6673">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0FB1CC03"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CA_n3A-n18A</w:t>
            </w:r>
          </w:p>
          <w:p w14:paraId="32EC3BC0"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2BBCF21E" w14:textId="77777777" w:rsidR="00E060BF" w:rsidRPr="00480423" w:rsidRDefault="00E060BF" w:rsidP="00AF6673">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AA139AD" w14:textId="77777777" w:rsidR="00E060BF" w:rsidRPr="00480423" w:rsidRDefault="00E060BF" w:rsidP="00AF6673">
            <w:pPr>
              <w:pStyle w:val="TAC"/>
              <w:rPr>
                <w:rFonts w:eastAsiaTheme="minorEastAsia"/>
                <w:szCs w:val="18"/>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2E4D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19726F8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FC3CDA4" w14:textId="77777777" w:rsidTr="005A0D4C">
        <w:trPr>
          <w:trHeight w:val="29"/>
        </w:trPr>
        <w:tc>
          <w:tcPr>
            <w:tcW w:w="3066" w:type="dxa"/>
            <w:tcBorders>
              <w:top w:val="nil"/>
              <w:left w:val="single" w:sz="4" w:space="0" w:color="auto"/>
              <w:bottom w:val="nil"/>
              <w:right w:val="single" w:sz="4" w:space="0" w:color="auto"/>
            </w:tcBorders>
          </w:tcPr>
          <w:p w14:paraId="7BF00A5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42C9EA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72E4A16"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5DD1E1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ED801A4" w14:textId="77777777" w:rsidR="00E060BF" w:rsidRPr="00480423" w:rsidRDefault="00E060BF" w:rsidP="00AF6673">
            <w:pPr>
              <w:pStyle w:val="TAC"/>
              <w:rPr>
                <w:rFonts w:eastAsiaTheme="minorEastAsia"/>
                <w:lang w:val="en-US" w:eastAsia="zh-CN"/>
              </w:rPr>
            </w:pPr>
          </w:p>
        </w:tc>
      </w:tr>
      <w:tr w:rsidR="00E060BF" w:rsidRPr="00480423" w14:paraId="047C0357" w14:textId="77777777" w:rsidTr="005A0D4C">
        <w:trPr>
          <w:trHeight w:val="29"/>
        </w:trPr>
        <w:tc>
          <w:tcPr>
            <w:tcW w:w="3066" w:type="dxa"/>
            <w:tcBorders>
              <w:top w:val="nil"/>
              <w:left w:val="single" w:sz="4" w:space="0" w:color="auto"/>
              <w:bottom w:val="single" w:sz="4" w:space="0" w:color="auto"/>
              <w:right w:val="single" w:sz="4" w:space="0" w:color="auto"/>
            </w:tcBorders>
          </w:tcPr>
          <w:p w14:paraId="05B4D6F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5A843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3264069"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81C9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2C2B0A" w14:textId="77777777" w:rsidR="00E060BF" w:rsidRPr="00480423" w:rsidRDefault="00E060BF" w:rsidP="00AF6673">
            <w:pPr>
              <w:pStyle w:val="TAC"/>
              <w:rPr>
                <w:rFonts w:eastAsiaTheme="minorEastAsia"/>
                <w:lang w:val="en-US" w:eastAsia="zh-CN"/>
              </w:rPr>
            </w:pPr>
          </w:p>
        </w:tc>
      </w:tr>
      <w:tr w:rsidR="00E060BF" w:rsidRPr="00480423" w14:paraId="0F6E7276" w14:textId="77777777" w:rsidTr="005A0D4C">
        <w:trPr>
          <w:trHeight w:val="29"/>
        </w:trPr>
        <w:tc>
          <w:tcPr>
            <w:tcW w:w="3066" w:type="dxa"/>
            <w:tcBorders>
              <w:top w:val="nil"/>
              <w:left w:val="single" w:sz="4" w:space="0" w:color="auto"/>
              <w:bottom w:val="nil"/>
              <w:right w:val="single" w:sz="4" w:space="0" w:color="auto"/>
            </w:tcBorders>
          </w:tcPr>
          <w:p w14:paraId="2498D8E1"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16C4F307"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1CAC0B5E" w14:textId="77777777" w:rsidR="00E060BF" w:rsidRPr="00480423" w:rsidRDefault="00E060BF" w:rsidP="00AF6673">
            <w:pPr>
              <w:pStyle w:val="TAC"/>
              <w:rPr>
                <w:rFonts w:eastAsia="MS Mincho"/>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3CD4FE"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C3BE76"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200C0DB1" w14:textId="77777777" w:rsidTr="005A0D4C">
        <w:trPr>
          <w:trHeight w:val="29"/>
        </w:trPr>
        <w:tc>
          <w:tcPr>
            <w:tcW w:w="0" w:type="auto"/>
            <w:tcBorders>
              <w:top w:val="nil"/>
              <w:left w:val="single" w:sz="4" w:space="0" w:color="auto"/>
              <w:bottom w:val="nil"/>
              <w:right w:val="single" w:sz="4" w:space="0" w:color="auto"/>
            </w:tcBorders>
          </w:tcPr>
          <w:p w14:paraId="1B29D82F"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F57493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A050B1" w14:textId="77777777" w:rsidR="00E060BF" w:rsidRPr="00480423" w:rsidRDefault="00E060BF" w:rsidP="00AF6673">
            <w:pPr>
              <w:pStyle w:val="TAC"/>
              <w:rPr>
                <w:rFonts w:eastAsia="MS Mincho"/>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B44795C"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F076D8" w14:textId="77777777" w:rsidR="00E060BF" w:rsidRPr="00480423" w:rsidRDefault="00E060BF" w:rsidP="00AF6673">
            <w:pPr>
              <w:pStyle w:val="TAC"/>
              <w:rPr>
                <w:rFonts w:eastAsia="MS Mincho"/>
                <w:lang w:val="en-US" w:eastAsia="zh-CN"/>
              </w:rPr>
            </w:pPr>
          </w:p>
        </w:tc>
      </w:tr>
      <w:tr w:rsidR="00E060BF" w:rsidRPr="00480423" w14:paraId="5FDA1432" w14:textId="77777777" w:rsidTr="005A0D4C">
        <w:trPr>
          <w:trHeight w:val="29"/>
        </w:trPr>
        <w:tc>
          <w:tcPr>
            <w:tcW w:w="0" w:type="auto"/>
            <w:tcBorders>
              <w:top w:val="nil"/>
              <w:left w:val="single" w:sz="4" w:space="0" w:color="auto"/>
              <w:bottom w:val="single" w:sz="4" w:space="0" w:color="auto"/>
              <w:right w:val="single" w:sz="4" w:space="0" w:color="auto"/>
            </w:tcBorders>
          </w:tcPr>
          <w:p w14:paraId="0976153F"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219D27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AC5BD4" w14:textId="77777777" w:rsidR="00E060BF" w:rsidRPr="00480423" w:rsidRDefault="00E060BF" w:rsidP="00AF6673">
            <w:pPr>
              <w:pStyle w:val="TAC"/>
              <w:rPr>
                <w:rFonts w:eastAsia="MS Mincho"/>
                <w:lang w:val="en-US"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064B8EC3"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B091E7" w14:textId="77777777" w:rsidR="00E060BF" w:rsidRPr="00480423" w:rsidRDefault="00E060BF" w:rsidP="00AF6673">
            <w:pPr>
              <w:pStyle w:val="TAC"/>
              <w:rPr>
                <w:rFonts w:eastAsia="MS Mincho"/>
                <w:lang w:val="en-US" w:eastAsia="zh-CN"/>
              </w:rPr>
            </w:pPr>
          </w:p>
        </w:tc>
      </w:tr>
      <w:tr w:rsidR="00E060BF" w:rsidRPr="00480423" w14:paraId="35DE5D0F" w14:textId="77777777" w:rsidTr="005A0D4C">
        <w:trPr>
          <w:trHeight w:val="29"/>
        </w:trPr>
        <w:tc>
          <w:tcPr>
            <w:tcW w:w="0" w:type="auto"/>
            <w:tcBorders>
              <w:top w:val="nil"/>
              <w:left w:val="single" w:sz="4" w:space="0" w:color="auto"/>
              <w:bottom w:val="nil"/>
              <w:right w:val="single" w:sz="4" w:space="0" w:color="auto"/>
            </w:tcBorders>
          </w:tcPr>
          <w:p w14:paraId="4C45B4BB"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933395C"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2C4694" w14:textId="77777777" w:rsidR="00E060BF" w:rsidRPr="00480423" w:rsidRDefault="00E060BF" w:rsidP="00AF6673">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9C7289"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AE2B249" w14:textId="77777777" w:rsidR="00E060BF" w:rsidRPr="00480423" w:rsidRDefault="00E060BF" w:rsidP="00AF6673">
            <w:pPr>
              <w:pStyle w:val="TAC"/>
              <w:rPr>
                <w:rFonts w:eastAsia="MS Mincho"/>
                <w:lang w:val="en-US" w:eastAsia="zh-CN"/>
              </w:rPr>
            </w:pPr>
            <w:r w:rsidRPr="008523D2">
              <w:rPr>
                <w:lang w:val="en-US" w:eastAsia="zh-CN"/>
              </w:rPr>
              <w:t>4 and 5</w:t>
            </w:r>
          </w:p>
        </w:tc>
      </w:tr>
      <w:tr w:rsidR="00E060BF" w:rsidRPr="00480423" w14:paraId="6E202D7D" w14:textId="77777777" w:rsidTr="005A0D4C">
        <w:trPr>
          <w:trHeight w:val="29"/>
        </w:trPr>
        <w:tc>
          <w:tcPr>
            <w:tcW w:w="0" w:type="auto"/>
            <w:tcBorders>
              <w:top w:val="nil"/>
              <w:left w:val="single" w:sz="4" w:space="0" w:color="auto"/>
              <w:bottom w:val="nil"/>
              <w:right w:val="single" w:sz="4" w:space="0" w:color="auto"/>
            </w:tcBorders>
          </w:tcPr>
          <w:p w14:paraId="2EA4C75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27F311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8BF256" w14:textId="77777777" w:rsidR="00E060BF" w:rsidRPr="00480423" w:rsidRDefault="00E060BF" w:rsidP="00AF6673">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7DCAE0D"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80E0D47" w14:textId="77777777" w:rsidR="00E060BF" w:rsidRPr="00480423" w:rsidRDefault="00E060BF" w:rsidP="00AF6673">
            <w:pPr>
              <w:pStyle w:val="TAC"/>
              <w:rPr>
                <w:rFonts w:eastAsia="MS Mincho"/>
                <w:lang w:val="en-US" w:eastAsia="zh-CN"/>
              </w:rPr>
            </w:pPr>
          </w:p>
        </w:tc>
      </w:tr>
      <w:tr w:rsidR="00E060BF" w:rsidRPr="00480423" w14:paraId="482F3F01" w14:textId="77777777" w:rsidTr="005A0D4C">
        <w:trPr>
          <w:trHeight w:val="29"/>
        </w:trPr>
        <w:tc>
          <w:tcPr>
            <w:tcW w:w="0" w:type="auto"/>
            <w:tcBorders>
              <w:top w:val="nil"/>
              <w:left w:val="single" w:sz="4" w:space="0" w:color="auto"/>
              <w:bottom w:val="single" w:sz="4" w:space="0" w:color="auto"/>
              <w:right w:val="single" w:sz="4" w:space="0" w:color="auto"/>
            </w:tcBorders>
          </w:tcPr>
          <w:p w14:paraId="637E064D"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4C4956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A4A407" w14:textId="77777777" w:rsidR="00E060BF" w:rsidRPr="00480423" w:rsidRDefault="00E060BF" w:rsidP="00AF6673">
            <w:pPr>
              <w:pStyle w:val="TAC"/>
              <w:rPr>
                <w:rFonts w:eastAsiaTheme="minorEastAsia"/>
                <w:lang w:val="en-US" w:eastAsia="zh-CN"/>
              </w:rPr>
            </w:pPr>
            <w:r w:rsidRPr="008523D2">
              <w:rPr>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2B35741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B35E23" w14:textId="77777777" w:rsidR="00E060BF" w:rsidRPr="00480423" w:rsidRDefault="00E060BF" w:rsidP="00AF6673">
            <w:pPr>
              <w:pStyle w:val="TAC"/>
              <w:rPr>
                <w:rFonts w:eastAsia="MS Mincho"/>
                <w:lang w:val="en-US" w:eastAsia="zh-CN"/>
              </w:rPr>
            </w:pPr>
          </w:p>
        </w:tc>
      </w:tr>
      <w:tr w:rsidR="00E060BF" w:rsidRPr="00480423" w14:paraId="21826F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90DE7B"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hint="eastAsia"/>
                <w:lang w:eastAsia="zh-CN"/>
              </w:rPr>
              <w:t>-n</w:t>
            </w:r>
            <w:r w:rsidRPr="00480423">
              <w:rPr>
                <w:lang w:eastAsia="zh-CN"/>
              </w:rPr>
              <w:t>28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BB3FBB5"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72CC4596" w14:textId="77777777" w:rsidR="00E060BF" w:rsidRPr="00480423" w:rsidRDefault="00E060BF" w:rsidP="00AF6673">
            <w:pPr>
              <w:pStyle w:val="TAC"/>
              <w:rPr>
                <w:lang w:eastAsia="zh-CN"/>
              </w:rPr>
            </w:pPr>
            <w:r w:rsidRPr="00480423">
              <w:rPr>
                <w:rFonts w:eastAsiaTheme="minorEastAsia"/>
                <w:lang w:eastAsia="zh-CN"/>
              </w:rPr>
              <w:t>CA_n3A-n28A</w:t>
            </w:r>
          </w:p>
          <w:p w14:paraId="21968EFE" w14:textId="77777777" w:rsidR="00E060BF" w:rsidRPr="00480423" w:rsidRDefault="00E060BF" w:rsidP="00AF6673">
            <w:pPr>
              <w:pStyle w:val="TAC"/>
              <w:rPr>
                <w:lang w:eastAsia="zh-CN"/>
              </w:rPr>
            </w:pPr>
            <w:r w:rsidRPr="00480423">
              <w:rPr>
                <w:rFonts w:eastAsiaTheme="minorEastAsia"/>
                <w:lang w:eastAsia="zh-CN"/>
              </w:rPr>
              <w:t>CA_n20A-n28A</w:t>
            </w:r>
          </w:p>
          <w:p w14:paraId="27F877B9"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5B8B2"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65B38E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4A24D76"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0</w:t>
            </w:r>
          </w:p>
        </w:tc>
      </w:tr>
      <w:tr w:rsidR="00E060BF" w:rsidRPr="00480423" w14:paraId="62CEDC76" w14:textId="77777777" w:rsidTr="005A0D4C">
        <w:trPr>
          <w:trHeight w:val="29"/>
        </w:trPr>
        <w:tc>
          <w:tcPr>
            <w:tcW w:w="3066" w:type="dxa"/>
            <w:tcBorders>
              <w:top w:val="nil"/>
              <w:left w:val="single" w:sz="4" w:space="0" w:color="auto"/>
              <w:bottom w:val="nil"/>
              <w:right w:val="single" w:sz="4" w:space="0" w:color="auto"/>
            </w:tcBorders>
            <w:vAlign w:val="center"/>
          </w:tcPr>
          <w:p w14:paraId="23EB0EA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B9D0637"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429A6"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14BE8B9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6CFDE1DD" w14:textId="77777777" w:rsidR="00E060BF" w:rsidRPr="00480423" w:rsidRDefault="00E060BF" w:rsidP="00AF6673">
            <w:pPr>
              <w:pStyle w:val="TAC"/>
              <w:rPr>
                <w:rFonts w:eastAsia="MS Mincho"/>
                <w:lang w:val="en-US" w:eastAsia="zh-CN"/>
              </w:rPr>
            </w:pPr>
          </w:p>
        </w:tc>
      </w:tr>
      <w:tr w:rsidR="00E060BF" w:rsidRPr="00480423" w14:paraId="36A133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EC7A6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F208B9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83FAD"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1CFBA9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59373961" w14:textId="77777777" w:rsidR="00E060BF" w:rsidRPr="00480423" w:rsidRDefault="00E060BF" w:rsidP="00AF6673">
            <w:pPr>
              <w:pStyle w:val="TAC"/>
              <w:rPr>
                <w:rFonts w:eastAsia="MS Mincho"/>
                <w:lang w:val="en-US" w:eastAsia="zh-CN"/>
              </w:rPr>
            </w:pPr>
          </w:p>
        </w:tc>
      </w:tr>
      <w:tr w:rsidR="00E060BF" w:rsidRPr="00480423" w14:paraId="5903DA6B" w14:textId="77777777" w:rsidTr="005A0D4C">
        <w:trPr>
          <w:trHeight w:val="29"/>
        </w:trPr>
        <w:tc>
          <w:tcPr>
            <w:tcW w:w="3066" w:type="dxa"/>
            <w:tcBorders>
              <w:top w:val="nil"/>
              <w:left w:val="single" w:sz="4" w:space="0" w:color="auto"/>
              <w:bottom w:val="nil"/>
              <w:right w:val="single" w:sz="4" w:space="0" w:color="auto"/>
            </w:tcBorders>
            <w:vAlign w:val="center"/>
          </w:tcPr>
          <w:p w14:paraId="613BD9DC" w14:textId="77777777" w:rsidR="00E060BF" w:rsidRPr="00480423" w:rsidRDefault="00E060BF" w:rsidP="00AF6673">
            <w:pPr>
              <w:pStyle w:val="TAC"/>
              <w:rPr>
                <w:rFonts w:eastAsia="MS Mincho"/>
                <w:lang w:val="en-US" w:eastAsia="zh-CN"/>
              </w:rPr>
            </w:pPr>
            <w:r w:rsidRPr="00480423">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5021C8C7" w14:textId="77777777" w:rsidR="00E060BF" w:rsidRPr="00480423" w:rsidRDefault="00E060BF" w:rsidP="00AF6673">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3B205DCC" w14:textId="77777777" w:rsidR="00E060BF" w:rsidRPr="00480423" w:rsidRDefault="00E060BF" w:rsidP="00AF6673">
            <w:pPr>
              <w:pStyle w:val="TAC"/>
              <w:rPr>
                <w:rFonts w:eastAsia="MS Mincho"/>
                <w:lang w:val="en-US" w:eastAsia="zh-CN"/>
              </w:rPr>
            </w:pPr>
            <w:r w:rsidRPr="00480423">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BB3D57"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2D1178"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1993A29C" w14:textId="77777777" w:rsidTr="005A0D4C">
        <w:trPr>
          <w:trHeight w:val="29"/>
        </w:trPr>
        <w:tc>
          <w:tcPr>
            <w:tcW w:w="0" w:type="auto"/>
            <w:tcBorders>
              <w:top w:val="nil"/>
              <w:left w:val="single" w:sz="4" w:space="0" w:color="auto"/>
              <w:bottom w:val="nil"/>
              <w:right w:val="single" w:sz="4" w:space="0" w:color="auto"/>
            </w:tcBorders>
            <w:vAlign w:val="center"/>
          </w:tcPr>
          <w:p w14:paraId="03DF330F" w14:textId="77777777" w:rsidR="00E060BF" w:rsidRPr="00480423" w:rsidRDefault="00E060BF" w:rsidP="00AF6673">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4B6876A" w14:textId="77777777" w:rsidR="00E060BF" w:rsidRPr="00480423" w:rsidRDefault="00E060BF" w:rsidP="00AF6673">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5B37F" w14:textId="77777777" w:rsidR="00E060BF" w:rsidRPr="00480423" w:rsidRDefault="00E060BF" w:rsidP="00AF667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373B547" w14:textId="77777777" w:rsidR="00E060BF" w:rsidRPr="00480423" w:rsidRDefault="00E060BF" w:rsidP="00AF667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FE29BB" w14:textId="77777777" w:rsidR="00E060BF" w:rsidRPr="00480423" w:rsidRDefault="00E060BF" w:rsidP="00AF6673">
            <w:pPr>
              <w:keepNext/>
              <w:keepLines/>
              <w:spacing w:after="0"/>
              <w:jc w:val="center"/>
              <w:rPr>
                <w:rFonts w:ascii="Arial" w:eastAsia="MS Mincho" w:hAnsi="Arial"/>
                <w:sz w:val="18"/>
                <w:lang w:val="en-US" w:eastAsia="zh-CN"/>
              </w:rPr>
            </w:pPr>
          </w:p>
        </w:tc>
      </w:tr>
      <w:tr w:rsidR="00E060BF" w:rsidRPr="00480423" w14:paraId="0109D927"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4FD1EC93" w14:textId="77777777" w:rsidR="00E060BF" w:rsidRPr="00480423" w:rsidRDefault="00E060BF" w:rsidP="00AF6673">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36D9C31" w14:textId="77777777" w:rsidR="00E060BF" w:rsidRPr="00480423" w:rsidRDefault="00E060BF" w:rsidP="00AF6673">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DE701" w14:textId="77777777" w:rsidR="00E060BF" w:rsidRPr="00480423" w:rsidRDefault="00E060BF" w:rsidP="00AF667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63FE16" w14:textId="77777777" w:rsidR="00E060BF" w:rsidRPr="00480423" w:rsidRDefault="00E060BF" w:rsidP="00AF667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E175AFA" w14:textId="77777777" w:rsidR="00E060BF" w:rsidRPr="00480423" w:rsidRDefault="00E060BF" w:rsidP="00AF6673">
            <w:pPr>
              <w:keepNext/>
              <w:keepLines/>
              <w:spacing w:after="0"/>
              <w:jc w:val="center"/>
              <w:rPr>
                <w:rFonts w:ascii="Arial" w:eastAsia="MS Mincho" w:hAnsi="Arial"/>
                <w:sz w:val="18"/>
                <w:lang w:val="en-US" w:eastAsia="zh-CN"/>
              </w:rPr>
            </w:pPr>
          </w:p>
        </w:tc>
      </w:tr>
      <w:tr w:rsidR="00E060BF" w:rsidRPr="00480423" w14:paraId="1A10549D" w14:textId="77777777" w:rsidTr="005A0D4C">
        <w:trPr>
          <w:trHeight w:val="29"/>
        </w:trPr>
        <w:tc>
          <w:tcPr>
            <w:tcW w:w="0" w:type="auto"/>
            <w:tcBorders>
              <w:top w:val="nil"/>
              <w:left w:val="single" w:sz="4" w:space="0" w:color="auto"/>
              <w:bottom w:val="nil"/>
              <w:right w:val="single" w:sz="4" w:space="0" w:color="auto"/>
            </w:tcBorders>
            <w:vAlign w:val="center"/>
          </w:tcPr>
          <w:p w14:paraId="71DC66B6"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5D4124"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8CC2F"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DDF334"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CC7DA58" w14:textId="77777777" w:rsidR="00E060BF" w:rsidRPr="00480423" w:rsidRDefault="00E060BF" w:rsidP="00AF6673">
            <w:pPr>
              <w:pStyle w:val="TAC"/>
              <w:rPr>
                <w:rFonts w:eastAsia="MS Mincho"/>
                <w:lang w:val="en-US" w:eastAsia="zh-CN"/>
              </w:rPr>
            </w:pPr>
            <w:r w:rsidRPr="000B579C">
              <w:rPr>
                <w:rFonts w:eastAsia="MS Mincho"/>
                <w:lang w:val="en-US" w:eastAsia="zh-CN"/>
              </w:rPr>
              <w:t>4 and 5</w:t>
            </w:r>
          </w:p>
        </w:tc>
      </w:tr>
      <w:tr w:rsidR="00E060BF" w:rsidRPr="00480423" w14:paraId="29C5A8CE" w14:textId="77777777" w:rsidTr="005A0D4C">
        <w:trPr>
          <w:trHeight w:val="29"/>
        </w:trPr>
        <w:tc>
          <w:tcPr>
            <w:tcW w:w="0" w:type="auto"/>
            <w:tcBorders>
              <w:top w:val="nil"/>
              <w:left w:val="single" w:sz="4" w:space="0" w:color="auto"/>
              <w:bottom w:val="nil"/>
              <w:right w:val="single" w:sz="4" w:space="0" w:color="auto"/>
            </w:tcBorders>
            <w:vAlign w:val="center"/>
          </w:tcPr>
          <w:p w14:paraId="7F8ABB36"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83CFEF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DA5B1" w14:textId="77777777" w:rsidR="00E060BF" w:rsidRPr="00480423" w:rsidRDefault="00E060BF" w:rsidP="00AF6673">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19A42FA"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6085C32" w14:textId="77777777" w:rsidR="00E060BF" w:rsidRPr="00480423" w:rsidRDefault="00E060BF" w:rsidP="00AF6673">
            <w:pPr>
              <w:pStyle w:val="TAC"/>
              <w:rPr>
                <w:rFonts w:eastAsia="MS Mincho"/>
                <w:lang w:val="en-US" w:eastAsia="zh-CN"/>
              </w:rPr>
            </w:pPr>
          </w:p>
        </w:tc>
      </w:tr>
      <w:tr w:rsidR="00E060BF" w:rsidRPr="00480423" w14:paraId="097C845B"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1EE9BAFC"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7B7085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81E05" w14:textId="77777777" w:rsidR="00E060BF" w:rsidRPr="00480423" w:rsidRDefault="00E060BF" w:rsidP="00AF6673">
            <w:pPr>
              <w:pStyle w:val="TAC"/>
              <w:rPr>
                <w:rFonts w:eastAsia="MS Mincho"/>
                <w:lang w:val="en-US" w:eastAsia="zh-CN"/>
              </w:rPr>
            </w:pPr>
            <w:r w:rsidRPr="000B579C">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345791"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61046E5" w14:textId="77777777" w:rsidR="00E060BF" w:rsidRPr="00480423" w:rsidRDefault="00E060BF" w:rsidP="00AF6673">
            <w:pPr>
              <w:pStyle w:val="TAC"/>
              <w:rPr>
                <w:rFonts w:eastAsia="MS Mincho"/>
                <w:lang w:val="en-US" w:eastAsia="zh-CN"/>
              </w:rPr>
            </w:pPr>
          </w:p>
        </w:tc>
      </w:tr>
      <w:tr w:rsidR="00E060BF" w:rsidRPr="00480423" w14:paraId="737BC448"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08EE3D47" w14:textId="77777777" w:rsidR="00E060BF" w:rsidRPr="00480423" w:rsidRDefault="00E060BF" w:rsidP="00AF6673">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6B17255" w14:textId="77777777" w:rsidR="00E060BF" w:rsidRPr="008523D2" w:rsidRDefault="00E060BF" w:rsidP="00AF6673">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507C00CB" w14:textId="77777777" w:rsidR="00E060BF" w:rsidRPr="00480423" w:rsidRDefault="00E060BF" w:rsidP="00AF6673">
            <w:pPr>
              <w:pStyle w:val="TAC"/>
              <w:rPr>
                <w:rFonts w:eastAsia="MS Mincho"/>
                <w:lang w:val="en-US" w:eastAsia="zh-CN"/>
              </w:rPr>
            </w:pPr>
            <w:r w:rsidRPr="008523D2">
              <w:rPr>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0374463"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475F3C"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41D4F67" w14:textId="77777777" w:rsidR="00E060BF" w:rsidRPr="00480423" w:rsidRDefault="00E060BF" w:rsidP="00AF6673">
            <w:pPr>
              <w:pStyle w:val="TAC"/>
              <w:rPr>
                <w:rFonts w:eastAsia="MS Mincho"/>
                <w:lang w:val="en-US" w:eastAsia="zh-CN"/>
              </w:rPr>
            </w:pPr>
            <w:r w:rsidRPr="008523D2">
              <w:rPr>
                <w:lang w:eastAsia="zh-CN"/>
              </w:rPr>
              <w:t>4 and 5</w:t>
            </w:r>
          </w:p>
        </w:tc>
      </w:tr>
      <w:tr w:rsidR="00E060BF" w:rsidRPr="00480423" w14:paraId="3A8EBEE2" w14:textId="77777777" w:rsidTr="005A0D4C">
        <w:trPr>
          <w:trHeight w:val="29"/>
        </w:trPr>
        <w:tc>
          <w:tcPr>
            <w:tcW w:w="0" w:type="auto"/>
            <w:tcBorders>
              <w:top w:val="nil"/>
              <w:left w:val="single" w:sz="4" w:space="0" w:color="auto"/>
              <w:bottom w:val="nil"/>
              <w:right w:val="single" w:sz="4" w:space="0" w:color="auto"/>
            </w:tcBorders>
            <w:vAlign w:val="center"/>
          </w:tcPr>
          <w:p w14:paraId="6E26024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315A7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7915E" w14:textId="77777777" w:rsidR="00E060BF" w:rsidRPr="00480423" w:rsidRDefault="00E060BF" w:rsidP="00AF6673">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B40A7B4"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A6E7517" w14:textId="77777777" w:rsidR="00E060BF" w:rsidRPr="00480423" w:rsidRDefault="00E060BF" w:rsidP="00AF6673">
            <w:pPr>
              <w:pStyle w:val="TAC"/>
              <w:rPr>
                <w:rFonts w:eastAsia="MS Mincho"/>
                <w:lang w:val="en-US" w:eastAsia="zh-CN"/>
              </w:rPr>
            </w:pPr>
          </w:p>
        </w:tc>
      </w:tr>
      <w:tr w:rsidR="00E060BF" w:rsidRPr="00480423" w14:paraId="08FC54A1" w14:textId="77777777" w:rsidTr="005A0D4C">
        <w:trPr>
          <w:trHeight w:val="29"/>
        </w:trPr>
        <w:tc>
          <w:tcPr>
            <w:tcW w:w="0" w:type="auto"/>
            <w:tcBorders>
              <w:top w:val="nil"/>
              <w:left w:val="single" w:sz="4" w:space="0" w:color="auto"/>
              <w:bottom w:val="nil"/>
              <w:right w:val="single" w:sz="4" w:space="0" w:color="auto"/>
            </w:tcBorders>
            <w:vAlign w:val="center"/>
          </w:tcPr>
          <w:p w14:paraId="113DC18A"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936920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8C76DA"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B8430A"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7F0B92B" w14:textId="77777777" w:rsidR="00E060BF" w:rsidRPr="00480423" w:rsidRDefault="00E060BF" w:rsidP="00AF6673">
            <w:pPr>
              <w:pStyle w:val="TAC"/>
              <w:rPr>
                <w:rFonts w:eastAsia="MS Mincho"/>
                <w:lang w:val="en-US" w:eastAsia="zh-CN"/>
              </w:rPr>
            </w:pPr>
            <w:r w:rsidRPr="000B579C">
              <w:rPr>
                <w:rFonts w:eastAsia="MS Mincho"/>
                <w:lang w:val="en-US" w:eastAsia="zh-CN"/>
              </w:rPr>
              <w:t>4 and 5</w:t>
            </w:r>
          </w:p>
        </w:tc>
      </w:tr>
      <w:tr w:rsidR="00E060BF" w:rsidRPr="00480423" w14:paraId="6E9BB625"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53476C32" w14:textId="77777777" w:rsidR="00E060BF" w:rsidRPr="00480423" w:rsidRDefault="00E060BF" w:rsidP="00AF6673">
            <w:pPr>
              <w:pStyle w:val="TAC"/>
              <w:rPr>
                <w:rFonts w:eastAsia="MS Mincho"/>
                <w:lang w:val="en-US" w:eastAsia="zh-CN"/>
              </w:rPr>
            </w:pPr>
            <w:r w:rsidRPr="00480423">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760E8D7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756A74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25C823F"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1FD85D9" w14:textId="77777777" w:rsidR="00E060BF" w:rsidRPr="00480423" w:rsidRDefault="00E060BF" w:rsidP="00AF6673">
            <w:pPr>
              <w:pStyle w:val="TAC"/>
              <w:rPr>
                <w:rFonts w:eastAsia="MS Mincho"/>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04C34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FC5495A" w14:textId="77777777" w:rsidR="00E060BF" w:rsidRPr="00480423" w:rsidRDefault="00E060BF" w:rsidP="00AF6673">
            <w:pPr>
              <w:pStyle w:val="TAC"/>
              <w:rPr>
                <w:rFonts w:eastAsia="MS Mincho"/>
                <w:lang w:val="en-US" w:eastAsia="zh-CN"/>
              </w:rPr>
            </w:pPr>
            <w:r w:rsidRPr="00480423">
              <w:rPr>
                <w:rFonts w:eastAsiaTheme="minorEastAsia" w:hint="eastAsia"/>
                <w:szCs w:val="18"/>
                <w:lang w:val="en-US" w:eastAsia="zh-CN"/>
              </w:rPr>
              <w:t>0</w:t>
            </w:r>
          </w:p>
        </w:tc>
      </w:tr>
      <w:tr w:rsidR="00E060BF" w:rsidRPr="00480423" w14:paraId="72C612EB" w14:textId="77777777" w:rsidTr="005A0D4C">
        <w:trPr>
          <w:trHeight w:val="29"/>
        </w:trPr>
        <w:tc>
          <w:tcPr>
            <w:tcW w:w="0" w:type="auto"/>
            <w:tcBorders>
              <w:top w:val="nil"/>
              <w:left w:val="single" w:sz="4" w:space="0" w:color="auto"/>
              <w:bottom w:val="nil"/>
              <w:right w:val="single" w:sz="4" w:space="0" w:color="auto"/>
            </w:tcBorders>
            <w:vAlign w:val="center"/>
          </w:tcPr>
          <w:p w14:paraId="66A788F9"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43EA91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917F8" w14:textId="77777777" w:rsidR="00E060BF" w:rsidRPr="00480423" w:rsidRDefault="00E060BF" w:rsidP="00AF6673">
            <w:pPr>
              <w:pStyle w:val="TAC"/>
              <w:rPr>
                <w:rFonts w:eastAsia="MS Mincho"/>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349454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CF4B4BA" w14:textId="77777777" w:rsidR="00E060BF" w:rsidRPr="00480423" w:rsidRDefault="00E060BF" w:rsidP="00AF6673">
            <w:pPr>
              <w:pStyle w:val="TAC"/>
              <w:rPr>
                <w:rFonts w:eastAsia="MS Mincho"/>
                <w:lang w:val="en-US" w:eastAsia="zh-CN"/>
              </w:rPr>
            </w:pPr>
          </w:p>
        </w:tc>
      </w:tr>
      <w:tr w:rsidR="00E060BF" w:rsidRPr="00480423" w14:paraId="0A86D09E"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33D0A8EC"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ED40C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ABA01"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E9C8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16854B7" w14:textId="77777777" w:rsidR="00E060BF" w:rsidRPr="00480423" w:rsidRDefault="00E060BF" w:rsidP="00AF6673">
            <w:pPr>
              <w:pStyle w:val="TAC"/>
              <w:rPr>
                <w:rFonts w:eastAsia="MS Mincho"/>
                <w:lang w:val="en-US" w:eastAsia="zh-CN"/>
              </w:rPr>
            </w:pPr>
          </w:p>
        </w:tc>
      </w:tr>
      <w:tr w:rsidR="00E060BF" w:rsidRPr="00480423" w14:paraId="1EAA8D28" w14:textId="77777777" w:rsidTr="005A0D4C">
        <w:trPr>
          <w:trHeight w:val="29"/>
        </w:trPr>
        <w:tc>
          <w:tcPr>
            <w:tcW w:w="3066" w:type="dxa"/>
            <w:tcBorders>
              <w:top w:val="single" w:sz="4" w:space="0" w:color="auto"/>
              <w:left w:val="single" w:sz="4" w:space="0" w:color="auto"/>
              <w:bottom w:val="nil"/>
              <w:right w:val="single" w:sz="4" w:space="0" w:color="auto"/>
            </w:tcBorders>
          </w:tcPr>
          <w:p w14:paraId="70FE00FB" w14:textId="77777777" w:rsidR="00E060BF" w:rsidRPr="00480423" w:rsidRDefault="00E060BF" w:rsidP="00AF6673">
            <w:pPr>
              <w:pStyle w:val="TAC"/>
              <w:rPr>
                <w:rFonts w:eastAsiaTheme="minorEastAsia"/>
                <w:lang w:eastAsia="zh-CN"/>
              </w:rPr>
            </w:pPr>
            <w:r w:rsidRPr="00480423">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5B7897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C4EFB5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3D0C2B71"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6EB5FC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C6F577"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1C3C6B3"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1817958E" w14:textId="77777777" w:rsidTr="005A0D4C">
        <w:trPr>
          <w:trHeight w:val="29"/>
        </w:trPr>
        <w:tc>
          <w:tcPr>
            <w:tcW w:w="3066" w:type="dxa"/>
            <w:tcBorders>
              <w:top w:val="nil"/>
              <w:left w:val="single" w:sz="4" w:space="0" w:color="auto"/>
              <w:bottom w:val="nil"/>
              <w:right w:val="single" w:sz="4" w:space="0" w:color="auto"/>
            </w:tcBorders>
          </w:tcPr>
          <w:p w14:paraId="0FF5FFF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B6A592F"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C5CD4"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BB21B7E"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AD56885" w14:textId="77777777" w:rsidR="00E060BF" w:rsidRPr="00480423" w:rsidRDefault="00E060BF" w:rsidP="00AF6673">
            <w:pPr>
              <w:pStyle w:val="TAC"/>
              <w:rPr>
                <w:rFonts w:eastAsiaTheme="minorEastAsia"/>
                <w:lang w:eastAsia="zh-CN"/>
              </w:rPr>
            </w:pPr>
          </w:p>
        </w:tc>
      </w:tr>
      <w:tr w:rsidR="00E060BF" w:rsidRPr="00480423" w14:paraId="448B5412" w14:textId="77777777" w:rsidTr="005A0D4C">
        <w:trPr>
          <w:trHeight w:val="29"/>
        </w:trPr>
        <w:tc>
          <w:tcPr>
            <w:tcW w:w="3066" w:type="dxa"/>
            <w:tcBorders>
              <w:top w:val="nil"/>
              <w:left w:val="single" w:sz="4" w:space="0" w:color="auto"/>
              <w:bottom w:val="single" w:sz="4" w:space="0" w:color="auto"/>
              <w:right w:val="single" w:sz="4" w:space="0" w:color="auto"/>
            </w:tcBorders>
          </w:tcPr>
          <w:p w14:paraId="5BD116F7"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F6AEC46"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744D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9FA3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FA05289" w14:textId="77777777" w:rsidR="00E060BF" w:rsidRPr="00480423" w:rsidRDefault="00E060BF" w:rsidP="00AF6673">
            <w:pPr>
              <w:pStyle w:val="TAC"/>
              <w:rPr>
                <w:rFonts w:eastAsiaTheme="minorEastAsia"/>
                <w:lang w:eastAsia="zh-CN"/>
              </w:rPr>
            </w:pPr>
          </w:p>
        </w:tc>
      </w:tr>
      <w:tr w:rsidR="00E060BF" w:rsidRPr="00480423" w14:paraId="165AC9B3" w14:textId="77777777" w:rsidTr="005A0D4C">
        <w:trPr>
          <w:trHeight w:val="29"/>
        </w:trPr>
        <w:tc>
          <w:tcPr>
            <w:tcW w:w="3066" w:type="dxa"/>
            <w:tcBorders>
              <w:top w:val="single" w:sz="4" w:space="0" w:color="auto"/>
              <w:left w:val="single" w:sz="4" w:space="0" w:color="auto"/>
              <w:bottom w:val="nil"/>
              <w:right w:val="single" w:sz="4" w:space="0" w:color="auto"/>
            </w:tcBorders>
          </w:tcPr>
          <w:p w14:paraId="30251939" w14:textId="77777777" w:rsidR="00E060BF" w:rsidRPr="00480423" w:rsidRDefault="00E060BF" w:rsidP="00AF6673">
            <w:pPr>
              <w:pStyle w:val="TAC"/>
              <w:rPr>
                <w:rFonts w:eastAsiaTheme="minorEastAsia"/>
                <w:lang w:eastAsia="zh-CN"/>
              </w:rPr>
            </w:pPr>
            <w:r w:rsidRPr="00480423">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1A455B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71D9D52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CD24D6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AF0FA9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C9F182"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342D7B9"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6D3CC069" w14:textId="77777777" w:rsidTr="005A0D4C">
        <w:trPr>
          <w:trHeight w:val="29"/>
        </w:trPr>
        <w:tc>
          <w:tcPr>
            <w:tcW w:w="3066" w:type="dxa"/>
            <w:tcBorders>
              <w:top w:val="nil"/>
              <w:left w:val="single" w:sz="4" w:space="0" w:color="auto"/>
              <w:bottom w:val="nil"/>
              <w:right w:val="single" w:sz="4" w:space="0" w:color="auto"/>
            </w:tcBorders>
          </w:tcPr>
          <w:p w14:paraId="33F88450"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FF8B1F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F9CA7"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1B9A9A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AAE5697" w14:textId="77777777" w:rsidR="00E060BF" w:rsidRPr="00480423" w:rsidRDefault="00E060BF" w:rsidP="00AF6673">
            <w:pPr>
              <w:pStyle w:val="TAC"/>
              <w:rPr>
                <w:rFonts w:eastAsiaTheme="minorEastAsia"/>
                <w:lang w:eastAsia="zh-CN"/>
              </w:rPr>
            </w:pPr>
          </w:p>
        </w:tc>
      </w:tr>
      <w:tr w:rsidR="00E060BF" w:rsidRPr="00480423" w14:paraId="0545D90F" w14:textId="77777777" w:rsidTr="005A0D4C">
        <w:trPr>
          <w:trHeight w:val="29"/>
        </w:trPr>
        <w:tc>
          <w:tcPr>
            <w:tcW w:w="3066" w:type="dxa"/>
            <w:tcBorders>
              <w:top w:val="nil"/>
              <w:left w:val="single" w:sz="4" w:space="0" w:color="auto"/>
              <w:bottom w:val="single" w:sz="4" w:space="0" w:color="auto"/>
              <w:right w:val="single" w:sz="4" w:space="0" w:color="auto"/>
            </w:tcBorders>
          </w:tcPr>
          <w:p w14:paraId="4EAE6904"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3FF95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50BD5"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73C6E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A2E55B" w14:textId="77777777" w:rsidR="00E060BF" w:rsidRPr="00480423" w:rsidRDefault="00E060BF" w:rsidP="00AF6673">
            <w:pPr>
              <w:pStyle w:val="TAC"/>
              <w:rPr>
                <w:rFonts w:eastAsiaTheme="minorEastAsia"/>
                <w:lang w:eastAsia="zh-CN"/>
              </w:rPr>
            </w:pPr>
          </w:p>
        </w:tc>
      </w:tr>
      <w:tr w:rsidR="00E060BF" w:rsidRPr="00480423" w14:paraId="74A7AA49" w14:textId="77777777" w:rsidTr="005A0D4C">
        <w:trPr>
          <w:trHeight w:val="29"/>
        </w:trPr>
        <w:tc>
          <w:tcPr>
            <w:tcW w:w="3066" w:type="dxa"/>
            <w:tcBorders>
              <w:top w:val="single" w:sz="4" w:space="0" w:color="auto"/>
              <w:left w:val="single" w:sz="4" w:space="0" w:color="auto"/>
              <w:bottom w:val="nil"/>
              <w:right w:val="single" w:sz="4" w:space="0" w:color="auto"/>
            </w:tcBorders>
          </w:tcPr>
          <w:p w14:paraId="63A4D7CF" w14:textId="77777777" w:rsidR="00E060BF" w:rsidRPr="00480423" w:rsidRDefault="00E060BF" w:rsidP="00AF6673">
            <w:pPr>
              <w:pStyle w:val="TAC"/>
              <w:rPr>
                <w:rFonts w:eastAsiaTheme="minorEastAsia"/>
                <w:lang w:eastAsia="zh-CN"/>
              </w:rPr>
            </w:pPr>
            <w:r w:rsidRPr="00480423">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45F8055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6F22FC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41FB638"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F9E3C69"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807F95"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0AB3F48"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0EF44D15" w14:textId="77777777" w:rsidTr="005A0D4C">
        <w:trPr>
          <w:trHeight w:val="29"/>
        </w:trPr>
        <w:tc>
          <w:tcPr>
            <w:tcW w:w="3066" w:type="dxa"/>
            <w:tcBorders>
              <w:top w:val="nil"/>
              <w:left w:val="single" w:sz="4" w:space="0" w:color="auto"/>
              <w:bottom w:val="nil"/>
              <w:right w:val="single" w:sz="4" w:space="0" w:color="auto"/>
            </w:tcBorders>
          </w:tcPr>
          <w:p w14:paraId="5F3C998B"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2DB6069"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E59B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29566F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89C4AF4" w14:textId="77777777" w:rsidR="00E060BF" w:rsidRPr="00480423" w:rsidRDefault="00E060BF" w:rsidP="00AF6673">
            <w:pPr>
              <w:pStyle w:val="TAC"/>
              <w:rPr>
                <w:rFonts w:eastAsiaTheme="minorEastAsia"/>
                <w:lang w:eastAsia="zh-CN"/>
              </w:rPr>
            </w:pPr>
          </w:p>
        </w:tc>
      </w:tr>
      <w:tr w:rsidR="00E060BF" w:rsidRPr="00480423" w14:paraId="385F717E" w14:textId="77777777" w:rsidTr="005A0D4C">
        <w:trPr>
          <w:trHeight w:val="29"/>
        </w:trPr>
        <w:tc>
          <w:tcPr>
            <w:tcW w:w="3066" w:type="dxa"/>
            <w:tcBorders>
              <w:top w:val="nil"/>
              <w:left w:val="single" w:sz="4" w:space="0" w:color="auto"/>
              <w:bottom w:val="single" w:sz="4" w:space="0" w:color="auto"/>
              <w:right w:val="single" w:sz="4" w:space="0" w:color="auto"/>
            </w:tcBorders>
          </w:tcPr>
          <w:p w14:paraId="4D3DDB5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913B79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6539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72F712"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77D2E21" w14:textId="77777777" w:rsidR="00E060BF" w:rsidRPr="00480423" w:rsidRDefault="00E060BF" w:rsidP="00AF6673">
            <w:pPr>
              <w:pStyle w:val="TAC"/>
              <w:rPr>
                <w:rFonts w:eastAsiaTheme="minorEastAsia"/>
                <w:lang w:eastAsia="zh-CN"/>
              </w:rPr>
            </w:pPr>
          </w:p>
        </w:tc>
      </w:tr>
      <w:tr w:rsidR="00E060BF" w:rsidRPr="00480423" w14:paraId="073E9AD4" w14:textId="77777777" w:rsidTr="005A0D4C">
        <w:trPr>
          <w:trHeight w:val="29"/>
        </w:trPr>
        <w:tc>
          <w:tcPr>
            <w:tcW w:w="3066" w:type="dxa"/>
            <w:tcBorders>
              <w:top w:val="single" w:sz="4" w:space="0" w:color="auto"/>
              <w:left w:val="single" w:sz="4" w:space="0" w:color="auto"/>
              <w:bottom w:val="nil"/>
              <w:right w:val="single" w:sz="4" w:space="0" w:color="auto"/>
            </w:tcBorders>
          </w:tcPr>
          <w:p w14:paraId="4091CFE1" w14:textId="77777777" w:rsidR="00E060BF" w:rsidRPr="00480423" w:rsidRDefault="00E060BF" w:rsidP="00AF6673">
            <w:pPr>
              <w:pStyle w:val="TAC"/>
              <w:rPr>
                <w:rFonts w:eastAsiaTheme="minorEastAsia"/>
                <w:lang w:eastAsia="zh-CN"/>
              </w:rPr>
            </w:pPr>
            <w:r w:rsidRPr="00480423">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34E0D42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038188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7312325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C21DCAB"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1B544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57CFE8F"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7E327BB7" w14:textId="77777777" w:rsidTr="005A0D4C">
        <w:trPr>
          <w:trHeight w:val="29"/>
        </w:trPr>
        <w:tc>
          <w:tcPr>
            <w:tcW w:w="3066" w:type="dxa"/>
            <w:tcBorders>
              <w:top w:val="nil"/>
              <w:left w:val="single" w:sz="4" w:space="0" w:color="auto"/>
              <w:bottom w:val="nil"/>
              <w:right w:val="single" w:sz="4" w:space="0" w:color="auto"/>
            </w:tcBorders>
          </w:tcPr>
          <w:p w14:paraId="07C6798E"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431FB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853D3"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504B8D1"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1330ACE" w14:textId="77777777" w:rsidR="00E060BF" w:rsidRPr="00480423" w:rsidRDefault="00E060BF" w:rsidP="00AF6673">
            <w:pPr>
              <w:pStyle w:val="TAC"/>
              <w:rPr>
                <w:rFonts w:eastAsiaTheme="minorEastAsia"/>
                <w:lang w:eastAsia="zh-CN"/>
              </w:rPr>
            </w:pPr>
          </w:p>
        </w:tc>
      </w:tr>
      <w:tr w:rsidR="00E060BF" w:rsidRPr="00480423" w14:paraId="70F79ED3" w14:textId="77777777" w:rsidTr="005A0D4C">
        <w:trPr>
          <w:trHeight w:val="29"/>
        </w:trPr>
        <w:tc>
          <w:tcPr>
            <w:tcW w:w="3066" w:type="dxa"/>
            <w:tcBorders>
              <w:top w:val="nil"/>
              <w:left w:val="single" w:sz="4" w:space="0" w:color="auto"/>
              <w:bottom w:val="single" w:sz="4" w:space="0" w:color="auto"/>
              <w:right w:val="single" w:sz="4" w:space="0" w:color="auto"/>
            </w:tcBorders>
          </w:tcPr>
          <w:p w14:paraId="71C1177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7AEE19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103259"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683C6D"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2EEFF" w14:textId="77777777" w:rsidR="00E060BF" w:rsidRPr="00480423" w:rsidRDefault="00E060BF" w:rsidP="00AF6673">
            <w:pPr>
              <w:pStyle w:val="TAC"/>
              <w:rPr>
                <w:rFonts w:eastAsiaTheme="minorEastAsia"/>
                <w:lang w:eastAsia="zh-CN"/>
              </w:rPr>
            </w:pPr>
          </w:p>
        </w:tc>
      </w:tr>
      <w:tr w:rsidR="00E060BF" w:rsidRPr="00480423" w14:paraId="4FDD7256" w14:textId="77777777" w:rsidTr="005A0D4C">
        <w:trPr>
          <w:trHeight w:val="29"/>
        </w:trPr>
        <w:tc>
          <w:tcPr>
            <w:tcW w:w="3066" w:type="dxa"/>
            <w:tcBorders>
              <w:top w:val="single" w:sz="4" w:space="0" w:color="auto"/>
              <w:left w:val="single" w:sz="4" w:space="0" w:color="auto"/>
              <w:bottom w:val="nil"/>
              <w:right w:val="single" w:sz="4" w:space="0" w:color="auto"/>
            </w:tcBorders>
          </w:tcPr>
          <w:p w14:paraId="6694FDF6" w14:textId="77777777" w:rsidR="00E060BF" w:rsidRPr="00480423" w:rsidRDefault="00E060BF" w:rsidP="00AF6673">
            <w:pPr>
              <w:pStyle w:val="TAC"/>
              <w:rPr>
                <w:rFonts w:eastAsiaTheme="minorEastAsia"/>
                <w:lang w:eastAsia="zh-CN"/>
              </w:rPr>
            </w:pPr>
            <w:r w:rsidRPr="00480423">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7CDFA33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A84DDC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63C0343"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7560C7E"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29E783"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1A346BC"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1A591C29" w14:textId="77777777" w:rsidTr="005A0D4C">
        <w:trPr>
          <w:trHeight w:val="29"/>
        </w:trPr>
        <w:tc>
          <w:tcPr>
            <w:tcW w:w="3066" w:type="dxa"/>
            <w:tcBorders>
              <w:top w:val="nil"/>
              <w:left w:val="single" w:sz="4" w:space="0" w:color="auto"/>
              <w:bottom w:val="nil"/>
              <w:right w:val="single" w:sz="4" w:space="0" w:color="auto"/>
            </w:tcBorders>
          </w:tcPr>
          <w:p w14:paraId="7D78377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7F5A5F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D537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A8E34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624518B" w14:textId="77777777" w:rsidR="00E060BF" w:rsidRPr="00480423" w:rsidRDefault="00E060BF" w:rsidP="00AF6673">
            <w:pPr>
              <w:pStyle w:val="TAC"/>
              <w:rPr>
                <w:rFonts w:eastAsiaTheme="minorEastAsia"/>
                <w:lang w:eastAsia="zh-CN"/>
              </w:rPr>
            </w:pPr>
          </w:p>
        </w:tc>
      </w:tr>
      <w:tr w:rsidR="00E060BF" w:rsidRPr="00480423" w14:paraId="2A4ED56B" w14:textId="77777777" w:rsidTr="005A0D4C">
        <w:trPr>
          <w:trHeight w:val="29"/>
        </w:trPr>
        <w:tc>
          <w:tcPr>
            <w:tcW w:w="3066" w:type="dxa"/>
            <w:tcBorders>
              <w:top w:val="nil"/>
              <w:left w:val="single" w:sz="4" w:space="0" w:color="auto"/>
              <w:bottom w:val="single" w:sz="4" w:space="0" w:color="auto"/>
              <w:right w:val="single" w:sz="4" w:space="0" w:color="auto"/>
            </w:tcBorders>
          </w:tcPr>
          <w:p w14:paraId="679A227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F2A0E3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F6683"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BC7AF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8C64B98" w14:textId="77777777" w:rsidR="00E060BF" w:rsidRPr="00480423" w:rsidRDefault="00E060BF" w:rsidP="00AF6673">
            <w:pPr>
              <w:pStyle w:val="TAC"/>
              <w:rPr>
                <w:rFonts w:eastAsiaTheme="minorEastAsia"/>
                <w:lang w:eastAsia="zh-CN"/>
              </w:rPr>
            </w:pPr>
          </w:p>
        </w:tc>
      </w:tr>
      <w:tr w:rsidR="00E060BF" w:rsidRPr="00480423" w14:paraId="4961DEB7" w14:textId="77777777" w:rsidTr="005A0D4C">
        <w:trPr>
          <w:trHeight w:val="29"/>
        </w:trPr>
        <w:tc>
          <w:tcPr>
            <w:tcW w:w="3066" w:type="dxa"/>
            <w:tcBorders>
              <w:top w:val="single" w:sz="4" w:space="0" w:color="auto"/>
              <w:left w:val="single" w:sz="4" w:space="0" w:color="auto"/>
              <w:bottom w:val="nil"/>
              <w:right w:val="single" w:sz="4" w:space="0" w:color="auto"/>
            </w:tcBorders>
          </w:tcPr>
          <w:p w14:paraId="2D5E437D" w14:textId="77777777" w:rsidR="00E060BF" w:rsidRPr="00480423" w:rsidRDefault="00E060BF" w:rsidP="00AF6673">
            <w:pPr>
              <w:pStyle w:val="TAC"/>
              <w:rPr>
                <w:rFonts w:eastAsiaTheme="minorEastAsia"/>
                <w:lang w:eastAsia="zh-CN"/>
              </w:rPr>
            </w:pPr>
            <w:r w:rsidRPr="00480423">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144FCF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4CBD71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B07CD8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654A2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DB83C6"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55B448D"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66242FD6" w14:textId="77777777" w:rsidTr="005A0D4C">
        <w:trPr>
          <w:trHeight w:val="29"/>
        </w:trPr>
        <w:tc>
          <w:tcPr>
            <w:tcW w:w="3066" w:type="dxa"/>
            <w:tcBorders>
              <w:top w:val="nil"/>
              <w:left w:val="single" w:sz="4" w:space="0" w:color="auto"/>
              <w:bottom w:val="nil"/>
              <w:right w:val="single" w:sz="4" w:space="0" w:color="auto"/>
            </w:tcBorders>
            <w:vAlign w:val="center"/>
          </w:tcPr>
          <w:p w14:paraId="4AA9F84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A7C2C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7D1C3"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B6709B8"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AECB68D" w14:textId="77777777" w:rsidR="00E060BF" w:rsidRPr="00480423" w:rsidRDefault="00E060BF" w:rsidP="00AF6673">
            <w:pPr>
              <w:pStyle w:val="TAC"/>
              <w:rPr>
                <w:rFonts w:eastAsiaTheme="minorEastAsia"/>
                <w:lang w:eastAsia="zh-CN"/>
              </w:rPr>
            </w:pPr>
          </w:p>
        </w:tc>
      </w:tr>
      <w:tr w:rsidR="00E060BF" w:rsidRPr="00480423" w14:paraId="3010EC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4C253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53DA91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BE072"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2E4524"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1F33BF" w14:textId="77777777" w:rsidR="00E060BF" w:rsidRPr="00480423" w:rsidRDefault="00E060BF" w:rsidP="00AF6673">
            <w:pPr>
              <w:pStyle w:val="TAC"/>
              <w:rPr>
                <w:rFonts w:eastAsiaTheme="minorEastAsia"/>
                <w:lang w:eastAsia="zh-CN"/>
              </w:rPr>
            </w:pPr>
          </w:p>
        </w:tc>
      </w:tr>
      <w:tr w:rsidR="00E060BF" w:rsidRPr="00480423" w14:paraId="4B0167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544480" w14:textId="77777777" w:rsidR="00E060BF" w:rsidRPr="00480423" w:rsidRDefault="00E060BF" w:rsidP="00AF6673">
            <w:pPr>
              <w:pStyle w:val="TAC"/>
              <w:rPr>
                <w:rFonts w:eastAsiaTheme="minorEastAsia"/>
                <w:lang w:eastAsia="zh-CN"/>
              </w:rPr>
            </w:pPr>
            <w:r w:rsidRPr="00480423">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7FD496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19AFC7D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079140D2"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A706BF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EBAF7C"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DB81B6F"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3364FBCA" w14:textId="77777777" w:rsidTr="005A0D4C">
        <w:trPr>
          <w:trHeight w:val="29"/>
        </w:trPr>
        <w:tc>
          <w:tcPr>
            <w:tcW w:w="3066" w:type="dxa"/>
            <w:tcBorders>
              <w:top w:val="nil"/>
              <w:left w:val="single" w:sz="4" w:space="0" w:color="auto"/>
              <w:bottom w:val="nil"/>
              <w:right w:val="single" w:sz="4" w:space="0" w:color="auto"/>
            </w:tcBorders>
            <w:vAlign w:val="center"/>
          </w:tcPr>
          <w:p w14:paraId="0FDAABE6"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301520C"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B578B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E5D774"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C877374" w14:textId="77777777" w:rsidR="00E060BF" w:rsidRPr="00480423" w:rsidRDefault="00E060BF" w:rsidP="00AF6673">
            <w:pPr>
              <w:pStyle w:val="TAC"/>
              <w:rPr>
                <w:rFonts w:eastAsiaTheme="minorEastAsia"/>
                <w:lang w:eastAsia="zh-CN"/>
              </w:rPr>
            </w:pPr>
          </w:p>
        </w:tc>
      </w:tr>
      <w:tr w:rsidR="00E060BF" w:rsidRPr="00480423" w14:paraId="2BBB33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1C3545"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9347D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D4F0A"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8DF732"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B50F45C" w14:textId="77777777" w:rsidR="00E060BF" w:rsidRPr="00480423" w:rsidRDefault="00E060BF" w:rsidP="00AF6673">
            <w:pPr>
              <w:pStyle w:val="TAC"/>
              <w:rPr>
                <w:rFonts w:eastAsiaTheme="minorEastAsia"/>
                <w:lang w:eastAsia="zh-CN"/>
              </w:rPr>
            </w:pPr>
          </w:p>
        </w:tc>
      </w:tr>
      <w:tr w:rsidR="00E060BF" w:rsidRPr="00480423" w14:paraId="79E8C5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C40861"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hint="eastAsia"/>
                <w:lang w:eastAsia="zh-CN"/>
              </w:rPr>
              <w:t>-n</w:t>
            </w:r>
            <w:r w:rsidRPr="00480423">
              <w:rPr>
                <w:lang w:eastAsia="zh-CN"/>
              </w:rPr>
              <w:t>38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6823FB0"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DD22399"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1AC643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left w:val="single" w:sz="4" w:space="0" w:color="auto"/>
              <w:bottom w:val="nil"/>
              <w:right w:val="single" w:sz="4" w:space="0" w:color="auto"/>
            </w:tcBorders>
            <w:vAlign w:val="center"/>
          </w:tcPr>
          <w:p w14:paraId="5D8CB42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F49380D" w14:textId="77777777" w:rsidTr="005A0D4C">
        <w:trPr>
          <w:trHeight w:val="29"/>
        </w:trPr>
        <w:tc>
          <w:tcPr>
            <w:tcW w:w="3066" w:type="dxa"/>
            <w:tcBorders>
              <w:top w:val="nil"/>
              <w:left w:val="single" w:sz="4" w:space="0" w:color="auto"/>
              <w:bottom w:val="nil"/>
              <w:right w:val="single" w:sz="4" w:space="0" w:color="auto"/>
            </w:tcBorders>
            <w:vAlign w:val="center"/>
          </w:tcPr>
          <w:p w14:paraId="71FE6CB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9E85D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82958E"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0B01E6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1F8A7F7A" w14:textId="77777777" w:rsidR="00E060BF" w:rsidRPr="00480423" w:rsidRDefault="00E060BF" w:rsidP="00AF6673">
            <w:pPr>
              <w:pStyle w:val="TAC"/>
              <w:rPr>
                <w:rFonts w:eastAsiaTheme="minorEastAsia"/>
                <w:lang w:val="en-US" w:eastAsia="zh-CN"/>
              </w:rPr>
            </w:pPr>
          </w:p>
        </w:tc>
      </w:tr>
      <w:tr w:rsidR="00E060BF" w:rsidRPr="00480423" w14:paraId="3CBC36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7FE3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DFBC3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3C9EA"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2FA60A9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0FF17257" w14:textId="77777777" w:rsidR="00E060BF" w:rsidRPr="00480423" w:rsidRDefault="00E060BF" w:rsidP="00AF6673">
            <w:pPr>
              <w:pStyle w:val="TAC"/>
              <w:rPr>
                <w:rFonts w:eastAsiaTheme="minorEastAsia"/>
                <w:lang w:val="en-US" w:eastAsia="zh-CN"/>
              </w:rPr>
            </w:pPr>
          </w:p>
        </w:tc>
      </w:tr>
      <w:tr w:rsidR="00E060BF" w:rsidRPr="00480423" w14:paraId="1D69DADB"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1B8447AA" w14:textId="77777777" w:rsidR="00E060BF" w:rsidRPr="00480423" w:rsidRDefault="00E060BF" w:rsidP="00AF6673">
            <w:pPr>
              <w:pStyle w:val="TAC"/>
              <w:rPr>
                <w:rFonts w:eastAsia="MS Mincho"/>
                <w:lang w:val="en-US" w:eastAsia="zh-CN"/>
              </w:rPr>
            </w:pPr>
            <w:r w:rsidRPr="00480423">
              <w:rPr>
                <w:rFonts w:eastAsia="DengXian" w:hint="eastAsia"/>
                <w:szCs w:val="18"/>
                <w:lang w:eastAsia="zh-CN"/>
              </w:rPr>
              <w:lastRenderedPageBreak/>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CBDF2D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CA_n3A-n28A</w:t>
            </w:r>
          </w:p>
          <w:p w14:paraId="5E19F0C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CA_n3A-n40A</w:t>
            </w:r>
          </w:p>
          <w:p w14:paraId="2436F7DC"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6BCF662C"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E8F891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C035D"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0</w:t>
            </w:r>
          </w:p>
        </w:tc>
      </w:tr>
      <w:tr w:rsidR="00E060BF" w:rsidRPr="00480423" w14:paraId="5EC53A42" w14:textId="77777777" w:rsidTr="005A0D4C">
        <w:trPr>
          <w:trHeight w:val="29"/>
        </w:trPr>
        <w:tc>
          <w:tcPr>
            <w:tcW w:w="0" w:type="auto"/>
            <w:tcBorders>
              <w:top w:val="nil"/>
              <w:left w:val="single" w:sz="4" w:space="0" w:color="auto"/>
              <w:bottom w:val="nil"/>
              <w:right w:val="single" w:sz="4" w:space="0" w:color="auto"/>
            </w:tcBorders>
            <w:vAlign w:val="center"/>
          </w:tcPr>
          <w:p w14:paraId="00FDD5C2"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4FE30E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77F1D"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2C455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10D8571" w14:textId="77777777" w:rsidR="00E060BF" w:rsidRPr="00480423" w:rsidRDefault="00E060BF" w:rsidP="00AF6673">
            <w:pPr>
              <w:pStyle w:val="TAC"/>
              <w:rPr>
                <w:rFonts w:eastAsia="MS Mincho"/>
                <w:lang w:val="en-US" w:eastAsia="zh-CN"/>
              </w:rPr>
            </w:pPr>
          </w:p>
        </w:tc>
      </w:tr>
      <w:tr w:rsidR="00E060BF" w:rsidRPr="00480423" w14:paraId="6894123C" w14:textId="77777777" w:rsidTr="005A0D4C">
        <w:trPr>
          <w:trHeight w:val="29"/>
        </w:trPr>
        <w:tc>
          <w:tcPr>
            <w:tcW w:w="0" w:type="auto"/>
            <w:tcBorders>
              <w:top w:val="nil"/>
              <w:left w:val="single" w:sz="4" w:space="0" w:color="auto"/>
              <w:bottom w:val="nil"/>
              <w:right w:val="single" w:sz="4" w:space="0" w:color="auto"/>
            </w:tcBorders>
            <w:vAlign w:val="center"/>
          </w:tcPr>
          <w:p w14:paraId="4F58D9A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A1E5A9"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434A6"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0A949D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26144AB" w14:textId="77777777" w:rsidR="00E060BF" w:rsidRPr="00480423" w:rsidRDefault="00E060BF" w:rsidP="00AF6673">
            <w:pPr>
              <w:pStyle w:val="TAC"/>
              <w:rPr>
                <w:rFonts w:eastAsia="MS Mincho"/>
                <w:lang w:val="en-US" w:eastAsia="zh-CN"/>
              </w:rPr>
            </w:pPr>
          </w:p>
        </w:tc>
      </w:tr>
      <w:tr w:rsidR="00E060BF" w:rsidRPr="00480423" w14:paraId="3F55F267" w14:textId="77777777" w:rsidTr="005A0D4C">
        <w:trPr>
          <w:trHeight w:val="29"/>
        </w:trPr>
        <w:tc>
          <w:tcPr>
            <w:tcW w:w="3066" w:type="dxa"/>
            <w:tcBorders>
              <w:top w:val="nil"/>
              <w:left w:val="single" w:sz="4" w:space="0" w:color="auto"/>
              <w:bottom w:val="nil"/>
              <w:right w:val="single" w:sz="4" w:space="0" w:color="auto"/>
            </w:tcBorders>
            <w:vAlign w:val="center"/>
          </w:tcPr>
          <w:p w14:paraId="138C77E5"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0EE04C7C"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E2DEAD"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8584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436A49E" w14:textId="77777777" w:rsidR="00E060BF" w:rsidRPr="00480423" w:rsidRDefault="00E060BF" w:rsidP="00AF6673">
            <w:pPr>
              <w:pStyle w:val="TAC"/>
              <w:rPr>
                <w:rFonts w:eastAsiaTheme="minorEastAsia"/>
                <w:lang w:val="en-US"/>
              </w:rPr>
            </w:pPr>
            <w:r w:rsidRPr="00480423">
              <w:rPr>
                <w:rFonts w:eastAsia="DengXian"/>
                <w:szCs w:val="18"/>
                <w:lang w:val="en-US" w:eastAsia="zh-CN"/>
              </w:rPr>
              <w:t>1</w:t>
            </w:r>
          </w:p>
        </w:tc>
      </w:tr>
      <w:tr w:rsidR="00E060BF" w:rsidRPr="00480423" w14:paraId="0CE12D07" w14:textId="77777777" w:rsidTr="005A0D4C">
        <w:trPr>
          <w:trHeight w:val="29"/>
        </w:trPr>
        <w:tc>
          <w:tcPr>
            <w:tcW w:w="3066" w:type="dxa"/>
            <w:tcBorders>
              <w:top w:val="nil"/>
              <w:left w:val="single" w:sz="4" w:space="0" w:color="auto"/>
              <w:bottom w:val="nil"/>
              <w:right w:val="single" w:sz="4" w:space="0" w:color="auto"/>
            </w:tcBorders>
            <w:vAlign w:val="center"/>
          </w:tcPr>
          <w:p w14:paraId="5F412B50"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62278A5B"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F3AD49"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4B96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AD58878" w14:textId="77777777" w:rsidR="00E060BF" w:rsidRPr="00480423" w:rsidRDefault="00E060BF" w:rsidP="00AF6673">
            <w:pPr>
              <w:pStyle w:val="TAC"/>
              <w:rPr>
                <w:rFonts w:eastAsiaTheme="minorEastAsia"/>
                <w:lang w:val="en-US"/>
              </w:rPr>
            </w:pPr>
          </w:p>
        </w:tc>
      </w:tr>
      <w:tr w:rsidR="00E060BF" w:rsidRPr="00480423" w14:paraId="03A6D6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91952"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679D25F8"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68A5E"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B6E1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F61C42" w14:textId="77777777" w:rsidR="00E060BF" w:rsidRPr="00480423" w:rsidRDefault="00E060BF" w:rsidP="00AF6673">
            <w:pPr>
              <w:pStyle w:val="TAC"/>
              <w:rPr>
                <w:rFonts w:eastAsiaTheme="minorEastAsia"/>
                <w:lang w:val="en-US"/>
              </w:rPr>
            </w:pPr>
          </w:p>
        </w:tc>
      </w:tr>
      <w:tr w:rsidR="00E060BF" w:rsidRPr="00480423" w14:paraId="5DE4A22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768A5A" w14:textId="77777777" w:rsidR="00E060BF" w:rsidRPr="00480423" w:rsidRDefault="00E060BF" w:rsidP="00AF6673">
            <w:pPr>
              <w:pStyle w:val="TAC"/>
              <w:rPr>
                <w:rFonts w:eastAsiaTheme="minorEastAsia"/>
                <w:lang w:val="en-US"/>
              </w:rPr>
            </w:pPr>
            <w:r w:rsidRPr="00480423">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08A67983" w14:textId="77777777" w:rsidR="00E060BF" w:rsidRPr="00480423" w:rsidRDefault="00E060BF" w:rsidP="00AF6673">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75904FC2" w14:textId="77777777" w:rsidR="00E060BF" w:rsidRPr="00480423" w:rsidRDefault="00E060BF" w:rsidP="00AF6673">
            <w:pPr>
              <w:pStyle w:val="TAC"/>
              <w:rPr>
                <w:rFonts w:eastAsiaTheme="minorEastAsia" w:cs="Arial"/>
                <w:lang w:val="en-US"/>
              </w:rPr>
            </w:pPr>
            <w:r w:rsidRPr="00480423">
              <w:rPr>
                <w:rFonts w:eastAsiaTheme="minorEastAsia" w:cs="Arial"/>
                <w:lang w:val="en-US"/>
              </w:rPr>
              <w:t>CA_n3A-n28A</w:t>
            </w:r>
          </w:p>
          <w:p w14:paraId="3C50B605" w14:textId="77777777" w:rsidR="00E060BF" w:rsidRPr="00480423" w:rsidRDefault="00E060BF" w:rsidP="00AF6673">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7F63B10F" w14:textId="77777777" w:rsidR="00E060BF" w:rsidRPr="00480423" w:rsidRDefault="00E060BF" w:rsidP="00AF6673">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8C8516" w14:textId="77777777" w:rsidR="00E060BF" w:rsidRPr="00480423" w:rsidRDefault="00E060BF" w:rsidP="00AF667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FDA618D"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DD3FC7"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1EB149CD" w14:textId="77777777" w:rsidTr="005A0D4C">
        <w:trPr>
          <w:trHeight w:val="29"/>
        </w:trPr>
        <w:tc>
          <w:tcPr>
            <w:tcW w:w="3066" w:type="dxa"/>
            <w:tcBorders>
              <w:top w:val="nil"/>
              <w:left w:val="single" w:sz="4" w:space="0" w:color="auto"/>
              <w:bottom w:val="nil"/>
              <w:right w:val="single" w:sz="4" w:space="0" w:color="auto"/>
            </w:tcBorders>
            <w:vAlign w:val="center"/>
          </w:tcPr>
          <w:p w14:paraId="272DFC2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3018C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342AC5" w14:textId="77777777" w:rsidR="00E060BF" w:rsidRPr="00480423" w:rsidRDefault="00E060BF" w:rsidP="00AF667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659872D"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3A3D1B7" w14:textId="77777777" w:rsidR="00E060BF" w:rsidRPr="00480423" w:rsidRDefault="00E060BF" w:rsidP="00AF6673">
            <w:pPr>
              <w:pStyle w:val="TAC"/>
              <w:rPr>
                <w:rFonts w:eastAsiaTheme="minorEastAsia"/>
                <w:lang w:val="en-US" w:eastAsia="zh-CN"/>
              </w:rPr>
            </w:pPr>
          </w:p>
        </w:tc>
      </w:tr>
      <w:tr w:rsidR="00E060BF" w:rsidRPr="00480423" w14:paraId="62BED99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68FBA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8B797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F4908" w14:textId="77777777" w:rsidR="00E060BF" w:rsidRPr="00480423" w:rsidRDefault="00E060BF" w:rsidP="00AF6673">
            <w:pPr>
              <w:pStyle w:val="TAC"/>
              <w:rPr>
                <w:rFonts w:eastAsiaTheme="minorEastAsia"/>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619559"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4AB17D9" w14:textId="77777777" w:rsidR="00E060BF" w:rsidRPr="00480423" w:rsidRDefault="00E060BF" w:rsidP="00AF6673">
            <w:pPr>
              <w:pStyle w:val="TAC"/>
              <w:rPr>
                <w:rFonts w:eastAsiaTheme="minorEastAsia"/>
                <w:lang w:val="en-US" w:eastAsia="zh-CN"/>
              </w:rPr>
            </w:pPr>
          </w:p>
        </w:tc>
      </w:tr>
      <w:tr w:rsidR="00E060BF" w:rsidRPr="00480423" w14:paraId="63D56E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AE6D11" w14:textId="77777777" w:rsidR="00E060BF" w:rsidRPr="00480423" w:rsidRDefault="00E060BF" w:rsidP="00AF6673">
            <w:pPr>
              <w:pStyle w:val="TAC"/>
              <w:rPr>
                <w:rFonts w:eastAsiaTheme="minorEastAsia"/>
                <w:lang w:val="en-US"/>
              </w:rPr>
            </w:pPr>
            <w:r w:rsidRPr="00480423">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149AFEA5" w14:textId="77777777" w:rsidR="00E060BF" w:rsidRPr="00480423" w:rsidRDefault="00E060BF" w:rsidP="00AF6673">
            <w:pPr>
              <w:pStyle w:val="TAC"/>
              <w:rPr>
                <w:rFonts w:eastAsiaTheme="minorEastAsia" w:cs="Arial"/>
                <w:lang w:val="en-US"/>
              </w:rPr>
            </w:pPr>
            <w:r w:rsidRPr="00480423">
              <w:rPr>
                <w:rFonts w:eastAsiaTheme="minorEastAsia" w:cs="Arial"/>
                <w:lang w:val="en-US"/>
              </w:rPr>
              <w:t>CA_n3A-n28A</w:t>
            </w:r>
          </w:p>
          <w:p w14:paraId="1927AEC6" w14:textId="77777777" w:rsidR="00E060BF" w:rsidRPr="00480423" w:rsidRDefault="00E060BF" w:rsidP="00AF6673">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2268A990" w14:textId="77777777" w:rsidR="00E060BF" w:rsidRPr="00480423" w:rsidRDefault="00E060BF" w:rsidP="00AF6673">
            <w:pPr>
              <w:pStyle w:val="TAC"/>
              <w:rPr>
                <w:rFonts w:eastAsiaTheme="minorEastAsia"/>
                <w:lang w:val="en-US"/>
              </w:rPr>
            </w:pPr>
            <w:r w:rsidRPr="00480423">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243DC5AB" w14:textId="77777777" w:rsidR="00E060BF" w:rsidRPr="00480423" w:rsidRDefault="00E060BF" w:rsidP="00AF667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0D4E81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D9AD2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923914C" w14:textId="77777777" w:rsidTr="005A0D4C">
        <w:trPr>
          <w:trHeight w:val="29"/>
        </w:trPr>
        <w:tc>
          <w:tcPr>
            <w:tcW w:w="3066" w:type="dxa"/>
            <w:tcBorders>
              <w:top w:val="nil"/>
              <w:left w:val="single" w:sz="4" w:space="0" w:color="auto"/>
              <w:bottom w:val="nil"/>
              <w:right w:val="single" w:sz="4" w:space="0" w:color="auto"/>
            </w:tcBorders>
            <w:vAlign w:val="center"/>
          </w:tcPr>
          <w:p w14:paraId="0E0DD3F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8A72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648B75" w14:textId="77777777" w:rsidR="00E060BF" w:rsidRPr="00480423" w:rsidRDefault="00E060BF" w:rsidP="00AF667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946C9D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B92740" w14:textId="77777777" w:rsidR="00E060BF" w:rsidRPr="00480423" w:rsidRDefault="00E060BF" w:rsidP="00AF6673">
            <w:pPr>
              <w:pStyle w:val="TAC"/>
              <w:rPr>
                <w:rFonts w:eastAsiaTheme="minorEastAsia"/>
                <w:lang w:val="en-US" w:eastAsia="zh-CN"/>
              </w:rPr>
            </w:pPr>
          </w:p>
        </w:tc>
      </w:tr>
      <w:tr w:rsidR="00E060BF" w:rsidRPr="00480423" w14:paraId="2CA88E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8A02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9485D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EE297" w14:textId="77777777" w:rsidR="00E060BF" w:rsidRPr="00480423" w:rsidRDefault="00E060BF" w:rsidP="00AF6673">
            <w:pPr>
              <w:pStyle w:val="TAC"/>
              <w:rPr>
                <w:rFonts w:eastAsiaTheme="minorEastAsia" w:cs="Arial"/>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A7AD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65A9582C" w14:textId="77777777" w:rsidR="00E060BF" w:rsidRPr="00480423" w:rsidRDefault="00E060BF" w:rsidP="00AF6673">
            <w:pPr>
              <w:pStyle w:val="TAC"/>
              <w:rPr>
                <w:rFonts w:eastAsiaTheme="minorEastAsia"/>
                <w:lang w:val="en-US" w:eastAsia="zh-CN"/>
              </w:rPr>
            </w:pPr>
          </w:p>
        </w:tc>
      </w:tr>
      <w:tr w:rsidR="00E060BF" w:rsidRPr="00480423" w14:paraId="5A5C748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825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780A944F" w14:textId="77777777" w:rsidR="00E060BF" w:rsidRPr="007312F4" w:rsidRDefault="00E060BF" w:rsidP="00AF6673">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48E8894B"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CA_n3A-n28A</w:t>
            </w:r>
          </w:p>
          <w:p w14:paraId="1BE7DFFC"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298882F1" w14:textId="77777777" w:rsidR="00E060BF" w:rsidRPr="00480423" w:rsidRDefault="00E060BF" w:rsidP="00AF6673">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41A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4802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89795D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6997353D" w14:textId="77777777" w:rsidTr="005A0D4C">
        <w:trPr>
          <w:trHeight w:val="29"/>
        </w:trPr>
        <w:tc>
          <w:tcPr>
            <w:tcW w:w="3066" w:type="dxa"/>
            <w:tcBorders>
              <w:top w:val="nil"/>
              <w:left w:val="single" w:sz="4" w:space="0" w:color="auto"/>
              <w:bottom w:val="nil"/>
              <w:right w:val="single" w:sz="4" w:space="0" w:color="auto"/>
            </w:tcBorders>
            <w:vAlign w:val="center"/>
          </w:tcPr>
          <w:p w14:paraId="27EE6E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F25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36B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19642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2391A5" w14:textId="77777777" w:rsidR="00E060BF" w:rsidRPr="00480423" w:rsidRDefault="00E060BF" w:rsidP="00AF6673">
            <w:pPr>
              <w:pStyle w:val="TAC"/>
              <w:rPr>
                <w:rFonts w:eastAsiaTheme="minorEastAsia"/>
                <w:szCs w:val="18"/>
                <w:lang w:val="en-US"/>
              </w:rPr>
            </w:pPr>
          </w:p>
        </w:tc>
      </w:tr>
      <w:tr w:rsidR="00E060BF" w:rsidRPr="00480423" w14:paraId="5DA743FD" w14:textId="77777777" w:rsidTr="005A0D4C">
        <w:trPr>
          <w:trHeight w:val="29"/>
        </w:trPr>
        <w:tc>
          <w:tcPr>
            <w:tcW w:w="3066" w:type="dxa"/>
            <w:tcBorders>
              <w:top w:val="nil"/>
              <w:left w:val="single" w:sz="4" w:space="0" w:color="auto"/>
              <w:bottom w:val="nil"/>
              <w:right w:val="single" w:sz="4" w:space="0" w:color="auto"/>
            </w:tcBorders>
            <w:vAlign w:val="center"/>
          </w:tcPr>
          <w:p w14:paraId="68E25E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465E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AD80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1F1B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618E91" w14:textId="77777777" w:rsidR="00E060BF" w:rsidRPr="00480423" w:rsidRDefault="00E060BF" w:rsidP="00AF6673">
            <w:pPr>
              <w:pStyle w:val="TAC"/>
              <w:rPr>
                <w:rFonts w:eastAsiaTheme="minorEastAsia"/>
                <w:szCs w:val="18"/>
                <w:lang w:val="en-US"/>
              </w:rPr>
            </w:pPr>
          </w:p>
        </w:tc>
      </w:tr>
      <w:tr w:rsidR="00E060BF" w:rsidRPr="00480423" w14:paraId="30D386F7" w14:textId="77777777" w:rsidTr="005A0D4C">
        <w:trPr>
          <w:trHeight w:val="29"/>
        </w:trPr>
        <w:tc>
          <w:tcPr>
            <w:tcW w:w="3066" w:type="dxa"/>
            <w:tcBorders>
              <w:top w:val="nil"/>
              <w:left w:val="single" w:sz="4" w:space="0" w:color="auto"/>
              <w:bottom w:val="nil"/>
              <w:right w:val="single" w:sz="4" w:space="0" w:color="auto"/>
            </w:tcBorders>
            <w:vAlign w:val="center"/>
          </w:tcPr>
          <w:p w14:paraId="74E82F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7BE5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51F2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5939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0DC88C"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1</w:t>
            </w:r>
          </w:p>
        </w:tc>
      </w:tr>
      <w:tr w:rsidR="00E060BF" w:rsidRPr="00480423" w14:paraId="10E57AE4" w14:textId="77777777" w:rsidTr="005A0D4C">
        <w:trPr>
          <w:trHeight w:val="29"/>
        </w:trPr>
        <w:tc>
          <w:tcPr>
            <w:tcW w:w="3066" w:type="dxa"/>
            <w:tcBorders>
              <w:top w:val="nil"/>
              <w:left w:val="single" w:sz="4" w:space="0" w:color="auto"/>
              <w:bottom w:val="nil"/>
              <w:right w:val="single" w:sz="4" w:space="0" w:color="auto"/>
            </w:tcBorders>
            <w:vAlign w:val="center"/>
          </w:tcPr>
          <w:p w14:paraId="3DED7E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D47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A6EDF" w14:textId="77777777" w:rsidR="00E060BF" w:rsidRPr="00480423" w:rsidRDefault="00E060BF" w:rsidP="00AF6673">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1C63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41DA8E7" w14:textId="77777777" w:rsidR="00E060BF" w:rsidRPr="00480423" w:rsidRDefault="00E060BF" w:rsidP="00AF6673">
            <w:pPr>
              <w:pStyle w:val="TAC"/>
              <w:rPr>
                <w:rFonts w:eastAsiaTheme="minorEastAsia"/>
                <w:szCs w:val="18"/>
                <w:lang w:val="en-US"/>
              </w:rPr>
            </w:pPr>
          </w:p>
        </w:tc>
      </w:tr>
      <w:tr w:rsidR="00E060BF" w:rsidRPr="00480423" w14:paraId="018F5828" w14:textId="77777777" w:rsidTr="005A0D4C">
        <w:trPr>
          <w:trHeight w:val="29"/>
        </w:trPr>
        <w:tc>
          <w:tcPr>
            <w:tcW w:w="3066" w:type="dxa"/>
            <w:tcBorders>
              <w:top w:val="nil"/>
              <w:left w:val="single" w:sz="4" w:space="0" w:color="auto"/>
              <w:bottom w:val="nil"/>
              <w:right w:val="single" w:sz="4" w:space="0" w:color="auto"/>
            </w:tcBorders>
            <w:vAlign w:val="center"/>
          </w:tcPr>
          <w:p w14:paraId="4EA82F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533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DED3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81FB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8AB6B0" w14:textId="77777777" w:rsidR="00E060BF" w:rsidRPr="00480423" w:rsidRDefault="00E060BF" w:rsidP="00AF6673">
            <w:pPr>
              <w:pStyle w:val="TAC"/>
              <w:rPr>
                <w:rFonts w:eastAsiaTheme="minorEastAsia"/>
                <w:szCs w:val="18"/>
                <w:lang w:val="en-US"/>
              </w:rPr>
            </w:pPr>
          </w:p>
        </w:tc>
      </w:tr>
      <w:tr w:rsidR="00E060BF" w:rsidRPr="00480423" w14:paraId="4A1DB491" w14:textId="77777777" w:rsidTr="005A0D4C">
        <w:trPr>
          <w:trHeight w:val="29"/>
        </w:trPr>
        <w:tc>
          <w:tcPr>
            <w:tcW w:w="3066" w:type="dxa"/>
            <w:tcBorders>
              <w:top w:val="nil"/>
              <w:left w:val="single" w:sz="4" w:space="0" w:color="auto"/>
              <w:bottom w:val="nil"/>
              <w:right w:val="single" w:sz="4" w:space="0" w:color="auto"/>
            </w:tcBorders>
            <w:vAlign w:val="center"/>
          </w:tcPr>
          <w:p w14:paraId="73359E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77492"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0070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EAEA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4263DC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2</w:t>
            </w:r>
          </w:p>
        </w:tc>
      </w:tr>
      <w:tr w:rsidR="00E060BF" w:rsidRPr="00480423" w14:paraId="5F81D519" w14:textId="77777777" w:rsidTr="005A0D4C">
        <w:trPr>
          <w:trHeight w:val="29"/>
        </w:trPr>
        <w:tc>
          <w:tcPr>
            <w:tcW w:w="3066" w:type="dxa"/>
            <w:tcBorders>
              <w:top w:val="nil"/>
              <w:left w:val="single" w:sz="4" w:space="0" w:color="auto"/>
              <w:bottom w:val="nil"/>
              <w:right w:val="single" w:sz="4" w:space="0" w:color="auto"/>
            </w:tcBorders>
            <w:vAlign w:val="center"/>
          </w:tcPr>
          <w:p w14:paraId="70A509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657488"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431F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6E93A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B240287" w14:textId="77777777" w:rsidR="00E060BF" w:rsidRPr="00480423" w:rsidRDefault="00E060BF" w:rsidP="00AF6673">
            <w:pPr>
              <w:pStyle w:val="TAC"/>
              <w:rPr>
                <w:rFonts w:eastAsiaTheme="minorEastAsia"/>
                <w:lang w:val="en-US" w:eastAsia="zh-CN"/>
              </w:rPr>
            </w:pPr>
          </w:p>
        </w:tc>
      </w:tr>
      <w:tr w:rsidR="00E060BF" w:rsidRPr="00480423" w14:paraId="0388AF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D91B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4EAFD"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7AAA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89973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7BD435" w14:textId="77777777" w:rsidR="00E060BF" w:rsidRPr="00480423" w:rsidRDefault="00E060BF" w:rsidP="00AF6673">
            <w:pPr>
              <w:pStyle w:val="TAC"/>
              <w:rPr>
                <w:rFonts w:eastAsiaTheme="minorEastAsia"/>
                <w:lang w:val="en-US" w:eastAsia="zh-CN"/>
              </w:rPr>
            </w:pPr>
          </w:p>
        </w:tc>
      </w:tr>
      <w:tr w:rsidR="00E060BF" w:rsidRPr="00480423" w14:paraId="3F6FD7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AF54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3A52D584" w14:textId="77777777" w:rsidR="00E060BF" w:rsidRPr="00B050A1" w:rsidRDefault="00E060BF" w:rsidP="00AF6673">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16D5F04A" w14:textId="77777777" w:rsidR="00E060BF" w:rsidRPr="00B050A1" w:rsidRDefault="00E060BF" w:rsidP="00AF6673">
            <w:pPr>
              <w:pStyle w:val="TAC"/>
              <w:rPr>
                <w:rFonts w:eastAsiaTheme="minorEastAsia"/>
                <w:lang w:val="en-US" w:eastAsia="zh-CN"/>
              </w:rPr>
            </w:pPr>
            <w:r w:rsidRPr="00B050A1">
              <w:rPr>
                <w:rFonts w:eastAsiaTheme="minorEastAsia"/>
                <w:lang w:val="en-US" w:eastAsia="zh-CN"/>
              </w:rPr>
              <w:t>CA_n3A-n28A</w:t>
            </w:r>
          </w:p>
          <w:p w14:paraId="286FF75D" w14:textId="77777777" w:rsidR="00E060BF" w:rsidRPr="00B050A1" w:rsidRDefault="00E060BF" w:rsidP="00AF6673">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6A717244" w14:textId="77777777" w:rsidR="00E060BF" w:rsidRPr="00480423" w:rsidRDefault="00E060BF" w:rsidP="00AF6673">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97F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DC77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1D911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F261F5" w14:textId="77777777" w:rsidTr="005A0D4C">
        <w:trPr>
          <w:trHeight w:val="29"/>
        </w:trPr>
        <w:tc>
          <w:tcPr>
            <w:tcW w:w="3066" w:type="dxa"/>
            <w:tcBorders>
              <w:top w:val="nil"/>
              <w:left w:val="single" w:sz="4" w:space="0" w:color="auto"/>
              <w:bottom w:val="nil"/>
              <w:right w:val="single" w:sz="4" w:space="0" w:color="auto"/>
            </w:tcBorders>
            <w:vAlign w:val="center"/>
          </w:tcPr>
          <w:p w14:paraId="40BB350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F1607" w14:textId="77777777" w:rsidR="00E060BF" w:rsidRPr="00480423" w:rsidRDefault="00E060BF" w:rsidP="00AF6673">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2CF0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0E40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D06654" w14:textId="77777777" w:rsidR="00E060BF" w:rsidRPr="00480423" w:rsidRDefault="00E060BF" w:rsidP="00AF6673">
            <w:pPr>
              <w:pStyle w:val="TAC"/>
              <w:rPr>
                <w:rFonts w:eastAsiaTheme="minorEastAsia"/>
                <w:lang w:val="en-US" w:eastAsia="zh-CN"/>
              </w:rPr>
            </w:pPr>
          </w:p>
        </w:tc>
      </w:tr>
      <w:tr w:rsidR="00E060BF" w:rsidRPr="00480423" w14:paraId="1BB9D498" w14:textId="77777777" w:rsidTr="005A0D4C">
        <w:trPr>
          <w:trHeight w:val="230"/>
        </w:trPr>
        <w:tc>
          <w:tcPr>
            <w:tcW w:w="3066" w:type="dxa"/>
            <w:tcBorders>
              <w:top w:val="nil"/>
              <w:left w:val="single" w:sz="4" w:space="0" w:color="auto"/>
              <w:bottom w:val="nil"/>
              <w:right w:val="single" w:sz="4" w:space="0" w:color="auto"/>
            </w:tcBorders>
            <w:vAlign w:val="center"/>
          </w:tcPr>
          <w:p w14:paraId="4DA4CB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92C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70E88" w14:textId="77777777" w:rsidR="00E060BF" w:rsidRPr="00480423" w:rsidRDefault="00E060BF" w:rsidP="00AF6673">
            <w:pPr>
              <w:pStyle w:val="TAC"/>
              <w:rPr>
                <w:rFonts w:eastAsiaTheme="minorEastAsia"/>
                <w:lang w:val="en-US" w:eastAsia="zh-CN"/>
              </w:rPr>
            </w:pPr>
            <w:r w:rsidRPr="00480423">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E53B25" w14:textId="77777777" w:rsidR="00E060BF" w:rsidRPr="00480423" w:rsidRDefault="00E060BF" w:rsidP="00AF6673">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01AB5B7" w14:textId="77777777" w:rsidR="00E060BF" w:rsidRPr="00480423" w:rsidRDefault="00E060BF" w:rsidP="00AF6673">
            <w:pPr>
              <w:pStyle w:val="TAC"/>
              <w:rPr>
                <w:rFonts w:eastAsiaTheme="minorEastAsia"/>
                <w:lang w:val="en-US" w:eastAsia="zh-CN"/>
              </w:rPr>
            </w:pPr>
          </w:p>
        </w:tc>
      </w:tr>
      <w:tr w:rsidR="00E060BF" w:rsidRPr="00480423" w14:paraId="274BBD89" w14:textId="77777777" w:rsidTr="005A0D4C">
        <w:trPr>
          <w:trHeight w:val="29"/>
        </w:trPr>
        <w:tc>
          <w:tcPr>
            <w:tcW w:w="3066" w:type="dxa"/>
            <w:tcBorders>
              <w:top w:val="nil"/>
              <w:left w:val="single" w:sz="4" w:space="0" w:color="auto"/>
              <w:bottom w:val="nil"/>
              <w:right w:val="single" w:sz="4" w:space="0" w:color="auto"/>
            </w:tcBorders>
            <w:vAlign w:val="center"/>
          </w:tcPr>
          <w:p w14:paraId="431D9E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3DC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53E1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DC24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7E2B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74840E1" w14:textId="77777777" w:rsidTr="005A0D4C">
        <w:trPr>
          <w:trHeight w:val="29"/>
        </w:trPr>
        <w:tc>
          <w:tcPr>
            <w:tcW w:w="3066" w:type="dxa"/>
            <w:tcBorders>
              <w:top w:val="nil"/>
              <w:left w:val="single" w:sz="4" w:space="0" w:color="auto"/>
              <w:bottom w:val="nil"/>
              <w:right w:val="single" w:sz="4" w:space="0" w:color="auto"/>
            </w:tcBorders>
            <w:vAlign w:val="center"/>
          </w:tcPr>
          <w:p w14:paraId="1FB2F6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9CF7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08B19" w14:textId="77777777" w:rsidR="00E060BF" w:rsidRPr="00480423" w:rsidRDefault="00E060BF" w:rsidP="00AF6673">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27519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15FE7B1" w14:textId="77777777" w:rsidR="00E060BF" w:rsidRPr="00480423" w:rsidRDefault="00E060BF" w:rsidP="00AF6673">
            <w:pPr>
              <w:pStyle w:val="TAC"/>
              <w:rPr>
                <w:rFonts w:eastAsiaTheme="minorEastAsia"/>
                <w:lang w:val="en-US" w:eastAsia="zh-CN"/>
              </w:rPr>
            </w:pPr>
          </w:p>
        </w:tc>
      </w:tr>
      <w:tr w:rsidR="00E060BF" w:rsidRPr="00480423" w14:paraId="0A88C9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EDA7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E75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FE78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1E18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A362726" w14:textId="77777777" w:rsidR="00E060BF" w:rsidRPr="00480423" w:rsidRDefault="00E060BF" w:rsidP="00AF6673">
            <w:pPr>
              <w:pStyle w:val="TAC"/>
              <w:rPr>
                <w:rFonts w:eastAsiaTheme="minorEastAsia"/>
                <w:lang w:val="en-US" w:eastAsia="zh-CN"/>
              </w:rPr>
            </w:pPr>
          </w:p>
        </w:tc>
      </w:tr>
      <w:tr w:rsidR="00E060BF" w:rsidRPr="00480423" w14:paraId="4529015C" w14:textId="77777777" w:rsidTr="005A0D4C">
        <w:trPr>
          <w:trHeight w:val="29"/>
        </w:trPr>
        <w:tc>
          <w:tcPr>
            <w:tcW w:w="3066" w:type="dxa"/>
            <w:tcBorders>
              <w:top w:val="nil"/>
              <w:left w:val="single" w:sz="4" w:space="0" w:color="auto"/>
              <w:bottom w:val="nil"/>
              <w:right w:val="single" w:sz="4" w:space="0" w:color="auto"/>
            </w:tcBorders>
            <w:vAlign w:val="center"/>
          </w:tcPr>
          <w:p w14:paraId="3CAAFF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072AC3EF" w14:textId="77777777" w:rsidR="00E060BF" w:rsidRPr="00480423" w:rsidRDefault="00E060BF" w:rsidP="00AF6673">
            <w:pPr>
              <w:pStyle w:val="TAC"/>
              <w:rPr>
                <w:rFonts w:eastAsia="DengXian"/>
                <w:lang w:eastAsia="zh-CN"/>
              </w:rPr>
            </w:pPr>
            <w:r w:rsidRPr="00480423">
              <w:rPr>
                <w:rFonts w:eastAsia="DengXian"/>
                <w:lang w:eastAsia="zh-CN"/>
              </w:rPr>
              <w:t>CA_n3A-n28A</w:t>
            </w:r>
          </w:p>
          <w:p w14:paraId="0EAB5E73" w14:textId="77777777" w:rsidR="00E060BF" w:rsidRPr="00480423" w:rsidRDefault="00E060BF" w:rsidP="00AF6673">
            <w:pPr>
              <w:pStyle w:val="TAC"/>
              <w:rPr>
                <w:rFonts w:eastAsia="DengXian"/>
                <w:lang w:eastAsia="zh-CN"/>
              </w:rPr>
            </w:pPr>
            <w:r w:rsidRPr="00480423">
              <w:rPr>
                <w:rFonts w:eastAsia="DengXian"/>
                <w:lang w:eastAsia="zh-CN"/>
              </w:rPr>
              <w:t>CA_n3A-n77A</w:t>
            </w:r>
          </w:p>
          <w:p w14:paraId="5F532536" w14:textId="77777777" w:rsidR="00E060BF" w:rsidRPr="00480423" w:rsidRDefault="00E060BF" w:rsidP="00AF6673">
            <w:pPr>
              <w:pStyle w:val="TAC"/>
              <w:rPr>
                <w:rFonts w:eastAsia="DengXian"/>
                <w:lang w:eastAsia="zh-CN"/>
              </w:rPr>
            </w:pPr>
            <w:r w:rsidRPr="00480423">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3C774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D654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A79290F" w14:textId="77777777" w:rsidR="00E060BF" w:rsidRPr="00480423" w:rsidRDefault="00E060BF" w:rsidP="00AF6673">
            <w:pPr>
              <w:pStyle w:val="TAC"/>
              <w:rPr>
                <w:rFonts w:eastAsiaTheme="minorEastAsia"/>
                <w:lang w:val="en-US" w:eastAsia="zh-CN"/>
              </w:rPr>
            </w:pPr>
            <w:r w:rsidRPr="00480423">
              <w:rPr>
                <w:rFonts w:eastAsiaTheme="minorEastAsia"/>
                <w:lang w:val="en-US" w:eastAsia="ja-JP"/>
              </w:rPr>
              <w:t>0</w:t>
            </w:r>
          </w:p>
        </w:tc>
      </w:tr>
      <w:tr w:rsidR="00E060BF" w:rsidRPr="00480423" w14:paraId="0634C3D0" w14:textId="77777777" w:rsidTr="005A0D4C">
        <w:trPr>
          <w:trHeight w:val="29"/>
        </w:trPr>
        <w:tc>
          <w:tcPr>
            <w:tcW w:w="3066" w:type="dxa"/>
            <w:tcBorders>
              <w:top w:val="nil"/>
              <w:left w:val="single" w:sz="4" w:space="0" w:color="auto"/>
              <w:bottom w:val="nil"/>
              <w:right w:val="single" w:sz="4" w:space="0" w:color="auto"/>
            </w:tcBorders>
            <w:vAlign w:val="center"/>
          </w:tcPr>
          <w:p w14:paraId="512609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DCC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ADB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1E2D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7BA6EAD" w14:textId="77777777" w:rsidR="00E060BF" w:rsidRPr="00480423" w:rsidRDefault="00E060BF" w:rsidP="00AF6673">
            <w:pPr>
              <w:pStyle w:val="TAC"/>
              <w:rPr>
                <w:rFonts w:eastAsiaTheme="minorEastAsia"/>
                <w:lang w:val="en-US" w:eastAsia="zh-CN"/>
              </w:rPr>
            </w:pPr>
          </w:p>
        </w:tc>
      </w:tr>
      <w:tr w:rsidR="00E060BF" w:rsidRPr="00480423" w14:paraId="670E00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48A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E66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12ABB"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8144B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1734FE57" w14:textId="77777777" w:rsidR="00E060BF" w:rsidRPr="00480423" w:rsidRDefault="00E060BF" w:rsidP="00AF6673">
            <w:pPr>
              <w:pStyle w:val="TAC"/>
              <w:rPr>
                <w:rFonts w:eastAsiaTheme="minorEastAsia"/>
                <w:lang w:val="en-US" w:eastAsia="zh-CN"/>
              </w:rPr>
            </w:pPr>
          </w:p>
        </w:tc>
      </w:tr>
      <w:tr w:rsidR="00E060BF" w:rsidRPr="00480423" w14:paraId="40B11B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3192F5"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BDF9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5B6F6B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5C83FC8F" w14:textId="77777777" w:rsidR="00E060BF" w:rsidRPr="00480423" w:rsidRDefault="00E060BF" w:rsidP="00AF6673">
            <w:pPr>
              <w:pStyle w:val="TAC"/>
              <w:rPr>
                <w:rFonts w:eastAsiaTheme="minorEastAsia"/>
                <w:lang w:val="en-US"/>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E7CD2D0"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B05FB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5597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03C8F0A" w14:textId="77777777" w:rsidTr="005A0D4C">
        <w:trPr>
          <w:trHeight w:val="29"/>
        </w:trPr>
        <w:tc>
          <w:tcPr>
            <w:tcW w:w="3066" w:type="dxa"/>
            <w:tcBorders>
              <w:top w:val="nil"/>
              <w:left w:val="single" w:sz="4" w:space="0" w:color="auto"/>
              <w:bottom w:val="nil"/>
              <w:right w:val="single" w:sz="4" w:space="0" w:color="auto"/>
            </w:tcBorders>
            <w:vAlign w:val="center"/>
          </w:tcPr>
          <w:p w14:paraId="65888C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91D9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27EDA"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096B2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E619275" w14:textId="77777777" w:rsidR="00E060BF" w:rsidRPr="00480423" w:rsidRDefault="00E060BF" w:rsidP="00AF6673">
            <w:pPr>
              <w:pStyle w:val="TAC"/>
              <w:rPr>
                <w:rFonts w:eastAsiaTheme="minorEastAsia"/>
                <w:lang w:val="en-US" w:eastAsia="zh-CN"/>
              </w:rPr>
            </w:pPr>
          </w:p>
        </w:tc>
      </w:tr>
      <w:tr w:rsidR="00E060BF" w:rsidRPr="00480423" w14:paraId="58095119" w14:textId="77777777" w:rsidTr="005A0D4C">
        <w:trPr>
          <w:trHeight w:val="29"/>
        </w:trPr>
        <w:tc>
          <w:tcPr>
            <w:tcW w:w="3066" w:type="dxa"/>
            <w:tcBorders>
              <w:top w:val="nil"/>
              <w:left w:val="single" w:sz="4" w:space="0" w:color="auto"/>
              <w:bottom w:val="nil"/>
              <w:right w:val="single" w:sz="4" w:space="0" w:color="auto"/>
            </w:tcBorders>
            <w:vAlign w:val="center"/>
          </w:tcPr>
          <w:p w14:paraId="2E4821E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9D9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1A095E"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E635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3B0FDE7" w14:textId="77777777" w:rsidR="00E060BF" w:rsidRPr="00480423" w:rsidRDefault="00E060BF" w:rsidP="00AF6673">
            <w:pPr>
              <w:pStyle w:val="TAC"/>
              <w:rPr>
                <w:rFonts w:eastAsiaTheme="minorEastAsia"/>
                <w:lang w:val="en-US" w:eastAsia="zh-CN"/>
              </w:rPr>
            </w:pPr>
          </w:p>
        </w:tc>
      </w:tr>
      <w:tr w:rsidR="00E060BF" w:rsidRPr="00480423" w14:paraId="44343AE9" w14:textId="77777777" w:rsidTr="005A0D4C">
        <w:trPr>
          <w:trHeight w:val="29"/>
        </w:trPr>
        <w:tc>
          <w:tcPr>
            <w:tcW w:w="3066" w:type="dxa"/>
            <w:tcBorders>
              <w:top w:val="nil"/>
              <w:left w:val="single" w:sz="4" w:space="0" w:color="auto"/>
              <w:bottom w:val="nil"/>
              <w:right w:val="single" w:sz="4" w:space="0" w:color="auto"/>
            </w:tcBorders>
            <w:vAlign w:val="center"/>
          </w:tcPr>
          <w:p w14:paraId="7878FF2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24C0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C3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DA86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7861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283C5CC" w14:textId="77777777" w:rsidTr="005A0D4C">
        <w:trPr>
          <w:trHeight w:val="29"/>
        </w:trPr>
        <w:tc>
          <w:tcPr>
            <w:tcW w:w="3066" w:type="dxa"/>
            <w:tcBorders>
              <w:top w:val="nil"/>
              <w:left w:val="single" w:sz="4" w:space="0" w:color="auto"/>
              <w:bottom w:val="nil"/>
              <w:right w:val="single" w:sz="4" w:space="0" w:color="auto"/>
            </w:tcBorders>
            <w:vAlign w:val="center"/>
          </w:tcPr>
          <w:p w14:paraId="22C4CE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2EB2A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89D4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9876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6FB51F4" w14:textId="77777777" w:rsidR="00E060BF" w:rsidRPr="00480423" w:rsidRDefault="00E060BF" w:rsidP="00AF6673">
            <w:pPr>
              <w:pStyle w:val="TAC"/>
              <w:rPr>
                <w:rFonts w:eastAsiaTheme="minorEastAsia"/>
                <w:lang w:val="en-US" w:eastAsia="zh-CN"/>
              </w:rPr>
            </w:pPr>
          </w:p>
        </w:tc>
      </w:tr>
      <w:tr w:rsidR="00E060BF" w:rsidRPr="00480423" w14:paraId="498FBEAD" w14:textId="77777777" w:rsidTr="005A0D4C">
        <w:trPr>
          <w:trHeight w:val="29"/>
        </w:trPr>
        <w:tc>
          <w:tcPr>
            <w:tcW w:w="3066" w:type="dxa"/>
            <w:tcBorders>
              <w:top w:val="nil"/>
              <w:left w:val="single" w:sz="4" w:space="0" w:color="auto"/>
              <w:bottom w:val="nil"/>
              <w:right w:val="single" w:sz="4" w:space="0" w:color="auto"/>
            </w:tcBorders>
            <w:vAlign w:val="center"/>
          </w:tcPr>
          <w:p w14:paraId="5447F9E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49ED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1F9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432C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FD1808" w14:textId="77777777" w:rsidR="00E060BF" w:rsidRPr="00480423" w:rsidRDefault="00E060BF" w:rsidP="00AF6673">
            <w:pPr>
              <w:pStyle w:val="TAC"/>
              <w:rPr>
                <w:rFonts w:eastAsiaTheme="minorEastAsia"/>
                <w:lang w:val="en-US" w:eastAsia="zh-CN"/>
              </w:rPr>
            </w:pPr>
          </w:p>
        </w:tc>
      </w:tr>
      <w:tr w:rsidR="00E060BF" w:rsidRPr="00480423" w14:paraId="2462A264" w14:textId="77777777" w:rsidTr="005A0D4C">
        <w:trPr>
          <w:trHeight w:val="29"/>
        </w:trPr>
        <w:tc>
          <w:tcPr>
            <w:tcW w:w="3066" w:type="dxa"/>
            <w:tcBorders>
              <w:top w:val="nil"/>
              <w:left w:val="single" w:sz="4" w:space="0" w:color="auto"/>
              <w:bottom w:val="nil"/>
              <w:right w:val="single" w:sz="4" w:space="0" w:color="auto"/>
            </w:tcBorders>
            <w:vAlign w:val="center"/>
          </w:tcPr>
          <w:p w14:paraId="2A92CF8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3088B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F8EAE8" w14:textId="77777777" w:rsidR="00E060BF" w:rsidRPr="00480423" w:rsidRDefault="00E060BF" w:rsidP="00AF6673">
            <w:pPr>
              <w:pStyle w:val="TAC"/>
              <w:rPr>
                <w:rFonts w:eastAsiaTheme="minorEastAsia"/>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58A2BE"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C6832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20F4AB54" w14:textId="77777777" w:rsidTr="005A0D4C">
        <w:trPr>
          <w:trHeight w:val="29"/>
        </w:trPr>
        <w:tc>
          <w:tcPr>
            <w:tcW w:w="3066" w:type="dxa"/>
            <w:tcBorders>
              <w:top w:val="nil"/>
              <w:left w:val="single" w:sz="4" w:space="0" w:color="auto"/>
              <w:bottom w:val="nil"/>
              <w:right w:val="single" w:sz="4" w:space="0" w:color="auto"/>
            </w:tcBorders>
            <w:vAlign w:val="center"/>
          </w:tcPr>
          <w:p w14:paraId="76FC8B4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78F2E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0C1B95" w14:textId="77777777" w:rsidR="00E060BF" w:rsidRPr="00480423" w:rsidRDefault="00E060BF" w:rsidP="00AF6673">
            <w:pPr>
              <w:pStyle w:val="TAC"/>
              <w:rPr>
                <w:rFonts w:eastAsiaTheme="minorEastAsia"/>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8AE06B"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1D0590A" w14:textId="77777777" w:rsidR="00E060BF" w:rsidRPr="00480423" w:rsidRDefault="00E060BF" w:rsidP="00AF6673">
            <w:pPr>
              <w:pStyle w:val="TAC"/>
              <w:rPr>
                <w:rFonts w:eastAsiaTheme="minorEastAsia"/>
                <w:lang w:val="en-US" w:eastAsia="zh-CN"/>
              </w:rPr>
            </w:pPr>
          </w:p>
        </w:tc>
      </w:tr>
      <w:tr w:rsidR="00E060BF" w:rsidRPr="00480423" w14:paraId="10EFDB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5D6F0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7A7F7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90373" w14:textId="77777777" w:rsidR="00E060BF" w:rsidRPr="00480423" w:rsidRDefault="00E060BF" w:rsidP="00AF6673">
            <w:pPr>
              <w:pStyle w:val="TAC"/>
              <w:rPr>
                <w:rFonts w:eastAsiaTheme="minorEastAsia"/>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8618FC"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E795CF3" w14:textId="77777777" w:rsidR="00E060BF" w:rsidRPr="00480423" w:rsidRDefault="00E060BF" w:rsidP="00AF6673">
            <w:pPr>
              <w:pStyle w:val="TAC"/>
              <w:rPr>
                <w:rFonts w:eastAsiaTheme="minorEastAsia"/>
                <w:lang w:val="en-US" w:eastAsia="zh-CN"/>
              </w:rPr>
            </w:pPr>
          </w:p>
        </w:tc>
      </w:tr>
      <w:tr w:rsidR="00E060BF" w:rsidRPr="00480423" w14:paraId="0B99A1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C775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6AF8C2E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593B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536B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4F55C0"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val="en-US" w:eastAsia="zh-CN"/>
              </w:rPr>
              <w:t>0</w:t>
            </w:r>
          </w:p>
        </w:tc>
      </w:tr>
      <w:tr w:rsidR="00E060BF" w:rsidRPr="00480423" w14:paraId="7CCECDDB" w14:textId="77777777" w:rsidTr="005A0D4C">
        <w:trPr>
          <w:trHeight w:val="29"/>
        </w:trPr>
        <w:tc>
          <w:tcPr>
            <w:tcW w:w="3066" w:type="dxa"/>
            <w:tcBorders>
              <w:top w:val="nil"/>
              <w:left w:val="single" w:sz="4" w:space="0" w:color="auto"/>
              <w:bottom w:val="nil"/>
              <w:right w:val="single" w:sz="4" w:space="0" w:color="auto"/>
            </w:tcBorders>
            <w:vAlign w:val="center"/>
          </w:tcPr>
          <w:p w14:paraId="1FD7B9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BDE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7F9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8185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ECBB01" w14:textId="77777777" w:rsidR="00E060BF" w:rsidRPr="00480423" w:rsidRDefault="00E060BF" w:rsidP="00AF6673">
            <w:pPr>
              <w:pStyle w:val="TAC"/>
              <w:rPr>
                <w:rFonts w:eastAsiaTheme="minorEastAsia" w:cs="Arial"/>
                <w:szCs w:val="18"/>
                <w:lang w:val="en-US" w:eastAsia="zh-CN"/>
              </w:rPr>
            </w:pPr>
          </w:p>
        </w:tc>
      </w:tr>
      <w:tr w:rsidR="00E060BF" w:rsidRPr="00480423" w14:paraId="47F576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BC49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4DAF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FFD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B38E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537B9AFB" w14:textId="77777777" w:rsidR="00E060BF" w:rsidRPr="00480423" w:rsidRDefault="00E060BF" w:rsidP="00AF6673">
            <w:pPr>
              <w:pStyle w:val="TAC"/>
              <w:rPr>
                <w:rFonts w:eastAsiaTheme="minorEastAsia" w:cs="Arial"/>
                <w:szCs w:val="18"/>
                <w:lang w:val="en-US" w:eastAsia="zh-CN"/>
              </w:rPr>
            </w:pPr>
          </w:p>
        </w:tc>
      </w:tr>
      <w:tr w:rsidR="00E060BF" w:rsidRPr="00480423" w14:paraId="3093D7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E184C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CB060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35693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218CF13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70F342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50C6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DE489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62CF2578" w14:textId="77777777" w:rsidTr="005A0D4C">
        <w:trPr>
          <w:trHeight w:val="29"/>
        </w:trPr>
        <w:tc>
          <w:tcPr>
            <w:tcW w:w="3066" w:type="dxa"/>
            <w:tcBorders>
              <w:top w:val="nil"/>
              <w:left w:val="single" w:sz="4" w:space="0" w:color="auto"/>
              <w:bottom w:val="nil"/>
              <w:right w:val="single" w:sz="4" w:space="0" w:color="auto"/>
            </w:tcBorders>
            <w:vAlign w:val="center"/>
          </w:tcPr>
          <w:p w14:paraId="32C2BD1C"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3DD9B4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C1220"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9700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92886FB" w14:textId="77777777" w:rsidR="00E060BF" w:rsidRPr="00480423" w:rsidRDefault="00E060BF" w:rsidP="00AF6673">
            <w:pPr>
              <w:pStyle w:val="TAC"/>
              <w:rPr>
                <w:rFonts w:eastAsiaTheme="minorEastAsia" w:cs="Arial"/>
                <w:szCs w:val="18"/>
                <w:lang w:val="en-US" w:eastAsia="zh-CN"/>
              </w:rPr>
            </w:pPr>
          </w:p>
        </w:tc>
      </w:tr>
      <w:tr w:rsidR="00E060BF" w:rsidRPr="00480423" w14:paraId="06BFE6B5" w14:textId="77777777" w:rsidTr="005A0D4C">
        <w:trPr>
          <w:trHeight w:val="29"/>
        </w:trPr>
        <w:tc>
          <w:tcPr>
            <w:tcW w:w="3066" w:type="dxa"/>
            <w:tcBorders>
              <w:top w:val="nil"/>
              <w:left w:val="single" w:sz="4" w:space="0" w:color="auto"/>
              <w:bottom w:val="nil"/>
              <w:right w:val="single" w:sz="4" w:space="0" w:color="auto"/>
            </w:tcBorders>
            <w:vAlign w:val="center"/>
          </w:tcPr>
          <w:p w14:paraId="3FDD6813"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BEE87E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18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DBFE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8CB3512" w14:textId="77777777" w:rsidR="00E060BF" w:rsidRPr="00480423" w:rsidRDefault="00E060BF" w:rsidP="00AF6673">
            <w:pPr>
              <w:pStyle w:val="TAC"/>
              <w:rPr>
                <w:rFonts w:eastAsiaTheme="minorEastAsia" w:cs="Arial"/>
                <w:szCs w:val="18"/>
                <w:lang w:val="en-US" w:eastAsia="zh-CN"/>
              </w:rPr>
            </w:pPr>
          </w:p>
        </w:tc>
      </w:tr>
      <w:tr w:rsidR="00E060BF" w:rsidRPr="00480423" w14:paraId="08C74E95" w14:textId="77777777" w:rsidTr="005A0D4C">
        <w:trPr>
          <w:trHeight w:val="29"/>
        </w:trPr>
        <w:tc>
          <w:tcPr>
            <w:tcW w:w="3066" w:type="dxa"/>
            <w:tcBorders>
              <w:top w:val="nil"/>
              <w:left w:val="single" w:sz="4" w:space="0" w:color="auto"/>
              <w:bottom w:val="nil"/>
              <w:right w:val="single" w:sz="4" w:space="0" w:color="auto"/>
            </w:tcBorders>
            <w:vAlign w:val="center"/>
          </w:tcPr>
          <w:p w14:paraId="0B026834"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6643A1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4EB07"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895CC3"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7B86A00"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7343D4FA" w14:textId="77777777" w:rsidTr="005A0D4C">
        <w:trPr>
          <w:trHeight w:val="29"/>
        </w:trPr>
        <w:tc>
          <w:tcPr>
            <w:tcW w:w="3066" w:type="dxa"/>
            <w:tcBorders>
              <w:top w:val="nil"/>
              <w:left w:val="single" w:sz="4" w:space="0" w:color="auto"/>
              <w:bottom w:val="nil"/>
              <w:right w:val="single" w:sz="4" w:space="0" w:color="auto"/>
            </w:tcBorders>
            <w:vAlign w:val="center"/>
          </w:tcPr>
          <w:p w14:paraId="611E4FAB"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2E32D0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438AE9"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34E1E9"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9CB9C9B" w14:textId="77777777" w:rsidR="00E060BF" w:rsidRPr="00480423" w:rsidRDefault="00E060BF" w:rsidP="00AF6673">
            <w:pPr>
              <w:pStyle w:val="TAC"/>
              <w:rPr>
                <w:rFonts w:eastAsia="MS Mincho"/>
                <w:szCs w:val="18"/>
                <w:lang w:val="en-US" w:eastAsia="zh-CN"/>
              </w:rPr>
            </w:pPr>
          </w:p>
        </w:tc>
      </w:tr>
      <w:tr w:rsidR="00E060BF" w:rsidRPr="00480423" w14:paraId="3DD656E5" w14:textId="77777777" w:rsidTr="005A0D4C">
        <w:trPr>
          <w:trHeight w:val="29"/>
        </w:trPr>
        <w:tc>
          <w:tcPr>
            <w:tcW w:w="3066" w:type="dxa"/>
            <w:tcBorders>
              <w:top w:val="nil"/>
              <w:left w:val="single" w:sz="4" w:space="0" w:color="auto"/>
              <w:bottom w:val="nil"/>
              <w:right w:val="single" w:sz="4" w:space="0" w:color="auto"/>
            </w:tcBorders>
            <w:vAlign w:val="center"/>
          </w:tcPr>
          <w:p w14:paraId="0C4E5F87"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B3765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EC4B6"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5D584D"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311682D" w14:textId="77777777" w:rsidR="00E060BF" w:rsidRPr="00480423" w:rsidRDefault="00E060BF" w:rsidP="00AF6673">
            <w:pPr>
              <w:pStyle w:val="TAC"/>
              <w:rPr>
                <w:rFonts w:eastAsia="MS Mincho"/>
                <w:szCs w:val="18"/>
                <w:lang w:val="en-US" w:eastAsia="zh-CN"/>
              </w:rPr>
            </w:pPr>
          </w:p>
        </w:tc>
      </w:tr>
      <w:tr w:rsidR="00E060BF" w:rsidRPr="00480423" w14:paraId="4724787A" w14:textId="77777777" w:rsidTr="005A0D4C">
        <w:trPr>
          <w:trHeight w:val="29"/>
        </w:trPr>
        <w:tc>
          <w:tcPr>
            <w:tcW w:w="3066" w:type="dxa"/>
            <w:tcBorders>
              <w:top w:val="nil"/>
              <w:left w:val="single" w:sz="4" w:space="0" w:color="auto"/>
              <w:bottom w:val="nil"/>
              <w:right w:val="single" w:sz="4" w:space="0" w:color="auto"/>
            </w:tcBorders>
            <w:vAlign w:val="center"/>
          </w:tcPr>
          <w:p w14:paraId="62D07325" w14:textId="77777777" w:rsidR="00E060BF" w:rsidRPr="00480423" w:rsidRDefault="00E060BF" w:rsidP="00AF6673">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71DE38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p w14:paraId="751BC3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4523D42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0A8DD91F"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7ECF39A6" w14:textId="77777777" w:rsidR="00E060BF" w:rsidRPr="00480423" w:rsidRDefault="00E060BF" w:rsidP="00AF6673">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E388C4" w14:textId="77777777" w:rsidR="00E060BF" w:rsidRPr="00480423" w:rsidRDefault="00E060BF" w:rsidP="00AF6673">
            <w:pPr>
              <w:pStyle w:val="TAC"/>
              <w:rPr>
                <w:rFonts w:eastAsia="DengXian"/>
                <w:lang w:val="en-US" w:eastAsia="zh-CN"/>
              </w:rPr>
            </w:pPr>
            <w:r w:rsidRPr="00480423">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2A02C3F6"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2</w:t>
            </w:r>
          </w:p>
        </w:tc>
      </w:tr>
      <w:tr w:rsidR="00E060BF" w:rsidRPr="00480423" w14:paraId="01F74EA2" w14:textId="77777777" w:rsidTr="005A0D4C">
        <w:trPr>
          <w:trHeight w:val="29"/>
        </w:trPr>
        <w:tc>
          <w:tcPr>
            <w:tcW w:w="3066" w:type="dxa"/>
            <w:tcBorders>
              <w:top w:val="nil"/>
              <w:left w:val="single" w:sz="4" w:space="0" w:color="auto"/>
              <w:bottom w:val="nil"/>
              <w:right w:val="single" w:sz="4" w:space="0" w:color="auto"/>
            </w:tcBorders>
            <w:vAlign w:val="center"/>
          </w:tcPr>
          <w:p w14:paraId="5D2EBE6E"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54C613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98FD5" w14:textId="77777777" w:rsidR="00E060BF" w:rsidRPr="00480423" w:rsidRDefault="00E060BF" w:rsidP="00AF6673">
            <w:pPr>
              <w:pStyle w:val="TAC"/>
              <w:rPr>
                <w:rFonts w:eastAsia="DengXian"/>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14FC1F5" w14:textId="77777777" w:rsidR="00E060BF" w:rsidRPr="00480423" w:rsidRDefault="00E060BF" w:rsidP="00AF6673">
            <w:pPr>
              <w:pStyle w:val="TAC"/>
              <w:rPr>
                <w:rFonts w:eastAsia="DengXian"/>
                <w:lang w:val="en-US" w:eastAsia="zh-CN"/>
              </w:rPr>
            </w:pPr>
            <w:r w:rsidRPr="00480423">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2BD0BD34" w14:textId="77777777" w:rsidR="00E060BF" w:rsidRPr="00480423" w:rsidRDefault="00E060BF" w:rsidP="00AF6673">
            <w:pPr>
              <w:pStyle w:val="TAC"/>
              <w:rPr>
                <w:rFonts w:eastAsia="MS Mincho"/>
                <w:szCs w:val="18"/>
                <w:lang w:val="en-US" w:eastAsia="zh-CN"/>
              </w:rPr>
            </w:pPr>
          </w:p>
        </w:tc>
      </w:tr>
      <w:tr w:rsidR="00E060BF" w:rsidRPr="00480423" w14:paraId="7201CD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04F0F"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6359A6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0B1AF" w14:textId="77777777" w:rsidR="00E060BF" w:rsidRPr="00480423" w:rsidRDefault="00E060BF" w:rsidP="00AF6673">
            <w:pPr>
              <w:pStyle w:val="TAC"/>
              <w:rPr>
                <w:rFonts w:eastAsia="DengXian"/>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5D3615" w14:textId="77777777" w:rsidR="00E060BF" w:rsidRPr="00480423" w:rsidRDefault="00E060BF" w:rsidP="00AF6673">
            <w:pPr>
              <w:pStyle w:val="TAC"/>
              <w:rPr>
                <w:rFonts w:eastAsia="DengXian"/>
                <w:lang w:val="en-US" w:eastAsia="zh-CN"/>
              </w:rPr>
            </w:pPr>
            <w:r w:rsidRPr="00480423">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31F07D40" w14:textId="77777777" w:rsidR="00E060BF" w:rsidRPr="00480423" w:rsidRDefault="00E060BF" w:rsidP="00AF6673">
            <w:pPr>
              <w:pStyle w:val="TAC"/>
              <w:rPr>
                <w:rFonts w:eastAsia="MS Mincho"/>
                <w:szCs w:val="18"/>
                <w:lang w:val="en-US" w:eastAsia="zh-CN"/>
              </w:rPr>
            </w:pPr>
          </w:p>
        </w:tc>
      </w:tr>
      <w:tr w:rsidR="00E060BF" w:rsidRPr="00480423" w14:paraId="4425C3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3EB1B" w14:textId="77777777" w:rsidR="00E060BF" w:rsidRPr="00480423" w:rsidRDefault="00E060BF" w:rsidP="00AF6673">
            <w:pPr>
              <w:pStyle w:val="TAC"/>
              <w:rPr>
                <w:rFonts w:eastAsia="MS Mincho"/>
                <w:lang w:val="en-US" w:eastAsia="zh-CN"/>
              </w:rPr>
            </w:pPr>
            <w:r w:rsidRPr="00BD0583">
              <w:rPr>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A9F57D5" w14:textId="77777777" w:rsidR="00E060BF" w:rsidRPr="00BD0583" w:rsidRDefault="00E060BF" w:rsidP="00AF6673">
            <w:pPr>
              <w:pStyle w:val="TAC"/>
              <w:rPr>
                <w:lang w:val="en-US" w:eastAsia="zh-CN"/>
              </w:rPr>
            </w:pPr>
            <w:r w:rsidRPr="00BD0583">
              <w:rPr>
                <w:lang w:val="en-US" w:eastAsia="zh-CN"/>
              </w:rPr>
              <w:t>CA_n3A-n28A</w:t>
            </w:r>
          </w:p>
          <w:p w14:paraId="3DF944DF" w14:textId="77777777" w:rsidR="00E060BF" w:rsidRPr="00BD0583" w:rsidRDefault="00E060BF" w:rsidP="00AF6673">
            <w:pPr>
              <w:pStyle w:val="TAC"/>
              <w:rPr>
                <w:lang w:val="en-US" w:eastAsia="zh-CN"/>
              </w:rPr>
            </w:pPr>
            <w:r w:rsidRPr="00BD0583">
              <w:rPr>
                <w:lang w:val="en-US" w:eastAsia="zh-CN"/>
              </w:rPr>
              <w:t>CA_n3A-n78A</w:t>
            </w:r>
          </w:p>
          <w:p w14:paraId="1ED3E539" w14:textId="77777777" w:rsidR="00E060BF" w:rsidRPr="00480423" w:rsidRDefault="00E060BF" w:rsidP="00AF6673">
            <w:pPr>
              <w:pStyle w:val="TAC"/>
              <w:rPr>
                <w:rFonts w:eastAsiaTheme="minorEastAsia"/>
                <w:lang w:val="sv-SE" w:eastAsia="zh-CN"/>
              </w:rPr>
            </w:pPr>
            <w:r w:rsidRPr="00BD0583">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20D76C0" w14:textId="77777777" w:rsidR="00E060BF" w:rsidRPr="00480423" w:rsidRDefault="00E060BF" w:rsidP="00AF6673">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9182B0" w14:textId="77777777" w:rsidR="00E060BF" w:rsidRPr="00480423" w:rsidRDefault="00E060BF" w:rsidP="00AF6673">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7E4F52BB" w14:textId="77777777" w:rsidR="00E060BF" w:rsidRPr="00480423" w:rsidRDefault="00E060BF" w:rsidP="00AF6673">
            <w:pPr>
              <w:pStyle w:val="TAC"/>
              <w:rPr>
                <w:rFonts w:eastAsia="MS Mincho"/>
                <w:lang w:val="en-US" w:eastAsia="zh-CN"/>
              </w:rPr>
            </w:pPr>
            <w:r w:rsidRPr="00C30686">
              <w:rPr>
                <w:rFonts w:hint="eastAsia"/>
                <w:lang w:val="en-US" w:eastAsia="zh-CN"/>
              </w:rPr>
              <w:t>0</w:t>
            </w:r>
          </w:p>
        </w:tc>
      </w:tr>
      <w:tr w:rsidR="00E060BF" w:rsidRPr="00480423" w14:paraId="665ADF70" w14:textId="77777777" w:rsidTr="005A0D4C">
        <w:trPr>
          <w:trHeight w:val="29"/>
        </w:trPr>
        <w:tc>
          <w:tcPr>
            <w:tcW w:w="3066" w:type="dxa"/>
            <w:tcBorders>
              <w:top w:val="nil"/>
              <w:left w:val="single" w:sz="4" w:space="0" w:color="auto"/>
              <w:bottom w:val="nil"/>
              <w:right w:val="single" w:sz="4" w:space="0" w:color="auto"/>
            </w:tcBorders>
            <w:vAlign w:val="center"/>
          </w:tcPr>
          <w:p w14:paraId="77DCF569"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2BFACE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4D54" w14:textId="77777777" w:rsidR="00E060BF" w:rsidRPr="00480423" w:rsidRDefault="00E060BF" w:rsidP="00AF6673">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95556C6" w14:textId="77777777" w:rsidR="00E060BF" w:rsidRPr="00480423" w:rsidRDefault="00E060BF" w:rsidP="00AF6673">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49EEB9CE" w14:textId="77777777" w:rsidR="00E060BF" w:rsidRPr="00480423" w:rsidRDefault="00E060BF" w:rsidP="00AF6673">
            <w:pPr>
              <w:pStyle w:val="TAC"/>
              <w:rPr>
                <w:rFonts w:eastAsia="MS Mincho"/>
                <w:lang w:val="en-US" w:eastAsia="zh-CN"/>
              </w:rPr>
            </w:pPr>
          </w:p>
        </w:tc>
      </w:tr>
      <w:tr w:rsidR="00E060BF" w:rsidRPr="00480423" w14:paraId="094E10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AB01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1824B7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8173" w14:textId="77777777" w:rsidR="00E060BF" w:rsidRPr="00480423" w:rsidRDefault="00E060BF" w:rsidP="00AF6673">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F11BD4" w14:textId="77777777" w:rsidR="00E060BF" w:rsidRPr="00480423" w:rsidRDefault="00E060BF" w:rsidP="00AF6673">
            <w:pPr>
              <w:pStyle w:val="TAC"/>
              <w:rPr>
                <w:rFonts w:eastAsia="DengXian"/>
                <w:lang w:val="en-US" w:eastAsia="zh-CN"/>
              </w:rPr>
            </w:pPr>
            <w:r w:rsidRPr="003E541D">
              <w:rPr>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C56205" w14:textId="77777777" w:rsidR="00E060BF" w:rsidRPr="00480423" w:rsidRDefault="00E060BF" w:rsidP="00AF6673">
            <w:pPr>
              <w:pStyle w:val="TAC"/>
              <w:rPr>
                <w:rFonts w:eastAsia="MS Mincho"/>
                <w:lang w:val="en-US" w:eastAsia="zh-CN"/>
              </w:rPr>
            </w:pPr>
          </w:p>
        </w:tc>
      </w:tr>
      <w:tr w:rsidR="00E060BF" w:rsidRPr="00480423" w14:paraId="1C3B4B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2E2221A" w14:textId="77777777" w:rsidR="00E060BF" w:rsidRPr="00480423" w:rsidRDefault="00E060BF" w:rsidP="00AF6673">
            <w:pPr>
              <w:pStyle w:val="TAC"/>
              <w:rPr>
                <w:rFonts w:eastAsia="MS Mincho"/>
                <w:lang w:val="en-US" w:eastAsia="zh-CN"/>
              </w:rPr>
            </w:pPr>
            <w:r w:rsidRPr="00BD0583">
              <w:rPr>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0842F8D8" w14:textId="77777777" w:rsidR="00E060BF" w:rsidRPr="00FD14AE" w:rsidRDefault="00E060BF" w:rsidP="00AF6673">
            <w:pPr>
              <w:pStyle w:val="TAC"/>
              <w:rPr>
                <w:lang w:val="en-US" w:eastAsia="zh-CN"/>
              </w:rPr>
            </w:pPr>
            <w:r w:rsidRPr="00FD14AE">
              <w:rPr>
                <w:lang w:val="en-US" w:eastAsia="zh-CN"/>
              </w:rPr>
              <w:t>CA_n78(2A)</w:t>
            </w:r>
          </w:p>
          <w:p w14:paraId="0C512F31" w14:textId="77777777" w:rsidR="00E060BF" w:rsidRPr="00FD14AE" w:rsidRDefault="00E060BF" w:rsidP="00AF6673">
            <w:pPr>
              <w:pStyle w:val="TAC"/>
              <w:rPr>
                <w:lang w:val="en-US" w:eastAsia="zh-CN"/>
              </w:rPr>
            </w:pPr>
            <w:r w:rsidRPr="00FD14AE">
              <w:rPr>
                <w:lang w:val="en-US" w:eastAsia="zh-CN"/>
              </w:rPr>
              <w:t>CA_n3A-n28A</w:t>
            </w:r>
          </w:p>
          <w:p w14:paraId="218C3189" w14:textId="77777777" w:rsidR="00E060BF" w:rsidRPr="00FD14AE" w:rsidRDefault="00E060BF" w:rsidP="00AF6673">
            <w:pPr>
              <w:pStyle w:val="TAC"/>
              <w:rPr>
                <w:lang w:val="en-US" w:eastAsia="zh-CN"/>
              </w:rPr>
            </w:pPr>
            <w:r w:rsidRPr="00FD14AE">
              <w:rPr>
                <w:lang w:val="en-US" w:eastAsia="zh-CN"/>
              </w:rPr>
              <w:t>CA_n3A-n78A</w:t>
            </w:r>
          </w:p>
          <w:p w14:paraId="1A551A3B" w14:textId="77777777" w:rsidR="00E060BF" w:rsidRPr="00480423" w:rsidRDefault="00E060BF" w:rsidP="00AF6673">
            <w:pPr>
              <w:pStyle w:val="TAC"/>
              <w:rPr>
                <w:rFonts w:eastAsiaTheme="minorEastAsia"/>
                <w:lang w:val="sv-SE" w:eastAsia="zh-CN"/>
              </w:rPr>
            </w:pPr>
            <w:r w:rsidRPr="00FD14AE">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DDC0B85" w14:textId="77777777" w:rsidR="00E060BF" w:rsidRPr="00480423" w:rsidRDefault="00E060BF" w:rsidP="00AF6673">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B2CF1A" w14:textId="77777777" w:rsidR="00E060BF" w:rsidRPr="00480423" w:rsidRDefault="00E060BF" w:rsidP="00AF6673">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1FBFCD7F" w14:textId="77777777" w:rsidR="00E060BF" w:rsidRPr="00480423" w:rsidRDefault="00E060BF" w:rsidP="00AF6673">
            <w:pPr>
              <w:pStyle w:val="TAC"/>
              <w:rPr>
                <w:rFonts w:eastAsia="MS Mincho"/>
                <w:lang w:val="en-US" w:eastAsia="zh-CN"/>
              </w:rPr>
            </w:pPr>
            <w:r w:rsidRPr="00C30686">
              <w:rPr>
                <w:rFonts w:hint="eastAsia"/>
                <w:lang w:val="en-US" w:eastAsia="zh-CN"/>
              </w:rPr>
              <w:t>0</w:t>
            </w:r>
          </w:p>
        </w:tc>
      </w:tr>
      <w:tr w:rsidR="00E060BF" w:rsidRPr="00480423" w14:paraId="0EE2EB27" w14:textId="77777777" w:rsidTr="005A0D4C">
        <w:trPr>
          <w:trHeight w:val="29"/>
        </w:trPr>
        <w:tc>
          <w:tcPr>
            <w:tcW w:w="3066" w:type="dxa"/>
            <w:tcBorders>
              <w:top w:val="nil"/>
              <w:left w:val="single" w:sz="4" w:space="0" w:color="auto"/>
              <w:bottom w:val="nil"/>
              <w:right w:val="single" w:sz="4" w:space="0" w:color="auto"/>
            </w:tcBorders>
            <w:vAlign w:val="center"/>
          </w:tcPr>
          <w:p w14:paraId="29D394E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5032B78"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7691E" w14:textId="77777777" w:rsidR="00E060BF" w:rsidRPr="00480423" w:rsidRDefault="00E060BF" w:rsidP="00AF6673">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88B87" w14:textId="77777777" w:rsidR="00E060BF" w:rsidRPr="00480423" w:rsidRDefault="00E060BF" w:rsidP="00AF6673">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358D7589" w14:textId="77777777" w:rsidR="00E060BF" w:rsidRPr="00480423" w:rsidRDefault="00E060BF" w:rsidP="00AF6673">
            <w:pPr>
              <w:pStyle w:val="TAC"/>
              <w:rPr>
                <w:rFonts w:eastAsia="MS Mincho"/>
                <w:lang w:val="en-US" w:eastAsia="zh-CN"/>
              </w:rPr>
            </w:pPr>
          </w:p>
        </w:tc>
      </w:tr>
      <w:tr w:rsidR="00E060BF" w:rsidRPr="00480423" w14:paraId="52665A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63FD9A"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104CCE5"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53FC3" w14:textId="77777777" w:rsidR="00E060BF" w:rsidRPr="00480423" w:rsidRDefault="00E060BF" w:rsidP="00AF6673">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DBFC1F" w14:textId="77777777" w:rsidR="00E060BF" w:rsidRPr="00480423" w:rsidRDefault="00E060BF" w:rsidP="00AF6673">
            <w:pPr>
              <w:pStyle w:val="TAC"/>
              <w:rPr>
                <w:rFonts w:eastAsia="DengXian"/>
                <w:lang w:val="en-US" w:eastAsia="zh-CN"/>
              </w:rPr>
            </w:pPr>
            <w:r w:rsidRPr="003E541D">
              <w:rPr>
                <w:lang w:val="en-US" w:eastAsia="zh-CN"/>
              </w:rPr>
              <w:t>CA_n78(2A)_BCS</w:t>
            </w:r>
            <w:r>
              <w:rPr>
                <w:lang w:val="en-US" w:eastAsia="zh-CN"/>
              </w:rPr>
              <w:t>2</w:t>
            </w:r>
          </w:p>
        </w:tc>
        <w:tc>
          <w:tcPr>
            <w:tcW w:w="2387" w:type="dxa"/>
            <w:tcBorders>
              <w:top w:val="nil"/>
              <w:left w:val="single" w:sz="4" w:space="0" w:color="auto"/>
              <w:bottom w:val="single" w:sz="4" w:space="0" w:color="auto"/>
              <w:right w:val="single" w:sz="4" w:space="0" w:color="auto"/>
            </w:tcBorders>
            <w:vAlign w:val="center"/>
          </w:tcPr>
          <w:p w14:paraId="23641AD6" w14:textId="77777777" w:rsidR="00E060BF" w:rsidRPr="00480423" w:rsidRDefault="00E060BF" w:rsidP="00AF6673">
            <w:pPr>
              <w:pStyle w:val="TAC"/>
              <w:rPr>
                <w:rFonts w:eastAsia="MS Mincho"/>
                <w:lang w:val="en-US" w:eastAsia="zh-CN"/>
              </w:rPr>
            </w:pPr>
          </w:p>
        </w:tc>
      </w:tr>
      <w:tr w:rsidR="00E060BF" w:rsidRPr="00480423" w14:paraId="2CC489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BC5354" w14:textId="77777777" w:rsidR="00E060BF" w:rsidRPr="00480423" w:rsidRDefault="00E060BF" w:rsidP="00AF6673">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2D58DB0" w14:textId="77777777" w:rsidR="00E060BF" w:rsidRPr="00877DF1" w:rsidRDefault="00E060BF" w:rsidP="00AF6673">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15A9806B"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CA_n3A-n28A</w:t>
            </w:r>
            <w:r w:rsidRPr="00877DF1">
              <w:rPr>
                <w:rFonts w:eastAsiaTheme="minorEastAsia"/>
                <w:vertAlign w:val="superscript"/>
                <w:lang w:val="en-US" w:eastAsia="zh-CN"/>
              </w:rPr>
              <w:t>7</w:t>
            </w:r>
          </w:p>
          <w:p w14:paraId="22B0366E"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877DF1">
              <w:rPr>
                <w:rFonts w:eastAsiaTheme="minorEastAsia"/>
                <w:vertAlign w:val="superscript"/>
                <w:lang w:val="en-US" w:eastAsia="zh-CN"/>
              </w:rPr>
              <w:t>7</w:t>
            </w:r>
          </w:p>
          <w:p w14:paraId="5D24DE38" w14:textId="77777777" w:rsidR="00E060BF" w:rsidRPr="00480423" w:rsidRDefault="00E060BF" w:rsidP="00AF6673">
            <w:pPr>
              <w:pStyle w:val="TAC"/>
              <w:rPr>
                <w:rFonts w:eastAsia="MS Mincho"/>
                <w:lang w:val="en-US" w:eastAsia="zh-CN"/>
              </w:rPr>
            </w:pPr>
            <w:r w:rsidRPr="00877DF1">
              <w:rPr>
                <w:rFonts w:eastAsiaTheme="minorEastAsia"/>
                <w:lang w:val="sv-SE"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A6DF663" w14:textId="77777777" w:rsidR="00E060BF" w:rsidRPr="00480423" w:rsidRDefault="00E060BF" w:rsidP="00AF6673">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923153" w14:textId="77777777" w:rsidR="00E060BF" w:rsidRPr="00480423" w:rsidRDefault="00E060BF" w:rsidP="00AF6673">
            <w:pPr>
              <w:pStyle w:val="TAC"/>
              <w:rPr>
                <w:rFonts w:eastAsia="DengXian"/>
                <w:lang w:val="en-US" w:eastAsia="zh-CN"/>
              </w:rPr>
            </w:pPr>
            <w:r w:rsidRPr="00480423">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5E7AEC35"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572ABF26" w14:textId="77777777" w:rsidTr="005A0D4C">
        <w:trPr>
          <w:trHeight w:val="29"/>
        </w:trPr>
        <w:tc>
          <w:tcPr>
            <w:tcW w:w="3066" w:type="dxa"/>
            <w:tcBorders>
              <w:top w:val="nil"/>
              <w:left w:val="single" w:sz="4" w:space="0" w:color="auto"/>
              <w:bottom w:val="nil"/>
              <w:right w:val="single" w:sz="4" w:space="0" w:color="auto"/>
            </w:tcBorders>
            <w:vAlign w:val="center"/>
          </w:tcPr>
          <w:p w14:paraId="0AE6F0B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8AE3AC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1E65F" w14:textId="77777777" w:rsidR="00E060BF" w:rsidRPr="00480423" w:rsidRDefault="00E060BF" w:rsidP="00AF6673">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5CBF8A93"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340EDB" w14:textId="77777777" w:rsidR="00E060BF" w:rsidRPr="00480423" w:rsidRDefault="00E060BF" w:rsidP="00AF6673">
            <w:pPr>
              <w:pStyle w:val="TAC"/>
              <w:rPr>
                <w:rFonts w:eastAsia="MS Mincho"/>
                <w:lang w:val="en-US" w:eastAsia="zh-CN"/>
              </w:rPr>
            </w:pPr>
          </w:p>
        </w:tc>
      </w:tr>
      <w:tr w:rsidR="00E060BF" w:rsidRPr="00480423" w14:paraId="41B246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F3FB9C"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4084B3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B4C83" w14:textId="77777777" w:rsidR="00E060BF" w:rsidRPr="00480423" w:rsidRDefault="00E060BF" w:rsidP="00AF6673">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26F2FFE7"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5350113E" w14:textId="77777777" w:rsidR="00E060BF" w:rsidRPr="00480423" w:rsidRDefault="00E060BF" w:rsidP="00AF6673">
            <w:pPr>
              <w:pStyle w:val="TAC"/>
              <w:rPr>
                <w:rFonts w:eastAsia="MS Mincho"/>
                <w:lang w:val="en-US" w:eastAsia="zh-CN"/>
              </w:rPr>
            </w:pPr>
          </w:p>
        </w:tc>
      </w:tr>
      <w:tr w:rsidR="00E060BF" w:rsidRPr="00480423" w14:paraId="2149C44A" w14:textId="77777777" w:rsidTr="005A0D4C">
        <w:trPr>
          <w:trHeight w:val="29"/>
        </w:trPr>
        <w:tc>
          <w:tcPr>
            <w:tcW w:w="3066" w:type="dxa"/>
            <w:tcBorders>
              <w:top w:val="nil"/>
              <w:left w:val="single" w:sz="4" w:space="0" w:color="auto"/>
              <w:bottom w:val="nil"/>
              <w:right w:val="single" w:sz="4" w:space="0" w:color="auto"/>
            </w:tcBorders>
          </w:tcPr>
          <w:p w14:paraId="6F4A4114" w14:textId="77777777" w:rsidR="00E060BF" w:rsidRPr="00480423" w:rsidRDefault="00E060BF" w:rsidP="00AF6673">
            <w:pPr>
              <w:pStyle w:val="TAC"/>
              <w:rPr>
                <w:rFonts w:eastAsia="MS Mincho"/>
                <w:lang w:val="en-US" w:eastAsia="zh-CN"/>
              </w:rPr>
            </w:pPr>
            <w:r w:rsidRPr="00480423">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0EAF87A4" w14:textId="77777777" w:rsidR="00E060BF" w:rsidRPr="00480423" w:rsidRDefault="00E060BF" w:rsidP="00AF6673">
            <w:pPr>
              <w:pStyle w:val="TAC"/>
              <w:rPr>
                <w:rFonts w:eastAsia="MS Mincho"/>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EF35D4A"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4EE15C" w14:textId="77777777" w:rsidR="00E060BF" w:rsidRPr="00480423" w:rsidRDefault="00E060BF" w:rsidP="00AF6673">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42285B77" w14:textId="77777777" w:rsidR="00E060BF" w:rsidRPr="00480423" w:rsidRDefault="00E060BF" w:rsidP="00AF6673">
            <w:pPr>
              <w:pStyle w:val="TAC"/>
              <w:rPr>
                <w:rFonts w:eastAsia="MS Mincho"/>
                <w:lang w:val="en-US" w:eastAsia="zh-CN"/>
              </w:rPr>
            </w:pPr>
            <w:r w:rsidRPr="00480423">
              <w:rPr>
                <w:rFonts w:eastAsia="MS Mincho"/>
                <w:kern w:val="2"/>
                <w:szCs w:val="22"/>
                <w:lang w:val="en-US" w:eastAsia="zh-CN"/>
              </w:rPr>
              <w:t>0</w:t>
            </w:r>
          </w:p>
        </w:tc>
      </w:tr>
      <w:tr w:rsidR="00E060BF" w:rsidRPr="00480423" w14:paraId="558984D3" w14:textId="77777777" w:rsidTr="005A0D4C">
        <w:trPr>
          <w:trHeight w:val="29"/>
        </w:trPr>
        <w:tc>
          <w:tcPr>
            <w:tcW w:w="3066" w:type="dxa"/>
            <w:tcBorders>
              <w:top w:val="nil"/>
              <w:left w:val="single" w:sz="4" w:space="0" w:color="auto"/>
              <w:bottom w:val="nil"/>
              <w:right w:val="single" w:sz="4" w:space="0" w:color="auto"/>
            </w:tcBorders>
          </w:tcPr>
          <w:p w14:paraId="25FC1F7B"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45067E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002C8"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A678D06" w14:textId="77777777" w:rsidR="00E060BF" w:rsidRPr="00480423" w:rsidRDefault="00E060BF" w:rsidP="00AF6673">
            <w:pPr>
              <w:pStyle w:val="TAC"/>
              <w:rPr>
                <w:rFonts w:eastAsiaTheme="minorEastAsia"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1199D4E8" w14:textId="77777777" w:rsidR="00E060BF" w:rsidRPr="00480423" w:rsidRDefault="00E060BF" w:rsidP="00AF6673">
            <w:pPr>
              <w:pStyle w:val="TAC"/>
              <w:rPr>
                <w:rFonts w:eastAsia="MS Mincho"/>
                <w:lang w:val="en-US" w:eastAsia="zh-CN"/>
              </w:rPr>
            </w:pPr>
          </w:p>
        </w:tc>
      </w:tr>
      <w:tr w:rsidR="00E060BF" w:rsidRPr="00480423" w14:paraId="4B6690F4" w14:textId="77777777" w:rsidTr="005A0D4C">
        <w:trPr>
          <w:trHeight w:val="29"/>
        </w:trPr>
        <w:tc>
          <w:tcPr>
            <w:tcW w:w="3066" w:type="dxa"/>
            <w:tcBorders>
              <w:top w:val="nil"/>
              <w:left w:val="single" w:sz="4" w:space="0" w:color="auto"/>
              <w:bottom w:val="single" w:sz="4" w:space="0" w:color="auto"/>
              <w:right w:val="single" w:sz="4" w:space="0" w:color="auto"/>
            </w:tcBorders>
          </w:tcPr>
          <w:p w14:paraId="17B9638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E2AFEF7"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41EED"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A331BA" w14:textId="77777777" w:rsidR="00E060BF" w:rsidRPr="00480423" w:rsidRDefault="00E060BF" w:rsidP="00AF6673">
            <w:pPr>
              <w:pStyle w:val="TAC"/>
              <w:rPr>
                <w:rFonts w:eastAsiaTheme="minorEastAsia"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CB79F4A" w14:textId="77777777" w:rsidR="00E060BF" w:rsidRPr="00480423" w:rsidRDefault="00E060BF" w:rsidP="00AF6673">
            <w:pPr>
              <w:pStyle w:val="TAC"/>
              <w:rPr>
                <w:rFonts w:eastAsia="MS Mincho"/>
                <w:lang w:val="en-US" w:eastAsia="zh-CN"/>
              </w:rPr>
            </w:pPr>
          </w:p>
        </w:tc>
      </w:tr>
      <w:tr w:rsidR="00E060BF" w:rsidRPr="00480423" w14:paraId="30619DA5" w14:textId="77777777" w:rsidTr="005A0D4C">
        <w:trPr>
          <w:trHeight w:val="29"/>
        </w:trPr>
        <w:tc>
          <w:tcPr>
            <w:tcW w:w="3066" w:type="dxa"/>
            <w:tcBorders>
              <w:top w:val="single" w:sz="4" w:space="0" w:color="auto"/>
              <w:left w:val="single" w:sz="4" w:space="0" w:color="auto"/>
              <w:bottom w:val="nil"/>
              <w:right w:val="single" w:sz="4" w:space="0" w:color="auto"/>
            </w:tcBorders>
          </w:tcPr>
          <w:p w14:paraId="38D3CDE3" w14:textId="77777777" w:rsidR="00E060BF" w:rsidRPr="00480423" w:rsidRDefault="00E060BF" w:rsidP="00AF6673">
            <w:pPr>
              <w:pStyle w:val="TAC"/>
              <w:rPr>
                <w:color w:val="000000"/>
                <w:lang w:eastAsia="zh-CN"/>
              </w:rPr>
            </w:pPr>
            <w:r w:rsidRPr="00C30686">
              <w:rPr>
                <w:lang w:eastAsia="zh-CN"/>
              </w:rPr>
              <w:t>CA_n3A-n38A-n</w:t>
            </w:r>
            <w:r>
              <w:rPr>
                <w:lang w:eastAsia="zh-CN"/>
              </w:rPr>
              <w:t>78</w:t>
            </w:r>
            <w:r w:rsidRPr="00C30686">
              <w:rPr>
                <w:lang w:eastAsia="zh-CN"/>
              </w:rPr>
              <w:t>A</w:t>
            </w:r>
          </w:p>
        </w:tc>
        <w:tc>
          <w:tcPr>
            <w:tcW w:w="2712" w:type="dxa"/>
            <w:tcBorders>
              <w:top w:val="single" w:sz="4" w:space="0" w:color="auto"/>
              <w:left w:val="single" w:sz="4" w:space="0" w:color="auto"/>
              <w:bottom w:val="nil"/>
              <w:right w:val="single" w:sz="4" w:space="0" w:color="auto"/>
            </w:tcBorders>
            <w:vAlign w:val="center"/>
          </w:tcPr>
          <w:p w14:paraId="308E50DC" w14:textId="77777777" w:rsidR="00E060BF" w:rsidRPr="00480423" w:rsidRDefault="00E060BF" w:rsidP="00AF6673">
            <w:pPr>
              <w:pStyle w:val="TAC"/>
              <w:rPr>
                <w:rFonts w:eastAsiaTheme="minorEastAsia" w:cs="Arial"/>
                <w:szCs w:val="18"/>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EC0E821" w14:textId="77777777" w:rsidR="00E060BF" w:rsidRPr="00480423" w:rsidRDefault="00E060BF" w:rsidP="00AF6673">
            <w:pPr>
              <w:pStyle w:val="TAC"/>
              <w:rPr>
                <w:rFonts w:eastAsiaTheme="minorEastAsia" w:cs="Arial"/>
                <w:color w:val="000000"/>
              </w:rPr>
            </w:pPr>
            <w:r w:rsidRPr="00C30686">
              <w:rPr>
                <w:rFonts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961C85" w14:textId="77777777" w:rsidR="00E060BF" w:rsidRPr="00480423" w:rsidRDefault="00E060BF" w:rsidP="00AF6673">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7ED0EEAF" w14:textId="77777777" w:rsidR="00E060BF" w:rsidRPr="00480423" w:rsidRDefault="00E060BF" w:rsidP="00AF6673">
            <w:pPr>
              <w:pStyle w:val="TAC"/>
              <w:rPr>
                <w:rFonts w:eastAsiaTheme="minorEastAsia"/>
                <w:szCs w:val="18"/>
                <w:lang w:val="en-US" w:eastAsia="zh-CN"/>
              </w:rPr>
            </w:pPr>
            <w:r w:rsidRPr="00C30686">
              <w:rPr>
                <w:rFonts w:eastAsia="MS Mincho"/>
                <w:kern w:val="2"/>
                <w:szCs w:val="22"/>
                <w:lang w:val="en-US" w:eastAsia="zh-CN"/>
              </w:rPr>
              <w:t>0</w:t>
            </w:r>
          </w:p>
        </w:tc>
      </w:tr>
      <w:tr w:rsidR="00E060BF" w:rsidRPr="00480423" w14:paraId="195A8036" w14:textId="77777777" w:rsidTr="005A0D4C">
        <w:trPr>
          <w:trHeight w:val="29"/>
        </w:trPr>
        <w:tc>
          <w:tcPr>
            <w:tcW w:w="3066" w:type="dxa"/>
            <w:tcBorders>
              <w:top w:val="nil"/>
              <w:left w:val="single" w:sz="4" w:space="0" w:color="auto"/>
              <w:bottom w:val="nil"/>
              <w:right w:val="single" w:sz="4" w:space="0" w:color="auto"/>
            </w:tcBorders>
          </w:tcPr>
          <w:p w14:paraId="2BE99657"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3B39417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0BB4F" w14:textId="77777777" w:rsidR="00E060BF" w:rsidRPr="00480423" w:rsidRDefault="00E060BF" w:rsidP="00AF6673">
            <w:pPr>
              <w:pStyle w:val="TAC"/>
              <w:rPr>
                <w:rFonts w:eastAsiaTheme="minorEastAsia" w:cs="Arial"/>
                <w:color w:val="000000"/>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16E9A12" w14:textId="77777777" w:rsidR="00E060BF" w:rsidRPr="00480423" w:rsidRDefault="00E060BF" w:rsidP="00AF6673">
            <w:pPr>
              <w:pStyle w:val="TAC"/>
              <w:rPr>
                <w:rFonts w:eastAsiaTheme="minorEastAsia"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7B196C3E" w14:textId="77777777" w:rsidR="00E060BF" w:rsidRPr="00480423" w:rsidRDefault="00E060BF" w:rsidP="00AF6673">
            <w:pPr>
              <w:pStyle w:val="TAC"/>
              <w:rPr>
                <w:rFonts w:eastAsiaTheme="minorEastAsia"/>
                <w:szCs w:val="18"/>
                <w:lang w:val="en-US" w:eastAsia="zh-CN"/>
              </w:rPr>
            </w:pPr>
          </w:p>
        </w:tc>
      </w:tr>
      <w:tr w:rsidR="00E060BF" w:rsidRPr="00480423" w14:paraId="15B602FA" w14:textId="77777777" w:rsidTr="005A0D4C">
        <w:trPr>
          <w:trHeight w:val="29"/>
        </w:trPr>
        <w:tc>
          <w:tcPr>
            <w:tcW w:w="3066" w:type="dxa"/>
            <w:tcBorders>
              <w:top w:val="nil"/>
              <w:left w:val="single" w:sz="4" w:space="0" w:color="auto"/>
              <w:bottom w:val="single" w:sz="4" w:space="0" w:color="auto"/>
              <w:right w:val="single" w:sz="4" w:space="0" w:color="auto"/>
            </w:tcBorders>
          </w:tcPr>
          <w:p w14:paraId="3FF54A7E"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037AA6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1EB98" w14:textId="77777777" w:rsidR="00E060BF" w:rsidRPr="00480423" w:rsidRDefault="00E060BF" w:rsidP="00AF6673">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307F173" w14:textId="77777777" w:rsidR="00E060BF" w:rsidRPr="00480423" w:rsidRDefault="00E060BF" w:rsidP="00AF6673">
            <w:pPr>
              <w:pStyle w:val="TAC"/>
              <w:rPr>
                <w:rFonts w:eastAsiaTheme="minorEastAsia"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02C68A58" w14:textId="77777777" w:rsidR="00E060BF" w:rsidRPr="00480423" w:rsidRDefault="00E060BF" w:rsidP="00AF6673">
            <w:pPr>
              <w:pStyle w:val="TAC"/>
              <w:rPr>
                <w:rFonts w:eastAsiaTheme="minorEastAsia"/>
                <w:szCs w:val="18"/>
                <w:lang w:val="en-US" w:eastAsia="zh-CN"/>
              </w:rPr>
            </w:pPr>
          </w:p>
        </w:tc>
      </w:tr>
      <w:tr w:rsidR="00E060BF" w:rsidRPr="00480423" w14:paraId="458F373C" w14:textId="77777777" w:rsidTr="005A0D4C">
        <w:trPr>
          <w:trHeight w:val="29"/>
        </w:trPr>
        <w:tc>
          <w:tcPr>
            <w:tcW w:w="3066" w:type="dxa"/>
            <w:tcBorders>
              <w:top w:val="single" w:sz="4" w:space="0" w:color="auto"/>
              <w:left w:val="single" w:sz="4" w:space="0" w:color="auto"/>
              <w:bottom w:val="nil"/>
              <w:right w:val="single" w:sz="4" w:space="0" w:color="auto"/>
            </w:tcBorders>
          </w:tcPr>
          <w:p w14:paraId="029CDC5C" w14:textId="77777777" w:rsidR="00E060BF" w:rsidRPr="00480423" w:rsidRDefault="00E060BF" w:rsidP="00AF6673">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2712" w:type="dxa"/>
            <w:tcBorders>
              <w:top w:val="single" w:sz="4" w:space="0" w:color="auto"/>
              <w:left w:val="single" w:sz="4" w:space="0" w:color="auto"/>
              <w:bottom w:val="nil"/>
              <w:right w:val="single" w:sz="4" w:space="0" w:color="auto"/>
            </w:tcBorders>
            <w:vAlign w:val="center"/>
          </w:tcPr>
          <w:p w14:paraId="56BE6DFE" w14:textId="77777777" w:rsidR="00E060BF" w:rsidRDefault="00E060BF" w:rsidP="00AF6673">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628E886F" w14:textId="77777777" w:rsidR="00E060BF" w:rsidRDefault="00E060BF" w:rsidP="00AF6673">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114EF08" w14:textId="77777777" w:rsidR="00E060BF" w:rsidRPr="00480423" w:rsidRDefault="00E060BF" w:rsidP="00AF6673">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22BE2D" w14:textId="77777777" w:rsidR="00E060BF" w:rsidRPr="00480423" w:rsidRDefault="00E060BF" w:rsidP="00AF6673">
            <w:pPr>
              <w:pStyle w:val="TAC"/>
              <w:rPr>
                <w:rFonts w:eastAsiaTheme="minorEastAsia" w:cs="Arial"/>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tcPr>
          <w:p w14:paraId="2EE6ADFF" w14:textId="77777777" w:rsidR="00E060BF" w:rsidRPr="00480423" w:rsidRDefault="00E060BF" w:rsidP="00AF6673">
            <w:pPr>
              <w:pStyle w:val="TAC"/>
              <w:rPr>
                <w:rFonts w:eastAsiaTheme="minorEastAsia" w:cs="Arial"/>
                <w:szCs w:val="18"/>
              </w:rPr>
            </w:pPr>
            <w:r w:rsidRPr="00307074">
              <w:rPr>
                <w:rFonts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2ADEDF8" w14:textId="77777777" w:rsidR="00E060BF" w:rsidRPr="00480423" w:rsidRDefault="00E060BF" w:rsidP="00AF6673">
            <w:pPr>
              <w:pStyle w:val="TAC"/>
              <w:rPr>
                <w:rFonts w:eastAsiaTheme="minorEastAsia"/>
                <w:szCs w:val="18"/>
                <w:lang w:val="en-US" w:eastAsia="zh-CN"/>
              </w:rPr>
            </w:pPr>
            <w:r>
              <w:rPr>
                <w:rFonts w:hint="eastAsia"/>
                <w:szCs w:val="18"/>
                <w:lang w:val="en-US" w:eastAsia="zh-CN"/>
              </w:rPr>
              <w:t>0</w:t>
            </w:r>
          </w:p>
        </w:tc>
      </w:tr>
      <w:tr w:rsidR="00E060BF" w:rsidRPr="00480423" w14:paraId="7BED81CC" w14:textId="77777777" w:rsidTr="005A0D4C">
        <w:trPr>
          <w:trHeight w:val="29"/>
        </w:trPr>
        <w:tc>
          <w:tcPr>
            <w:tcW w:w="3066" w:type="dxa"/>
            <w:tcBorders>
              <w:top w:val="nil"/>
              <w:left w:val="single" w:sz="4" w:space="0" w:color="auto"/>
              <w:bottom w:val="nil"/>
              <w:right w:val="single" w:sz="4" w:space="0" w:color="auto"/>
            </w:tcBorders>
            <w:vAlign w:val="center"/>
          </w:tcPr>
          <w:p w14:paraId="2246C11B"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F6AE72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27B71" w14:textId="77777777" w:rsidR="00E060BF" w:rsidRPr="00480423" w:rsidRDefault="00E060BF" w:rsidP="00AF6673">
            <w:pPr>
              <w:pStyle w:val="TAC"/>
              <w:rPr>
                <w:rFonts w:eastAsiaTheme="minorEastAsia" w:cs="Arial"/>
                <w:color w:val="000000"/>
              </w:rPr>
            </w:pPr>
            <w:r>
              <w:rPr>
                <w:color w:val="000000"/>
              </w:rPr>
              <w:t>n40</w:t>
            </w:r>
          </w:p>
        </w:tc>
        <w:tc>
          <w:tcPr>
            <w:tcW w:w="4191" w:type="dxa"/>
            <w:tcBorders>
              <w:top w:val="single" w:sz="4" w:space="0" w:color="auto"/>
              <w:left w:val="single" w:sz="4" w:space="0" w:color="auto"/>
              <w:bottom w:val="single" w:sz="4" w:space="0" w:color="auto"/>
              <w:right w:val="single" w:sz="4" w:space="0" w:color="auto"/>
            </w:tcBorders>
          </w:tcPr>
          <w:p w14:paraId="12B66157" w14:textId="77777777" w:rsidR="00E060BF" w:rsidRPr="00480423" w:rsidRDefault="00E060BF" w:rsidP="00AF6673">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9C0FE6D" w14:textId="77777777" w:rsidR="00E060BF" w:rsidRPr="00480423" w:rsidRDefault="00E060BF" w:rsidP="00AF6673">
            <w:pPr>
              <w:pStyle w:val="TAC"/>
              <w:rPr>
                <w:rFonts w:eastAsiaTheme="minorEastAsia"/>
                <w:szCs w:val="18"/>
                <w:lang w:val="en-US" w:eastAsia="zh-CN"/>
              </w:rPr>
            </w:pPr>
          </w:p>
        </w:tc>
      </w:tr>
      <w:tr w:rsidR="00E060BF" w:rsidRPr="00480423" w14:paraId="53A210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996605"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4EBB1D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2981D" w14:textId="77777777" w:rsidR="00E060BF" w:rsidRPr="00480423" w:rsidRDefault="00E060BF" w:rsidP="00AF6673">
            <w:pPr>
              <w:pStyle w:val="TAC"/>
              <w:rPr>
                <w:rFonts w:eastAsiaTheme="minorEastAsia" w:cs="Arial"/>
                <w:color w:val="000000"/>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16278E8" w14:textId="77777777" w:rsidR="00E060BF" w:rsidRPr="00480423" w:rsidRDefault="00E060BF" w:rsidP="00AF6673">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C55D88" w14:textId="77777777" w:rsidR="00E060BF" w:rsidRPr="00480423" w:rsidRDefault="00E060BF" w:rsidP="00AF6673">
            <w:pPr>
              <w:pStyle w:val="TAC"/>
              <w:rPr>
                <w:rFonts w:eastAsiaTheme="minorEastAsia"/>
                <w:szCs w:val="18"/>
                <w:lang w:val="en-US" w:eastAsia="zh-CN"/>
              </w:rPr>
            </w:pPr>
          </w:p>
        </w:tc>
      </w:tr>
      <w:tr w:rsidR="00E060BF" w:rsidRPr="00480423" w14:paraId="4472CC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726094" w14:textId="77777777" w:rsidR="00E060BF" w:rsidRPr="00480423" w:rsidRDefault="00E060BF" w:rsidP="00AF6673">
            <w:pPr>
              <w:pStyle w:val="TAC"/>
              <w:rPr>
                <w:rFonts w:eastAsia="MS Mincho"/>
                <w:lang w:val="en-US" w:eastAsia="zh-CN"/>
              </w:rPr>
            </w:pPr>
            <w:r w:rsidRPr="00480423">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3DEFB6C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CA_n3A-n40A</w:t>
            </w:r>
          </w:p>
          <w:p w14:paraId="3042CB4D" w14:textId="77777777" w:rsidR="00E060BF" w:rsidRPr="00480423" w:rsidRDefault="00E060BF" w:rsidP="00AF6673">
            <w:pPr>
              <w:pStyle w:val="TAC"/>
              <w:rPr>
                <w:rFonts w:eastAsia="MS Mincho"/>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D7E23DD" w14:textId="77777777" w:rsidR="00E060BF" w:rsidRPr="00480423" w:rsidRDefault="00E060BF" w:rsidP="00AF6673">
            <w:pPr>
              <w:pStyle w:val="TAC"/>
              <w:rPr>
                <w:rFonts w:eastAsiaTheme="minorEastAsia" w:cs="Arial"/>
                <w:szCs w:val="18"/>
                <w:lang w:eastAsia="en-GB"/>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32956D"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E9B3CA8" w14:textId="77777777" w:rsidR="00E060BF" w:rsidRPr="00480423" w:rsidRDefault="00E060BF" w:rsidP="00AF6673">
            <w:pPr>
              <w:pStyle w:val="TAC"/>
              <w:rPr>
                <w:rFonts w:eastAsia="MS Mincho"/>
                <w:lang w:val="en-US" w:eastAsia="zh-CN"/>
              </w:rPr>
            </w:pPr>
            <w:r w:rsidRPr="00480423">
              <w:rPr>
                <w:rFonts w:eastAsiaTheme="minorEastAsia" w:hint="eastAsia"/>
                <w:szCs w:val="18"/>
                <w:lang w:val="en-US" w:eastAsia="zh-CN"/>
              </w:rPr>
              <w:t>0</w:t>
            </w:r>
          </w:p>
        </w:tc>
      </w:tr>
      <w:tr w:rsidR="00E060BF" w:rsidRPr="00480423" w14:paraId="48C6FF54" w14:textId="77777777" w:rsidTr="005A0D4C">
        <w:trPr>
          <w:trHeight w:val="29"/>
        </w:trPr>
        <w:tc>
          <w:tcPr>
            <w:tcW w:w="3066" w:type="dxa"/>
            <w:tcBorders>
              <w:top w:val="nil"/>
              <w:left w:val="single" w:sz="4" w:space="0" w:color="auto"/>
              <w:bottom w:val="nil"/>
              <w:right w:val="single" w:sz="4" w:space="0" w:color="auto"/>
            </w:tcBorders>
            <w:vAlign w:val="center"/>
          </w:tcPr>
          <w:p w14:paraId="031C31AE"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BAA9841" w14:textId="77777777" w:rsidR="00E060BF" w:rsidRPr="00480423" w:rsidRDefault="00E060BF" w:rsidP="00AF6673">
            <w:pPr>
              <w:pStyle w:val="TAC"/>
              <w:rPr>
                <w:rFonts w:eastAsia="MS Mincho"/>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A9FF0BA" w14:textId="77777777" w:rsidR="00E060BF" w:rsidRPr="00480423" w:rsidRDefault="00E060BF" w:rsidP="00AF6673">
            <w:pPr>
              <w:pStyle w:val="TAC"/>
              <w:rPr>
                <w:rFonts w:eastAsiaTheme="minorEastAsia" w:cs="Arial"/>
                <w:szCs w:val="18"/>
                <w:lang w:eastAsia="en-GB"/>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E2C465"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A9532B3" w14:textId="77777777" w:rsidR="00E060BF" w:rsidRPr="00480423" w:rsidRDefault="00E060BF" w:rsidP="00AF6673">
            <w:pPr>
              <w:pStyle w:val="TAC"/>
              <w:rPr>
                <w:rFonts w:eastAsia="MS Mincho"/>
                <w:lang w:val="en-US" w:eastAsia="zh-CN"/>
              </w:rPr>
            </w:pPr>
          </w:p>
        </w:tc>
      </w:tr>
      <w:tr w:rsidR="00E060BF" w:rsidRPr="00480423" w14:paraId="4753FA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3E0E9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8C1640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67551" w14:textId="77777777" w:rsidR="00E060BF" w:rsidRPr="00480423" w:rsidRDefault="00E060BF" w:rsidP="00AF6673">
            <w:pPr>
              <w:pStyle w:val="TAC"/>
              <w:rPr>
                <w:rFonts w:eastAsiaTheme="minorEastAsia" w:cs="Arial"/>
                <w:szCs w:val="18"/>
                <w:lang w:eastAsia="en-GB"/>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46FA767"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75E15F" w14:textId="77777777" w:rsidR="00E060BF" w:rsidRPr="00480423" w:rsidRDefault="00E060BF" w:rsidP="00AF6673">
            <w:pPr>
              <w:pStyle w:val="TAC"/>
              <w:rPr>
                <w:rFonts w:eastAsia="MS Mincho"/>
                <w:lang w:val="en-US" w:eastAsia="zh-CN"/>
              </w:rPr>
            </w:pPr>
          </w:p>
        </w:tc>
      </w:tr>
      <w:tr w:rsidR="00E060BF" w:rsidRPr="00480423" w14:paraId="7C2CDA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B3D23E" w14:textId="77777777" w:rsidR="00E060BF" w:rsidRPr="00480423" w:rsidRDefault="00E060BF" w:rsidP="00AF667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C959DCB" w14:textId="77777777" w:rsidR="00E060BF" w:rsidRPr="00650DB4" w:rsidRDefault="00E060BF" w:rsidP="00AF6673">
            <w:pPr>
              <w:pStyle w:val="TAC"/>
              <w:rPr>
                <w:rFonts w:eastAsia="Yu Mincho"/>
                <w:lang w:val="en-US" w:eastAsia="ja-JP"/>
              </w:rPr>
            </w:pPr>
            <w:r w:rsidRPr="00650DB4">
              <w:rPr>
                <w:rFonts w:eastAsia="Yu Mincho"/>
                <w:lang w:val="en-US" w:eastAsia="ja-JP"/>
              </w:rPr>
              <w:t>n77</w:t>
            </w:r>
            <w:r w:rsidRPr="00650DB4">
              <w:rPr>
                <w:rFonts w:eastAsia="Yu Mincho"/>
                <w:vertAlign w:val="superscript"/>
                <w:lang w:val="en-US" w:eastAsia="ja-JP"/>
              </w:rPr>
              <w:t>7,9</w:t>
            </w:r>
          </w:p>
          <w:p w14:paraId="52D34598" w14:textId="77777777" w:rsidR="00E060BF" w:rsidRPr="00650DB4" w:rsidRDefault="00E060BF" w:rsidP="00AF6673">
            <w:pPr>
              <w:pStyle w:val="TAC"/>
              <w:rPr>
                <w:rFonts w:eastAsia="Yu Mincho"/>
                <w:lang w:val="en-US" w:eastAsia="ja-JP"/>
              </w:rPr>
            </w:pPr>
            <w:r w:rsidRPr="00650DB4">
              <w:rPr>
                <w:rFonts w:eastAsia="Yu Mincho"/>
                <w:lang w:val="en-US" w:eastAsia="ja-JP"/>
              </w:rPr>
              <w:t>n79</w:t>
            </w:r>
            <w:r w:rsidRPr="00650DB4">
              <w:rPr>
                <w:rFonts w:eastAsia="Yu Mincho"/>
                <w:vertAlign w:val="superscript"/>
                <w:lang w:val="en-US" w:eastAsia="ja-JP"/>
              </w:rPr>
              <w:t>7,9</w:t>
            </w:r>
          </w:p>
          <w:p w14:paraId="0E21B1B0" w14:textId="77777777" w:rsidR="00E060BF" w:rsidRPr="004A4936" w:rsidRDefault="00E060BF" w:rsidP="00AF6673">
            <w:pPr>
              <w:pStyle w:val="TAC"/>
              <w:rPr>
                <w:rFonts w:eastAsia="MS Mincho"/>
                <w:lang w:val="en-US" w:eastAsia="zh-CN"/>
              </w:rPr>
            </w:pPr>
            <w:r w:rsidRPr="00650DB4">
              <w:rPr>
                <w:rFonts w:eastAsiaTheme="minorEastAsia"/>
                <w:lang w:val="en-US" w:eastAsia="zh-CN"/>
              </w:rPr>
              <w:t>CA_n3A-n77A</w:t>
            </w:r>
            <w:r w:rsidRPr="004A4936">
              <w:rPr>
                <w:rFonts w:eastAsiaTheme="minorEastAsia" w:cs="Arial"/>
                <w:vertAlign w:val="superscript"/>
                <w:lang w:val="en-US"/>
              </w:rPr>
              <w:t>7</w:t>
            </w:r>
          </w:p>
          <w:p w14:paraId="3DAA5BC5"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4A4936">
              <w:rPr>
                <w:rFonts w:eastAsiaTheme="minorEastAsia" w:cs="Arial"/>
                <w:vertAlign w:val="superscript"/>
                <w:lang w:val="en-US"/>
              </w:rPr>
              <w:t>7</w:t>
            </w:r>
          </w:p>
          <w:p w14:paraId="4B8F5C33" w14:textId="77777777" w:rsidR="00E060BF" w:rsidRPr="00480423" w:rsidRDefault="00E060BF" w:rsidP="00AF6673">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D0DCE1" w14:textId="77777777" w:rsidR="00E060BF" w:rsidRPr="00480423" w:rsidRDefault="00E060BF" w:rsidP="00AF6673">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B68119"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83825D"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13775A06" w14:textId="77777777" w:rsidTr="005A0D4C">
        <w:trPr>
          <w:trHeight w:val="29"/>
        </w:trPr>
        <w:tc>
          <w:tcPr>
            <w:tcW w:w="3066" w:type="dxa"/>
            <w:tcBorders>
              <w:top w:val="nil"/>
              <w:left w:val="single" w:sz="4" w:space="0" w:color="auto"/>
              <w:bottom w:val="nil"/>
              <w:right w:val="single" w:sz="4" w:space="0" w:color="auto"/>
            </w:tcBorders>
            <w:vAlign w:val="center"/>
          </w:tcPr>
          <w:p w14:paraId="5FD80905"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DDEEAF1"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80F7E"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A73D00"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ADBF5F3" w14:textId="77777777" w:rsidR="00E060BF" w:rsidRPr="00480423" w:rsidRDefault="00E060BF" w:rsidP="00AF6673">
            <w:pPr>
              <w:pStyle w:val="TAC"/>
              <w:rPr>
                <w:rFonts w:eastAsia="MS Mincho"/>
                <w:lang w:val="en-US" w:eastAsia="zh-CN"/>
              </w:rPr>
            </w:pPr>
          </w:p>
        </w:tc>
      </w:tr>
      <w:tr w:rsidR="00E060BF" w:rsidRPr="00480423" w14:paraId="031391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C55DA3"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2A61EA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3418A"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26268C"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6A1AA6B" w14:textId="77777777" w:rsidR="00E060BF" w:rsidRPr="00480423" w:rsidRDefault="00E060BF" w:rsidP="00AF6673">
            <w:pPr>
              <w:pStyle w:val="TAC"/>
              <w:rPr>
                <w:rFonts w:eastAsia="MS Mincho"/>
                <w:lang w:val="en-US" w:eastAsia="zh-CN"/>
              </w:rPr>
            </w:pPr>
          </w:p>
        </w:tc>
      </w:tr>
      <w:tr w:rsidR="00E060BF" w:rsidRPr="00480423" w14:paraId="1B70910F" w14:textId="77777777" w:rsidTr="005A0D4C">
        <w:trPr>
          <w:trHeight w:val="29"/>
        </w:trPr>
        <w:tc>
          <w:tcPr>
            <w:tcW w:w="3066" w:type="dxa"/>
            <w:tcBorders>
              <w:top w:val="nil"/>
              <w:left w:val="single" w:sz="4" w:space="0" w:color="auto"/>
              <w:bottom w:val="nil"/>
              <w:right w:val="single" w:sz="4" w:space="0" w:color="auto"/>
            </w:tcBorders>
            <w:vAlign w:val="center"/>
          </w:tcPr>
          <w:p w14:paraId="20BD0D28" w14:textId="77777777" w:rsidR="00E060BF" w:rsidRPr="00480423" w:rsidRDefault="00E060BF" w:rsidP="00AF667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FAE85FD" w14:textId="77777777" w:rsidR="00E060BF" w:rsidRPr="00650DB4" w:rsidRDefault="00E060BF" w:rsidP="00AF6673">
            <w:pPr>
              <w:pStyle w:val="TAC"/>
              <w:rPr>
                <w:rFonts w:eastAsia="Yu Mincho"/>
                <w:lang w:val="en-US" w:eastAsia="ja-JP"/>
              </w:rPr>
            </w:pPr>
            <w:r w:rsidRPr="00650DB4">
              <w:rPr>
                <w:rFonts w:eastAsia="Yu Mincho"/>
                <w:lang w:val="en-US" w:eastAsia="ja-JP"/>
              </w:rPr>
              <w:t>n77</w:t>
            </w:r>
            <w:r w:rsidRPr="00650DB4">
              <w:rPr>
                <w:rFonts w:eastAsia="Yu Mincho"/>
                <w:vertAlign w:val="superscript"/>
                <w:lang w:val="en-US" w:eastAsia="ja-JP"/>
              </w:rPr>
              <w:t>7,9</w:t>
            </w:r>
          </w:p>
          <w:p w14:paraId="3556E5D8" w14:textId="77777777" w:rsidR="00E060BF" w:rsidRPr="00650DB4" w:rsidRDefault="00E060BF" w:rsidP="00AF6673">
            <w:pPr>
              <w:pStyle w:val="TAC"/>
              <w:rPr>
                <w:rFonts w:eastAsia="Yu Mincho"/>
                <w:lang w:val="en-US" w:eastAsia="ja-JP"/>
              </w:rPr>
            </w:pPr>
            <w:r w:rsidRPr="00650DB4">
              <w:rPr>
                <w:rFonts w:eastAsia="Yu Mincho"/>
                <w:lang w:val="en-US" w:eastAsia="ja-JP"/>
              </w:rPr>
              <w:t>n79</w:t>
            </w:r>
            <w:r w:rsidRPr="00650DB4">
              <w:rPr>
                <w:rFonts w:eastAsia="Yu Mincho"/>
                <w:vertAlign w:val="superscript"/>
                <w:lang w:val="en-US" w:eastAsia="ja-JP"/>
              </w:rPr>
              <w:t>7,9</w:t>
            </w:r>
          </w:p>
          <w:p w14:paraId="61BC6C61" w14:textId="77777777" w:rsidR="00E060BF" w:rsidRPr="004A4936" w:rsidRDefault="00E060BF" w:rsidP="00AF6673">
            <w:pPr>
              <w:pStyle w:val="TAC"/>
              <w:rPr>
                <w:rFonts w:eastAsia="MS Mincho"/>
                <w:lang w:val="en-US" w:eastAsia="zh-CN"/>
              </w:rPr>
            </w:pPr>
            <w:r w:rsidRPr="00650DB4">
              <w:rPr>
                <w:rFonts w:eastAsiaTheme="minorEastAsia"/>
                <w:lang w:val="en-US" w:eastAsia="zh-CN"/>
              </w:rPr>
              <w:t>CA_n3A-n77A</w:t>
            </w:r>
            <w:r w:rsidRPr="004A4936">
              <w:rPr>
                <w:rFonts w:eastAsiaTheme="minorEastAsia" w:cs="Arial"/>
                <w:vertAlign w:val="superscript"/>
                <w:lang w:val="en-US"/>
              </w:rPr>
              <w:t>7</w:t>
            </w:r>
          </w:p>
          <w:p w14:paraId="1496A812"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4A4936">
              <w:rPr>
                <w:rFonts w:eastAsiaTheme="minorEastAsia" w:cs="Arial"/>
                <w:vertAlign w:val="superscript"/>
                <w:lang w:val="en-US"/>
              </w:rPr>
              <w:t>7</w:t>
            </w:r>
          </w:p>
          <w:p w14:paraId="72BA846A" w14:textId="77777777" w:rsidR="00E060BF" w:rsidRPr="00480423" w:rsidRDefault="00E060BF" w:rsidP="00AF6673">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76DA74" w14:textId="77777777" w:rsidR="00E060BF" w:rsidRPr="00480423" w:rsidRDefault="00E060BF" w:rsidP="00AF6673">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A78F67"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1350E40"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597D6C70" w14:textId="77777777" w:rsidTr="005A0D4C">
        <w:trPr>
          <w:trHeight w:val="29"/>
        </w:trPr>
        <w:tc>
          <w:tcPr>
            <w:tcW w:w="3066" w:type="dxa"/>
            <w:tcBorders>
              <w:top w:val="nil"/>
              <w:left w:val="single" w:sz="4" w:space="0" w:color="auto"/>
              <w:bottom w:val="nil"/>
              <w:right w:val="single" w:sz="4" w:space="0" w:color="auto"/>
            </w:tcBorders>
            <w:vAlign w:val="center"/>
          </w:tcPr>
          <w:p w14:paraId="4879B4E8"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01DF490"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BE858"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4D3C01"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2703D7E0" w14:textId="77777777" w:rsidR="00E060BF" w:rsidRPr="00480423" w:rsidRDefault="00E060BF" w:rsidP="00AF6673">
            <w:pPr>
              <w:pStyle w:val="TAC"/>
              <w:rPr>
                <w:rFonts w:eastAsia="MS Mincho"/>
                <w:lang w:val="en-US" w:eastAsia="zh-CN"/>
              </w:rPr>
            </w:pPr>
          </w:p>
        </w:tc>
      </w:tr>
      <w:tr w:rsidR="00E060BF" w:rsidRPr="00480423" w14:paraId="10D57E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B5EA24"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CE43EA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50CEC"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0D9BAA"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C19B22E" w14:textId="77777777" w:rsidR="00E060BF" w:rsidRPr="00480423" w:rsidRDefault="00E060BF" w:rsidP="00AF6673">
            <w:pPr>
              <w:pStyle w:val="TAC"/>
              <w:rPr>
                <w:rFonts w:eastAsia="MS Mincho"/>
                <w:lang w:val="en-US" w:eastAsia="zh-CN"/>
              </w:rPr>
            </w:pPr>
          </w:p>
        </w:tc>
      </w:tr>
      <w:tr w:rsidR="00E060BF" w:rsidRPr="00480423" w14:paraId="38AF54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5D3542"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7D11AC4" w14:textId="77777777" w:rsidR="00E060BF" w:rsidRPr="00480423" w:rsidRDefault="00E060BF" w:rsidP="00AF6673">
            <w:pPr>
              <w:pStyle w:val="TAC"/>
              <w:rPr>
                <w:rFonts w:eastAsia="MS Mincho"/>
                <w:lang w:val="en-US" w:eastAsia="zh-CN"/>
              </w:rPr>
            </w:pPr>
            <w:r w:rsidRPr="00650DB4">
              <w:rPr>
                <w:rFonts w:eastAsiaTheme="minorEastAsia"/>
                <w:lang w:val="en-US" w:eastAsia="zh-CN"/>
              </w:rPr>
              <w:t>CA_n3A-n77A</w:t>
            </w:r>
          </w:p>
          <w:p w14:paraId="6BFC995B"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p>
          <w:p w14:paraId="54943530" w14:textId="77777777" w:rsidR="00E060BF" w:rsidRPr="00480423" w:rsidRDefault="00E060BF" w:rsidP="00AF6673">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54C95977"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79FAB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193A861" w14:textId="77777777" w:rsidR="00E060BF" w:rsidRPr="00480423" w:rsidRDefault="00E060BF" w:rsidP="00AF6673">
            <w:pPr>
              <w:pStyle w:val="TAC"/>
              <w:rPr>
                <w:rFonts w:eastAsiaTheme="minorEastAsia"/>
                <w:lang w:val="en-US" w:eastAsia="zh-CN"/>
              </w:rPr>
            </w:pPr>
            <w:r w:rsidRPr="00480423">
              <w:rPr>
                <w:rFonts w:eastAsia="MS Mincho"/>
                <w:lang w:val="en-US" w:eastAsia="zh-CN"/>
              </w:rPr>
              <w:t>0</w:t>
            </w:r>
          </w:p>
        </w:tc>
      </w:tr>
      <w:tr w:rsidR="00E060BF" w:rsidRPr="00480423" w14:paraId="0C1C4F05" w14:textId="77777777" w:rsidTr="005A0D4C">
        <w:trPr>
          <w:trHeight w:val="29"/>
        </w:trPr>
        <w:tc>
          <w:tcPr>
            <w:tcW w:w="3066" w:type="dxa"/>
            <w:tcBorders>
              <w:top w:val="nil"/>
              <w:left w:val="single" w:sz="4" w:space="0" w:color="auto"/>
              <w:bottom w:val="nil"/>
              <w:right w:val="single" w:sz="4" w:space="0" w:color="auto"/>
            </w:tcBorders>
            <w:vAlign w:val="center"/>
          </w:tcPr>
          <w:p w14:paraId="395036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BB6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C465D"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443A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768CA17E" w14:textId="77777777" w:rsidR="00E060BF" w:rsidRPr="00480423" w:rsidRDefault="00E060BF" w:rsidP="00AF6673">
            <w:pPr>
              <w:pStyle w:val="TAC"/>
              <w:rPr>
                <w:rFonts w:eastAsiaTheme="minorEastAsia"/>
                <w:lang w:val="en-US" w:eastAsia="zh-CN"/>
              </w:rPr>
            </w:pPr>
          </w:p>
        </w:tc>
      </w:tr>
      <w:tr w:rsidR="00E060BF" w:rsidRPr="00480423" w14:paraId="202E13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102A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F56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A7F13"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B9DD9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41777E1E" w14:textId="77777777" w:rsidR="00E060BF" w:rsidRPr="00480423" w:rsidRDefault="00E060BF" w:rsidP="00AF6673">
            <w:pPr>
              <w:pStyle w:val="TAC"/>
              <w:rPr>
                <w:rFonts w:eastAsiaTheme="minorEastAsia"/>
                <w:lang w:val="en-US" w:eastAsia="zh-CN"/>
              </w:rPr>
            </w:pPr>
          </w:p>
        </w:tc>
      </w:tr>
      <w:tr w:rsidR="00E060BF" w:rsidRPr="00480423" w14:paraId="799ED1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B1BD9B" w14:textId="77777777" w:rsidR="00E060BF" w:rsidRPr="00480423" w:rsidRDefault="00E060BF" w:rsidP="00AF6673">
            <w:pPr>
              <w:pStyle w:val="TAC"/>
              <w:rPr>
                <w:rFonts w:eastAsiaTheme="minorEastAsia"/>
                <w:lang w:val="en-US" w:eastAsia="zh-CN"/>
              </w:rPr>
            </w:pPr>
            <w:r w:rsidRPr="008523D2">
              <w:rPr>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17C39690" w14:textId="77777777" w:rsidR="00E060BF" w:rsidRPr="008523D2" w:rsidRDefault="00E060BF" w:rsidP="00AF6673">
            <w:pPr>
              <w:pStyle w:val="TAC"/>
              <w:rPr>
                <w:lang w:val="en-US" w:eastAsia="zh-CN"/>
              </w:rPr>
            </w:pPr>
            <w:r w:rsidRPr="008523D2">
              <w:rPr>
                <w:lang w:val="en-US" w:eastAsia="zh-CN"/>
              </w:rPr>
              <w:t>CA_n3A-n40A</w:t>
            </w:r>
          </w:p>
          <w:p w14:paraId="4573CF14" w14:textId="77777777" w:rsidR="00E060BF" w:rsidRPr="008523D2" w:rsidRDefault="00E060BF" w:rsidP="00AF6673">
            <w:pPr>
              <w:pStyle w:val="TAC"/>
              <w:rPr>
                <w:lang w:val="en-US" w:eastAsia="zh-CN"/>
              </w:rPr>
            </w:pPr>
            <w:r w:rsidRPr="008523D2">
              <w:rPr>
                <w:lang w:val="en-US" w:eastAsia="zh-CN"/>
              </w:rPr>
              <w:t>CA_n3A-n41A</w:t>
            </w:r>
          </w:p>
          <w:p w14:paraId="06DC1806" w14:textId="77777777" w:rsidR="00E060BF" w:rsidRPr="00480423" w:rsidRDefault="00E060BF" w:rsidP="00AF6673">
            <w:pPr>
              <w:pStyle w:val="TAC"/>
              <w:rPr>
                <w:rFonts w:eastAsiaTheme="minorEastAsia"/>
                <w:lang w:val="en-US" w:eastAsia="zh-CN"/>
              </w:rPr>
            </w:pPr>
            <w:r w:rsidRPr="008523D2">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49244EB" w14:textId="77777777" w:rsidR="00E060BF" w:rsidRPr="00480423" w:rsidRDefault="00E060BF" w:rsidP="00AF6673">
            <w:pPr>
              <w:pStyle w:val="TAC"/>
              <w:rPr>
                <w:rFonts w:eastAsiaTheme="minorEastAsia" w:cs="Arial"/>
                <w:color w:val="000000"/>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6AC1B0"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C95605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68EF0267" w14:textId="77777777" w:rsidTr="005A0D4C">
        <w:trPr>
          <w:trHeight w:val="29"/>
        </w:trPr>
        <w:tc>
          <w:tcPr>
            <w:tcW w:w="3066" w:type="dxa"/>
            <w:tcBorders>
              <w:top w:val="nil"/>
              <w:left w:val="single" w:sz="4" w:space="0" w:color="auto"/>
              <w:bottom w:val="nil"/>
              <w:right w:val="single" w:sz="4" w:space="0" w:color="auto"/>
            </w:tcBorders>
            <w:vAlign w:val="center"/>
          </w:tcPr>
          <w:p w14:paraId="5CD48C2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07F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8C744" w14:textId="77777777" w:rsidR="00E060BF" w:rsidRPr="00480423" w:rsidRDefault="00E060BF" w:rsidP="00AF6673">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014D26"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3F995A8" w14:textId="77777777" w:rsidR="00E060BF" w:rsidRPr="00480423" w:rsidRDefault="00E060BF" w:rsidP="00AF6673">
            <w:pPr>
              <w:pStyle w:val="TAC"/>
              <w:rPr>
                <w:rFonts w:eastAsiaTheme="minorEastAsia"/>
                <w:lang w:val="en-US" w:eastAsia="zh-CN"/>
              </w:rPr>
            </w:pPr>
          </w:p>
        </w:tc>
      </w:tr>
      <w:tr w:rsidR="00E060BF" w:rsidRPr="00480423" w14:paraId="45594817" w14:textId="77777777" w:rsidTr="005A0D4C">
        <w:trPr>
          <w:trHeight w:val="29"/>
        </w:trPr>
        <w:tc>
          <w:tcPr>
            <w:tcW w:w="3066" w:type="dxa"/>
            <w:tcBorders>
              <w:top w:val="nil"/>
              <w:left w:val="single" w:sz="4" w:space="0" w:color="auto"/>
              <w:bottom w:val="nil"/>
              <w:right w:val="single" w:sz="4" w:space="0" w:color="auto"/>
            </w:tcBorders>
            <w:vAlign w:val="center"/>
          </w:tcPr>
          <w:p w14:paraId="343C28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E4AC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F9593" w14:textId="77777777" w:rsidR="00E060BF" w:rsidRPr="00480423" w:rsidRDefault="00E060BF" w:rsidP="00AF6673">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D9F04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E30C3C" w14:textId="77777777" w:rsidR="00E060BF" w:rsidRPr="00480423" w:rsidRDefault="00E060BF" w:rsidP="00AF6673">
            <w:pPr>
              <w:pStyle w:val="TAC"/>
              <w:rPr>
                <w:rFonts w:eastAsiaTheme="minorEastAsia"/>
                <w:lang w:val="en-US" w:eastAsia="zh-CN"/>
              </w:rPr>
            </w:pPr>
          </w:p>
        </w:tc>
      </w:tr>
      <w:tr w:rsidR="00E060BF" w:rsidRPr="00480423" w14:paraId="5293D738" w14:textId="77777777" w:rsidTr="005A0D4C">
        <w:trPr>
          <w:trHeight w:val="29"/>
        </w:trPr>
        <w:tc>
          <w:tcPr>
            <w:tcW w:w="3066" w:type="dxa"/>
            <w:tcBorders>
              <w:top w:val="nil"/>
              <w:left w:val="single" w:sz="4" w:space="0" w:color="auto"/>
              <w:bottom w:val="nil"/>
              <w:right w:val="single" w:sz="4" w:space="0" w:color="auto"/>
            </w:tcBorders>
            <w:vAlign w:val="center"/>
          </w:tcPr>
          <w:p w14:paraId="0D2F82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B15B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D1D24" w14:textId="77777777" w:rsidR="00E060BF" w:rsidRPr="00480423" w:rsidRDefault="00E060BF" w:rsidP="00AF6673">
            <w:pPr>
              <w:pStyle w:val="TAC"/>
              <w:rPr>
                <w:rFonts w:eastAsiaTheme="minorEastAsia" w:cs="Arial"/>
                <w:color w:val="000000"/>
                <w:lang w:val="en-US" w:eastAsia="zh-CN"/>
              </w:rPr>
            </w:pPr>
            <w:r w:rsidRPr="008523D2">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53B79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3B6B03C"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CB8E394" w14:textId="77777777" w:rsidTr="005A0D4C">
        <w:trPr>
          <w:trHeight w:val="29"/>
        </w:trPr>
        <w:tc>
          <w:tcPr>
            <w:tcW w:w="3066" w:type="dxa"/>
            <w:tcBorders>
              <w:top w:val="nil"/>
              <w:left w:val="single" w:sz="4" w:space="0" w:color="auto"/>
              <w:bottom w:val="nil"/>
              <w:right w:val="single" w:sz="4" w:space="0" w:color="auto"/>
            </w:tcBorders>
            <w:vAlign w:val="center"/>
          </w:tcPr>
          <w:p w14:paraId="0CB46E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2AC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1A3F6" w14:textId="77777777" w:rsidR="00E060BF" w:rsidRPr="00480423" w:rsidRDefault="00E060BF" w:rsidP="00AF6673">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0DBDC86"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40</w:t>
            </w:r>
            <w:r w:rsidRPr="008523D2">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DA7E2E9" w14:textId="77777777" w:rsidR="00E060BF" w:rsidRPr="00480423" w:rsidRDefault="00E060BF" w:rsidP="00AF6673">
            <w:pPr>
              <w:pStyle w:val="TAC"/>
              <w:rPr>
                <w:rFonts w:eastAsiaTheme="minorEastAsia"/>
                <w:lang w:val="en-US" w:eastAsia="zh-CN"/>
              </w:rPr>
            </w:pPr>
          </w:p>
        </w:tc>
      </w:tr>
      <w:tr w:rsidR="00E060BF" w:rsidRPr="00480423" w14:paraId="23D91B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FF83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74E8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9818C" w14:textId="77777777" w:rsidR="00E060BF" w:rsidRPr="00480423" w:rsidRDefault="00E060BF" w:rsidP="00AF6673">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8BDEC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DEF63EC" w14:textId="77777777" w:rsidR="00E060BF" w:rsidRPr="00480423" w:rsidRDefault="00E060BF" w:rsidP="00AF6673">
            <w:pPr>
              <w:pStyle w:val="TAC"/>
              <w:rPr>
                <w:rFonts w:eastAsiaTheme="minorEastAsia"/>
                <w:lang w:val="en-US" w:eastAsia="zh-CN"/>
              </w:rPr>
            </w:pPr>
          </w:p>
        </w:tc>
      </w:tr>
      <w:tr w:rsidR="00E060BF" w:rsidRPr="00480423" w14:paraId="727F30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FF900D" w14:textId="77777777" w:rsidR="00E060BF" w:rsidRPr="00480423" w:rsidRDefault="00E060BF" w:rsidP="00AF6673">
            <w:pPr>
              <w:pStyle w:val="TAC"/>
              <w:rPr>
                <w:rFonts w:eastAsiaTheme="minorEastAsia"/>
                <w:lang w:eastAsia="zh-CN"/>
              </w:rPr>
            </w:pPr>
            <w:r>
              <w:rPr>
                <w:rFonts w:hint="eastAsia"/>
                <w:lang w:eastAsia="zh-CN"/>
              </w:rPr>
              <w:lastRenderedPageBreak/>
              <w:t>CA_n3A-n40A-n41C</w:t>
            </w:r>
          </w:p>
        </w:tc>
        <w:tc>
          <w:tcPr>
            <w:tcW w:w="2712" w:type="dxa"/>
            <w:tcBorders>
              <w:top w:val="single" w:sz="4" w:space="0" w:color="auto"/>
              <w:left w:val="single" w:sz="4" w:space="0" w:color="auto"/>
              <w:bottom w:val="nil"/>
              <w:right w:val="single" w:sz="4" w:space="0" w:color="auto"/>
            </w:tcBorders>
            <w:vAlign w:val="center"/>
          </w:tcPr>
          <w:p w14:paraId="19462B2D" w14:textId="77777777" w:rsidR="00E060BF" w:rsidRDefault="00E060BF" w:rsidP="00AF6673">
            <w:pPr>
              <w:pStyle w:val="TAC"/>
              <w:rPr>
                <w:lang w:val="en-US" w:eastAsia="zh-CN"/>
              </w:rPr>
            </w:pPr>
            <w:r>
              <w:rPr>
                <w:lang w:val="en-US" w:eastAsia="zh-CN"/>
              </w:rPr>
              <w:t>CA_n3A-n40A</w:t>
            </w:r>
          </w:p>
          <w:p w14:paraId="33F318C4" w14:textId="77777777" w:rsidR="00E060BF" w:rsidRDefault="00E060BF" w:rsidP="00AF6673">
            <w:pPr>
              <w:pStyle w:val="TAC"/>
              <w:rPr>
                <w:lang w:val="en-US" w:eastAsia="zh-CN"/>
              </w:rPr>
            </w:pPr>
            <w:r>
              <w:rPr>
                <w:lang w:val="en-US" w:eastAsia="zh-CN"/>
              </w:rPr>
              <w:t>CA_n3A-n41A</w:t>
            </w:r>
          </w:p>
          <w:p w14:paraId="1009F29E" w14:textId="77777777" w:rsidR="00E060BF" w:rsidRPr="00480423" w:rsidRDefault="00E060BF" w:rsidP="00AF6673">
            <w:pPr>
              <w:pStyle w:val="TAC"/>
              <w:rPr>
                <w:rFonts w:eastAsiaTheme="minorEastAsia"/>
                <w:lang w:eastAsia="zh-CN"/>
              </w:rPr>
            </w:pPr>
            <w:r>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8AD61F3" w14:textId="77777777" w:rsidR="00E060BF" w:rsidRPr="00480423" w:rsidRDefault="00E060BF" w:rsidP="00AF6673">
            <w:pPr>
              <w:pStyle w:val="TAC"/>
              <w:rPr>
                <w:rFonts w:eastAsiaTheme="minorEastAsia"/>
                <w:lang w:eastAsia="zh-CN"/>
              </w:rPr>
            </w:pPr>
            <w:r>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39D37"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0031D12"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19E3BDD9" w14:textId="77777777" w:rsidTr="005A0D4C">
        <w:trPr>
          <w:trHeight w:val="29"/>
        </w:trPr>
        <w:tc>
          <w:tcPr>
            <w:tcW w:w="3066" w:type="dxa"/>
            <w:tcBorders>
              <w:top w:val="nil"/>
              <w:left w:val="single" w:sz="4" w:space="0" w:color="auto"/>
              <w:bottom w:val="nil"/>
              <w:right w:val="single" w:sz="4" w:space="0" w:color="auto"/>
            </w:tcBorders>
            <w:vAlign w:val="center"/>
          </w:tcPr>
          <w:p w14:paraId="1471AD3A"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80F45A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F6791" w14:textId="77777777" w:rsidR="00E060BF" w:rsidRPr="00480423" w:rsidRDefault="00E060BF" w:rsidP="00AF6673">
            <w:pPr>
              <w:pStyle w:val="TAC"/>
              <w:rPr>
                <w:rFonts w:eastAsiaTheme="minorEastAsia"/>
                <w:lang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764E7FC"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524A53B" w14:textId="77777777" w:rsidR="00E060BF" w:rsidRPr="00480423" w:rsidRDefault="00E060BF" w:rsidP="00AF6673">
            <w:pPr>
              <w:pStyle w:val="TAC"/>
              <w:rPr>
                <w:rFonts w:eastAsiaTheme="minorEastAsia"/>
                <w:lang w:eastAsia="zh-CN"/>
              </w:rPr>
            </w:pPr>
          </w:p>
        </w:tc>
      </w:tr>
      <w:tr w:rsidR="00E060BF" w:rsidRPr="00480423" w14:paraId="737F3C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6F995"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D1BB79"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1CB79"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B7DBD6" w14:textId="77777777" w:rsidR="00E060BF" w:rsidRPr="00480423" w:rsidRDefault="00E060BF" w:rsidP="00AF6673">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2B799CC0" w14:textId="77777777" w:rsidR="00E060BF" w:rsidRPr="00480423" w:rsidRDefault="00E060BF" w:rsidP="00AF6673">
            <w:pPr>
              <w:pStyle w:val="TAC"/>
              <w:rPr>
                <w:rFonts w:eastAsiaTheme="minorEastAsia"/>
                <w:lang w:eastAsia="zh-CN"/>
              </w:rPr>
            </w:pPr>
          </w:p>
        </w:tc>
      </w:tr>
      <w:tr w:rsidR="00E060BF" w:rsidRPr="00480423" w14:paraId="13FEBA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4D6B0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7C0EE50B"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6275D58C"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5D8E541E"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83DF13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5ACD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578526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BAA429F" w14:textId="77777777" w:rsidTr="005A0D4C">
        <w:trPr>
          <w:trHeight w:val="29"/>
        </w:trPr>
        <w:tc>
          <w:tcPr>
            <w:tcW w:w="3066" w:type="dxa"/>
            <w:tcBorders>
              <w:top w:val="nil"/>
              <w:left w:val="single" w:sz="4" w:space="0" w:color="auto"/>
              <w:bottom w:val="nil"/>
              <w:right w:val="single" w:sz="4" w:space="0" w:color="auto"/>
            </w:tcBorders>
            <w:vAlign w:val="center"/>
          </w:tcPr>
          <w:p w14:paraId="2E4B3B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3F757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8910D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D5903E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AF81E2C" w14:textId="77777777" w:rsidR="00E060BF" w:rsidRPr="00480423" w:rsidRDefault="00E060BF" w:rsidP="00AF6673">
            <w:pPr>
              <w:pStyle w:val="TAC"/>
              <w:rPr>
                <w:rFonts w:eastAsiaTheme="minorEastAsia"/>
                <w:lang w:val="en-US" w:eastAsia="zh-CN"/>
              </w:rPr>
            </w:pPr>
          </w:p>
        </w:tc>
      </w:tr>
      <w:tr w:rsidR="00E060BF" w:rsidRPr="00480423" w14:paraId="1B7FA0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CA8F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039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AA215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CDD1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EC40D2" w14:textId="77777777" w:rsidR="00E060BF" w:rsidRPr="00480423" w:rsidRDefault="00E060BF" w:rsidP="00AF6673">
            <w:pPr>
              <w:pStyle w:val="TAC"/>
              <w:rPr>
                <w:rFonts w:eastAsiaTheme="minorEastAsia"/>
                <w:lang w:val="en-US" w:eastAsia="zh-CN"/>
              </w:rPr>
            </w:pPr>
          </w:p>
        </w:tc>
      </w:tr>
      <w:tr w:rsidR="00E060BF" w:rsidRPr="00480423" w14:paraId="0B05B9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2F55A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4F4BF14"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4C5347F1"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31FBD50C"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52907C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1D002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1D9C2A0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70CF100" w14:textId="77777777" w:rsidTr="005A0D4C">
        <w:trPr>
          <w:trHeight w:val="29"/>
        </w:trPr>
        <w:tc>
          <w:tcPr>
            <w:tcW w:w="3066" w:type="dxa"/>
            <w:tcBorders>
              <w:top w:val="nil"/>
              <w:left w:val="single" w:sz="4" w:space="0" w:color="auto"/>
              <w:bottom w:val="nil"/>
              <w:right w:val="single" w:sz="4" w:space="0" w:color="auto"/>
            </w:tcBorders>
            <w:vAlign w:val="center"/>
          </w:tcPr>
          <w:p w14:paraId="759F6F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7D2A7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D32D9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C89A8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81A6121" w14:textId="77777777" w:rsidR="00E060BF" w:rsidRPr="00480423" w:rsidRDefault="00E060BF" w:rsidP="00AF6673">
            <w:pPr>
              <w:pStyle w:val="TAC"/>
              <w:rPr>
                <w:rFonts w:eastAsiaTheme="minorEastAsia"/>
                <w:lang w:val="en-US" w:eastAsia="zh-CN"/>
              </w:rPr>
            </w:pPr>
          </w:p>
        </w:tc>
      </w:tr>
      <w:tr w:rsidR="00E060BF" w:rsidRPr="00480423" w14:paraId="78EEC4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8667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4976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46756"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3D284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A401EEA" w14:textId="77777777" w:rsidR="00E060BF" w:rsidRPr="00480423" w:rsidRDefault="00E060BF" w:rsidP="00AF6673">
            <w:pPr>
              <w:pStyle w:val="TAC"/>
              <w:rPr>
                <w:rFonts w:eastAsiaTheme="minorEastAsia"/>
                <w:lang w:val="en-US" w:eastAsia="zh-CN"/>
              </w:rPr>
            </w:pPr>
          </w:p>
        </w:tc>
      </w:tr>
      <w:tr w:rsidR="00E060BF" w:rsidRPr="00480423" w14:paraId="62F28F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E35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7F650105"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0E5251C"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1CD8C98" w14:textId="77777777" w:rsidR="00E060BF" w:rsidRPr="00480423" w:rsidRDefault="00E060BF" w:rsidP="00AF6673">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9792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E9F4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4552E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0189B37" w14:textId="77777777" w:rsidTr="005A0D4C">
        <w:trPr>
          <w:trHeight w:val="29"/>
        </w:trPr>
        <w:tc>
          <w:tcPr>
            <w:tcW w:w="3066" w:type="dxa"/>
            <w:tcBorders>
              <w:top w:val="nil"/>
              <w:left w:val="single" w:sz="4" w:space="0" w:color="auto"/>
              <w:bottom w:val="nil"/>
              <w:right w:val="single" w:sz="4" w:space="0" w:color="auto"/>
            </w:tcBorders>
            <w:vAlign w:val="center"/>
          </w:tcPr>
          <w:p w14:paraId="0E8741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1CDAA" w14:textId="77777777" w:rsidR="00E060BF" w:rsidRPr="00480423" w:rsidRDefault="00E060BF" w:rsidP="00AF6673">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9BDB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46A1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0A54A1B" w14:textId="77777777" w:rsidR="00E060BF" w:rsidRPr="00480423" w:rsidRDefault="00E060BF" w:rsidP="00AF6673">
            <w:pPr>
              <w:pStyle w:val="TAC"/>
              <w:rPr>
                <w:rFonts w:eastAsiaTheme="minorEastAsia"/>
                <w:lang w:val="en-US" w:eastAsia="zh-CN"/>
              </w:rPr>
            </w:pPr>
          </w:p>
        </w:tc>
      </w:tr>
      <w:tr w:rsidR="00E060BF" w:rsidRPr="00480423" w14:paraId="66A24B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0769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D930C"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AF09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1035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DDB62A" w14:textId="77777777" w:rsidR="00E060BF" w:rsidRPr="00480423" w:rsidRDefault="00E060BF" w:rsidP="00AF6673">
            <w:pPr>
              <w:pStyle w:val="TAC"/>
              <w:rPr>
                <w:rFonts w:eastAsiaTheme="minorEastAsia"/>
                <w:lang w:val="en-US" w:eastAsia="zh-CN"/>
              </w:rPr>
            </w:pPr>
          </w:p>
        </w:tc>
      </w:tr>
      <w:tr w:rsidR="00E060BF" w:rsidRPr="00480423" w14:paraId="741BF3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4538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299A15B6" w14:textId="77777777" w:rsidR="00E060BF" w:rsidRPr="00480423" w:rsidRDefault="00E060BF" w:rsidP="00AF6673">
            <w:pPr>
              <w:pStyle w:val="TAC"/>
              <w:rPr>
                <w:rFonts w:eastAsiaTheme="minorEastAsia"/>
                <w:lang w:val="en-US"/>
              </w:rPr>
            </w:pPr>
            <w:r w:rsidRPr="00480423">
              <w:rPr>
                <w:rFonts w:eastAsiaTheme="minorEastAsia"/>
                <w:lang w:val="en-US"/>
              </w:rPr>
              <w:t>CA_n3A-n41A</w:t>
            </w:r>
          </w:p>
          <w:p w14:paraId="173FBAF7" w14:textId="77777777" w:rsidR="00E060BF" w:rsidRPr="00480423" w:rsidRDefault="00E060BF" w:rsidP="00AF6673">
            <w:pPr>
              <w:pStyle w:val="TAC"/>
              <w:rPr>
                <w:rFonts w:eastAsiaTheme="minorEastAsia"/>
                <w:lang w:val="en-US"/>
              </w:rPr>
            </w:pPr>
            <w:r w:rsidRPr="00480423">
              <w:rPr>
                <w:rFonts w:eastAsiaTheme="minorEastAsia"/>
                <w:lang w:val="en-US"/>
              </w:rPr>
              <w:t>CA_n3A-n77A</w:t>
            </w:r>
          </w:p>
          <w:p w14:paraId="02F45307" w14:textId="77777777" w:rsidR="00E060BF" w:rsidRPr="00480423" w:rsidRDefault="00E060BF" w:rsidP="00AF6673">
            <w:pPr>
              <w:pStyle w:val="TAC"/>
              <w:rPr>
                <w:rFonts w:eastAsiaTheme="minorEastAsia"/>
                <w:lang w:val="en-US"/>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221D6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4158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0E0334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6DA6045" w14:textId="77777777" w:rsidTr="005A0D4C">
        <w:trPr>
          <w:trHeight w:val="29"/>
        </w:trPr>
        <w:tc>
          <w:tcPr>
            <w:tcW w:w="3066" w:type="dxa"/>
            <w:tcBorders>
              <w:top w:val="nil"/>
              <w:left w:val="single" w:sz="4" w:space="0" w:color="auto"/>
              <w:bottom w:val="nil"/>
              <w:right w:val="single" w:sz="4" w:space="0" w:color="auto"/>
            </w:tcBorders>
            <w:vAlign w:val="center"/>
          </w:tcPr>
          <w:p w14:paraId="6F584A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21112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D0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B9E73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64E8177F" w14:textId="77777777" w:rsidR="00E060BF" w:rsidRPr="00480423" w:rsidRDefault="00E060BF" w:rsidP="00AF6673">
            <w:pPr>
              <w:pStyle w:val="TAC"/>
              <w:rPr>
                <w:rFonts w:eastAsiaTheme="minorEastAsia"/>
                <w:lang w:val="en-US" w:eastAsia="zh-CN"/>
              </w:rPr>
            </w:pPr>
          </w:p>
        </w:tc>
      </w:tr>
      <w:tr w:rsidR="00E060BF" w:rsidRPr="00480423" w14:paraId="31C365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ABF7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5D1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94B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34EB9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3F1989" w14:textId="77777777" w:rsidR="00E060BF" w:rsidRPr="00480423" w:rsidRDefault="00E060BF" w:rsidP="00AF6673">
            <w:pPr>
              <w:pStyle w:val="TAC"/>
              <w:rPr>
                <w:rFonts w:eastAsiaTheme="minorEastAsia"/>
                <w:lang w:val="en-US" w:eastAsia="zh-CN"/>
              </w:rPr>
            </w:pPr>
          </w:p>
        </w:tc>
      </w:tr>
      <w:tr w:rsidR="00E060BF" w:rsidRPr="00480423" w14:paraId="3217BB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0F2E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5171E2B9"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1913BD9C"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255DBA74" w14:textId="77777777" w:rsidR="00E060BF" w:rsidRPr="00480423" w:rsidRDefault="00E060BF" w:rsidP="00AF6673">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6B1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8639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45E5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FB4D26" w14:textId="77777777" w:rsidTr="005A0D4C">
        <w:trPr>
          <w:trHeight w:val="29"/>
        </w:trPr>
        <w:tc>
          <w:tcPr>
            <w:tcW w:w="3066" w:type="dxa"/>
            <w:tcBorders>
              <w:top w:val="nil"/>
              <w:left w:val="single" w:sz="4" w:space="0" w:color="auto"/>
              <w:bottom w:val="nil"/>
              <w:right w:val="single" w:sz="4" w:space="0" w:color="auto"/>
            </w:tcBorders>
            <w:vAlign w:val="center"/>
          </w:tcPr>
          <w:p w14:paraId="537E90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7C5B66" w14:textId="77777777" w:rsidR="00E060BF" w:rsidRPr="00480423" w:rsidRDefault="00E060BF" w:rsidP="00AF6673">
            <w:pPr>
              <w:pStyle w:val="TAC"/>
              <w:rPr>
                <w:rFonts w:eastAsiaTheme="minorEastAsia"/>
                <w:lang w:val="en-US" w:eastAsia="zh-CN"/>
              </w:rPr>
            </w:pPr>
            <w:r w:rsidRPr="00480423">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2CB1A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BC7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6B7F30" w14:textId="77777777" w:rsidR="00E060BF" w:rsidRPr="00480423" w:rsidRDefault="00E060BF" w:rsidP="00AF6673">
            <w:pPr>
              <w:pStyle w:val="TAC"/>
              <w:rPr>
                <w:rFonts w:eastAsiaTheme="minorEastAsia"/>
                <w:lang w:val="en-US" w:eastAsia="zh-CN"/>
              </w:rPr>
            </w:pPr>
          </w:p>
        </w:tc>
      </w:tr>
      <w:tr w:rsidR="00E060BF" w:rsidRPr="00480423" w14:paraId="5DA2BF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CB76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49872"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7D918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8A93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558758E" w14:textId="77777777" w:rsidR="00E060BF" w:rsidRPr="00480423" w:rsidRDefault="00E060BF" w:rsidP="00AF6673">
            <w:pPr>
              <w:pStyle w:val="TAC"/>
              <w:rPr>
                <w:rFonts w:eastAsiaTheme="minorEastAsia"/>
                <w:lang w:val="en-US" w:eastAsia="zh-CN"/>
              </w:rPr>
            </w:pPr>
          </w:p>
        </w:tc>
      </w:tr>
      <w:tr w:rsidR="00E060BF" w:rsidRPr="00480423" w14:paraId="014637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A1EE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2A5508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w:t>
            </w:r>
          </w:p>
          <w:p w14:paraId="1B31E2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CA_n3A-n77A</w:t>
            </w:r>
          </w:p>
          <w:p w14:paraId="63D6565E" w14:textId="77777777" w:rsidR="00E060BF" w:rsidRPr="00480423" w:rsidRDefault="00E060BF" w:rsidP="00AF6673">
            <w:pPr>
              <w:pStyle w:val="TAC"/>
              <w:rPr>
                <w:rFonts w:eastAsiaTheme="minorEastAsia"/>
                <w:lang w:val="en-US"/>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0BC3F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CC77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01C09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9E1C92" w14:textId="77777777" w:rsidTr="005A0D4C">
        <w:trPr>
          <w:trHeight w:val="29"/>
        </w:trPr>
        <w:tc>
          <w:tcPr>
            <w:tcW w:w="3066" w:type="dxa"/>
            <w:tcBorders>
              <w:top w:val="nil"/>
              <w:left w:val="single" w:sz="4" w:space="0" w:color="auto"/>
              <w:bottom w:val="nil"/>
              <w:right w:val="single" w:sz="4" w:space="0" w:color="auto"/>
            </w:tcBorders>
            <w:vAlign w:val="center"/>
          </w:tcPr>
          <w:p w14:paraId="7DD675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1EAE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7D44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C1B4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43E85C2" w14:textId="77777777" w:rsidR="00E060BF" w:rsidRPr="00480423" w:rsidRDefault="00E060BF" w:rsidP="00AF6673">
            <w:pPr>
              <w:pStyle w:val="TAC"/>
              <w:rPr>
                <w:rFonts w:eastAsiaTheme="minorEastAsia"/>
                <w:lang w:val="en-US" w:eastAsia="zh-CN"/>
              </w:rPr>
            </w:pPr>
          </w:p>
        </w:tc>
      </w:tr>
      <w:tr w:rsidR="00E060BF" w:rsidRPr="00480423" w14:paraId="4562A9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BAF6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3BC5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ACAD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86BA7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8AC4F15" w14:textId="77777777" w:rsidR="00E060BF" w:rsidRPr="00480423" w:rsidRDefault="00E060BF" w:rsidP="00AF6673">
            <w:pPr>
              <w:pStyle w:val="TAC"/>
              <w:rPr>
                <w:rFonts w:eastAsiaTheme="minorEastAsia"/>
                <w:lang w:val="en-US" w:eastAsia="zh-CN"/>
              </w:rPr>
            </w:pPr>
          </w:p>
        </w:tc>
      </w:tr>
      <w:tr w:rsidR="00E060BF" w:rsidRPr="00480423" w14:paraId="6AE5B2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FB47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66F526DE" w14:textId="77777777" w:rsidR="00E060BF" w:rsidRPr="00480423" w:rsidRDefault="00E060BF" w:rsidP="00AF6673">
            <w:pPr>
              <w:pStyle w:val="TAC"/>
              <w:rPr>
                <w:rFonts w:eastAsiaTheme="minorEastAsia" w:cs="Arial"/>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E0FE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8F2A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64CC9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A2B8F2D" w14:textId="77777777" w:rsidTr="005A0D4C">
        <w:trPr>
          <w:trHeight w:val="29"/>
        </w:trPr>
        <w:tc>
          <w:tcPr>
            <w:tcW w:w="3066" w:type="dxa"/>
            <w:tcBorders>
              <w:top w:val="nil"/>
              <w:left w:val="single" w:sz="4" w:space="0" w:color="auto"/>
              <w:bottom w:val="nil"/>
              <w:right w:val="single" w:sz="4" w:space="0" w:color="auto"/>
            </w:tcBorders>
            <w:vAlign w:val="center"/>
          </w:tcPr>
          <w:p w14:paraId="090594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176A59"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7B5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D6AE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CE1B6B7" w14:textId="77777777" w:rsidR="00E060BF" w:rsidRPr="00480423" w:rsidRDefault="00E060BF" w:rsidP="00AF6673">
            <w:pPr>
              <w:pStyle w:val="TAC"/>
              <w:rPr>
                <w:rFonts w:eastAsiaTheme="minorEastAsia"/>
                <w:lang w:val="en-US" w:eastAsia="zh-CN"/>
              </w:rPr>
            </w:pPr>
          </w:p>
        </w:tc>
      </w:tr>
      <w:tr w:rsidR="00E060BF" w:rsidRPr="00480423" w14:paraId="26E2F6E6" w14:textId="77777777" w:rsidTr="005A0D4C">
        <w:trPr>
          <w:trHeight w:val="29"/>
        </w:trPr>
        <w:tc>
          <w:tcPr>
            <w:tcW w:w="3066" w:type="dxa"/>
            <w:tcBorders>
              <w:top w:val="nil"/>
              <w:left w:val="single" w:sz="4" w:space="0" w:color="auto"/>
              <w:bottom w:val="nil"/>
              <w:right w:val="single" w:sz="4" w:space="0" w:color="auto"/>
            </w:tcBorders>
            <w:vAlign w:val="center"/>
          </w:tcPr>
          <w:p w14:paraId="7420A5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7C54AA"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8BF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5504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A11D05" w14:textId="77777777" w:rsidR="00E060BF" w:rsidRPr="00480423" w:rsidRDefault="00E060BF" w:rsidP="00AF6673">
            <w:pPr>
              <w:pStyle w:val="TAC"/>
              <w:rPr>
                <w:rFonts w:eastAsiaTheme="minorEastAsia"/>
                <w:lang w:val="en-US" w:eastAsia="zh-CN"/>
              </w:rPr>
            </w:pPr>
          </w:p>
        </w:tc>
      </w:tr>
      <w:tr w:rsidR="00E060BF" w:rsidRPr="00480423" w14:paraId="2167E0A7" w14:textId="77777777" w:rsidTr="005A0D4C">
        <w:trPr>
          <w:trHeight w:val="29"/>
        </w:trPr>
        <w:tc>
          <w:tcPr>
            <w:tcW w:w="3066" w:type="dxa"/>
            <w:tcBorders>
              <w:top w:val="nil"/>
              <w:left w:val="single" w:sz="4" w:space="0" w:color="auto"/>
              <w:bottom w:val="nil"/>
              <w:right w:val="single" w:sz="4" w:space="0" w:color="auto"/>
            </w:tcBorders>
            <w:vAlign w:val="center"/>
          </w:tcPr>
          <w:p w14:paraId="6C26A4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773AA3"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7611328A"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CCC2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4433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E409439" w14:textId="77777777" w:rsidTr="005A0D4C">
        <w:trPr>
          <w:trHeight w:val="29"/>
        </w:trPr>
        <w:tc>
          <w:tcPr>
            <w:tcW w:w="3066" w:type="dxa"/>
            <w:tcBorders>
              <w:top w:val="nil"/>
              <w:left w:val="single" w:sz="4" w:space="0" w:color="auto"/>
              <w:bottom w:val="nil"/>
              <w:right w:val="single" w:sz="4" w:space="0" w:color="auto"/>
            </w:tcBorders>
            <w:vAlign w:val="center"/>
          </w:tcPr>
          <w:p w14:paraId="292239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3590F"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87C4B39"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5E9B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F703226" w14:textId="77777777" w:rsidR="00E060BF" w:rsidRPr="00480423" w:rsidRDefault="00E060BF" w:rsidP="00AF6673">
            <w:pPr>
              <w:pStyle w:val="TAC"/>
              <w:rPr>
                <w:rFonts w:eastAsiaTheme="minorEastAsia"/>
                <w:lang w:val="en-US" w:eastAsia="zh-CN"/>
              </w:rPr>
            </w:pPr>
          </w:p>
        </w:tc>
      </w:tr>
      <w:tr w:rsidR="00E060BF" w:rsidRPr="00480423" w14:paraId="639F20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8346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2C8130"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6F64F576"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29A6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ED2487" w14:textId="77777777" w:rsidR="00E060BF" w:rsidRPr="00480423" w:rsidRDefault="00E060BF" w:rsidP="00AF6673">
            <w:pPr>
              <w:pStyle w:val="TAC"/>
              <w:rPr>
                <w:rFonts w:eastAsiaTheme="minorEastAsia"/>
                <w:lang w:val="en-US" w:eastAsia="zh-CN"/>
              </w:rPr>
            </w:pPr>
          </w:p>
        </w:tc>
      </w:tr>
      <w:tr w:rsidR="00E060BF" w:rsidRPr="00480423" w14:paraId="38DC94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AB66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4C83C2A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75D0311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F88C8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0333D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64EAD9" w14:textId="77777777" w:rsidTr="005A0D4C">
        <w:trPr>
          <w:trHeight w:val="29"/>
        </w:trPr>
        <w:tc>
          <w:tcPr>
            <w:tcW w:w="3066" w:type="dxa"/>
            <w:tcBorders>
              <w:top w:val="nil"/>
              <w:left w:val="single" w:sz="4" w:space="0" w:color="auto"/>
              <w:bottom w:val="nil"/>
              <w:right w:val="single" w:sz="4" w:space="0" w:color="auto"/>
            </w:tcBorders>
            <w:vAlign w:val="center"/>
          </w:tcPr>
          <w:p w14:paraId="013DC5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B5BC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98DE80B"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0BDD1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62E89B0" w14:textId="77777777" w:rsidR="00E060BF" w:rsidRPr="00480423" w:rsidRDefault="00E060BF" w:rsidP="00AF6673">
            <w:pPr>
              <w:pStyle w:val="TAC"/>
              <w:rPr>
                <w:rFonts w:eastAsiaTheme="minorEastAsia"/>
                <w:lang w:val="en-US" w:eastAsia="zh-CN"/>
              </w:rPr>
            </w:pPr>
          </w:p>
        </w:tc>
      </w:tr>
      <w:tr w:rsidR="00E060BF" w:rsidRPr="00480423" w14:paraId="3484F0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924C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887B3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DEB578E"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A98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27F67220" w14:textId="77777777" w:rsidR="00E060BF" w:rsidRPr="00480423" w:rsidRDefault="00E060BF" w:rsidP="00AF6673">
            <w:pPr>
              <w:pStyle w:val="TAC"/>
              <w:rPr>
                <w:rFonts w:eastAsiaTheme="minorEastAsia"/>
                <w:lang w:val="en-US" w:eastAsia="zh-CN"/>
              </w:rPr>
            </w:pPr>
          </w:p>
        </w:tc>
      </w:tr>
      <w:tr w:rsidR="00E060BF" w:rsidRPr="00480423" w14:paraId="170954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0ECF2F" w14:textId="77777777" w:rsidR="00E060BF" w:rsidRPr="00480423" w:rsidRDefault="00E060BF" w:rsidP="00AF6673">
            <w:pPr>
              <w:pStyle w:val="TAC"/>
              <w:rPr>
                <w:rFonts w:eastAsiaTheme="minorEastAsia"/>
                <w:lang w:val="en-US" w:eastAsia="zh-CN"/>
              </w:rPr>
            </w:pPr>
            <w:r w:rsidRPr="008523D2">
              <w:rPr>
                <w:lang w:val="en-US" w:eastAsia="zh-CN"/>
              </w:rPr>
              <w:lastRenderedPageBreak/>
              <w:t>CA_n3A-n41A-n79A</w:t>
            </w:r>
          </w:p>
        </w:tc>
        <w:tc>
          <w:tcPr>
            <w:tcW w:w="2712" w:type="dxa"/>
            <w:tcBorders>
              <w:top w:val="single" w:sz="4" w:space="0" w:color="auto"/>
              <w:left w:val="single" w:sz="4" w:space="0" w:color="auto"/>
              <w:bottom w:val="nil"/>
              <w:right w:val="single" w:sz="4" w:space="0" w:color="auto"/>
            </w:tcBorders>
            <w:vAlign w:val="center"/>
          </w:tcPr>
          <w:p w14:paraId="322F215B"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n3</w:t>
            </w:r>
            <w:r w:rsidRPr="00650DB4">
              <w:rPr>
                <w:lang w:val="en-US"/>
              </w:rPr>
              <w:t>A-</w:t>
            </w:r>
            <w:r w:rsidRPr="008523D2">
              <w:rPr>
                <w:rFonts w:hint="eastAsia"/>
                <w:lang w:eastAsia="zh-CN"/>
              </w:rPr>
              <w:t>n</w:t>
            </w:r>
            <w:r w:rsidRPr="008523D2">
              <w:rPr>
                <w:lang w:eastAsia="zh-CN"/>
              </w:rPr>
              <w:t>41</w:t>
            </w:r>
            <w:r w:rsidRPr="00650DB4">
              <w:rPr>
                <w:lang w:val="en-US"/>
              </w:rPr>
              <w:t>A</w:t>
            </w:r>
          </w:p>
          <w:p w14:paraId="551F6D75"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n3</w:t>
            </w:r>
            <w:r w:rsidRPr="00650DB4">
              <w:rPr>
                <w:lang w:val="en-US"/>
              </w:rPr>
              <w:t>A-</w:t>
            </w:r>
            <w:r w:rsidRPr="008523D2">
              <w:rPr>
                <w:rFonts w:hint="eastAsia"/>
                <w:lang w:eastAsia="zh-CN"/>
              </w:rPr>
              <w:t>n</w:t>
            </w:r>
            <w:r w:rsidRPr="008523D2">
              <w:rPr>
                <w:lang w:eastAsia="zh-CN"/>
              </w:rPr>
              <w:t>79</w:t>
            </w:r>
            <w:r w:rsidRPr="00650DB4">
              <w:rPr>
                <w:lang w:val="en-US"/>
              </w:rPr>
              <w:t>A</w:t>
            </w:r>
          </w:p>
          <w:p w14:paraId="31B713B2" w14:textId="77777777" w:rsidR="00E060BF" w:rsidRPr="00480423" w:rsidRDefault="00E060BF" w:rsidP="00AF6673">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77B669C"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1C4B6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C86B638"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59B4E8ED" w14:textId="77777777" w:rsidTr="005A0D4C">
        <w:trPr>
          <w:trHeight w:val="29"/>
        </w:trPr>
        <w:tc>
          <w:tcPr>
            <w:tcW w:w="3066" w:type="dxa"/>
            <w:tcBorders>
              <w:top w:val="nil"/>
              <w:left w:val="single" w:sz="4" w:space="0" w:color="auto"/>
              <w:bottom w:val="nil"/>
              <w:right w:val="single" w:sz="4" w:space="0" w:color="auto"/>
            </w:tcBorders>
            <w:vAlign w:val="center"/>
          </w:tcPr>
          <w:p w14:paraId="5BFA36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F906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697BA1"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B8D311"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0685E528" w14:textId="77777777" w:rsidR="00E060BF" w:rsidRPr="00480423" w:rsidRDefault="00E060BF" w:rsidP="00AF6673">
            <w:pPr>
              <w:pStyle w:val="TAC"/>
              <w:rPr>
                <w:rFonts w:eastAsiaTheme="minorEastAsia"/>
                <w:lang w:val="en-US" w:eastAsia="zh-CN"/>
              </w:rPr>
            </w:pPr>
          </w:p>
        </w:tc>
      </w:tr>
      <w:tr w:rsidR="00E060BF" w:rsidRPr="00480423" w14:paraId="6A601FA4" w14:textId="77777777" w:rsidTr="005A0D4C">
        <w:trPr>
          <w:trHeight w:val="29"/>
        </w:trPr>
        <w:tc>
          <w:tcPr>
            <w:tcW w:w="3066" w:type="dxa"/>
            <w:tcBorders>
              <w:top w:val="nil"/>
              <w:left w:val="single" w:sz="4" w:space="0" w:color="auto"/>
              <w:bottom w:val="nil"/>
              <w:right w:val="single" w:sz="4" w:space="0" w:color="auto"/>
            </w:tcBorders>
            <w:vAlign w:val="center"/>
          </w:tcPr>
          <w:p w14:paraId="0C58AB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ABF0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41FAA9"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39E77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5723B77" w14:textId="77777777" w:rsidR="00E060BF" w:rsidRPr="00480423" w:rsidRDefault="00E060BF" w:rsidP="00AF6673">
            <w:pPr>
              <w:pStyle w:val="TAC"/>
              <w:rPr>
                <w:rFonts w:eastAsiaTheme="minorEastAsia"/>
                <w:lang w:val="en-US" w:eastAsia="zh-CN"/>
              </w:rPr>
            </w:pPr>
          </w:p>
        </w:tc>
      </w:tr>
      <w:tr w:rsidR="00E060BF" w:rsidRPr="00480423" w14:paraId="37B25B3F" w14:textId="77777777" w:rsidTr="005A0D4C">
        <w:trPr>
          <w:trHeight w:val="29"/>
        </w:trPr>
        <w:tc>
          <w:tcPr>
            <w:tcW w:w="3066" w:type="dxa"/>
            <w:tcBorders>
              <w:top w:val="nil"/>
              <w:left w:val="single" w:sz="4" w:space="0" w:color="auto"/>
              <w:bottom w:val="nil"/>
              <w:right w:val="single" w:sz="4" w:space="0" w:color="auto"/>
            </w:tcBorders>
            <w:vAlign w:val="center"/>
          </w:tcPr>
          <w:p w14:paraId="04AAC7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B422B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A47635"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57C42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0C80B4"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33362947" w14:textId="77777777" w:rsidTr="005A0D4C">
        <w:trPr>
          <w:trHeight w:val="29"/>
        </w:trPr>
        <w:tc>
          <w:tcPr>
            <w:tcW w:w="3066" w:type="dxa"/>
            <w:tcBorders>
              <w:top w:val="nil"/>
              <w:left w:val="single" w:sz="4" w:space="0" w:color="auto"/>
              <w:bottom w:val="nil"/>
              <w:right w:val="single" w:sz="4" w:space="0" w:color="auto"/>
            </w:tcBorders>
            <w:vAlign w:val="center"/>
          </w:tcPr>
          <w:p w14:paraId="506362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DB78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357972"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81035A"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326A4DC4" w14:textId="77777777" w:rsidR="00E060BF" w:rsidRPr="00480423" w:rsidRDefault="00E060BF" w:rsidP="00AF6673">
            <w:pPr>
              <w:pStyle w:val="TAC"/>
              <w:rPr>
                <w:rFonts w:eastAsiaTheme="minorEastAsia"/>
                <w:lang w:val="en-US" w:eastAsia="zh-CN"/>
              </w:rPr>
            </w:pPr>
          </w:p>
        </w:tc>
      </w:tr>
      <w:tr w:rsidR="00E060BF" w:rsidRPr="00480423" w14:paraId="3807C8FE" w14:textId="77777777" w:rsidTr="005A0D4C">
        <w:trPr>
          <w:trHeight w:val="29"/>
        </w:trPr>
        <w:tc>
          <w:tcPr>
            <w:tcW w:w="3066" w:type="dxa"/>
            <w:tcBorders>
              <w:top w:val="nil"/>
              <w:left w:val="single" w:sz="4" w:space="0" w:color="auto"/>
              <w:bottom w:val="nil"/>
              <w:right w:val="single" w:sz="4" w:space="0" w:color="auto"/>
            </w:tcBorders>
            <w:vAlign w:val="center"/>
          </w:tcPr>
          <w:p w14:paraId="3FDA50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5A914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852617"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13288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05C949" w14:textId="77777777" w:rsidR="00E060BF" w:rsidRPr="00480423" w:rsidRDefault="00E060BF" w:rsidP="00AF6673">
            <w:pPr>
              <w:pStyle w:val="TAC"/>
              <w:rPr>
                <w:rFonts w:eastAsiaTheme="minorEastAsia"/>
                <w:lang w:val="en-US" w:eastAsia="zh-CN"/>
              </w:rPr>
            </w:pPr>
          </w:p>
        </w:tc>
      </w:tr>
      <w:tr w:rsidR="00E060BF" w:rsidRPr="00480423" w14:paraId="183FA4FF" w14:textId="77777777" w:rsidTr="005A0D4C">
        <w:trPr>
          <w:trHeight w:val="29"/>
        </w:trPr>
        <w:tc>
          <w:tcPr>
            <w:tcW w:w="3066" w:type="dxa"/>
            <w:tcBorders>
              <w:top w:val="nil"/>
              <w:left w:val="single" w:sz="4" w:space="0" w:color="auto"/>
              <w:bottom w:val="nil"/>
              <w:right w:val="single" w:sz="4" w:space="0" w:color="auto"/>
            </w:tcBorders>
            <w:vAlign w:val="center"/>
          </w:tcPr>
          <w:p w14:paraId="1DB679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01F6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D1872A"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3B1A8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B752600" w14:textId="77777777" w:rsidR="00E060BF" w:rsidRPr="00480423" w:rsidRDefault="00E060BF" w:rsidP="00AF6673">
            <w:pPr>
              <w:pStyle w:val="TAC"/>
              <w:rPr>
                <w:rFonts w:eastAsiaTheme="minorEastAsia"/>
                <w:lang w:val="en-US" w:eastAsia="zh-CN"/>
              </w:rPr>
            </w:pPr>
            <w:r w:rsidRPr="008523D2">
              <w:rPr>
                <w:rFonts w:hint="eastAsia"/>
                <w:lang w:val="en-US" w:eastAsia="ja-JP"/>
              </w:rPr>
              <w:t>2</w:t>
            </w:r>
          </w:p>
        </w:tc>
      </w:tr>
      <w:tr w:rsidR="00E060BF" w:rsidRPr="00480423" w14:paraId="60974A06" w14:textId="77777777" w:rsidTr="005A0D4C">
        <w:trPr>
          <w:trHeight w:val="29"/>
        </w:trPr>
        <w:tc>
          <w:tcPr>
            <w:tcW w:w="3066" w:type="dxa"/>
            <w:tcBorders>
              <w:top w:val="nil"/>
              <w:left w:val="single" w:sz="4" w:space="0" w:color="auto"/>
              <w:bottom w:val="nil"/>
              <w:right w:val="single" w:sz="4" w:space="0" w:color="auto"/>
            </w:tcBorders>
            <w:vAlign w:val="center"/>
          </w:tcPr>
          <w:p w14:paraId="5CA979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AE57D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C9317"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53DE5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860C6A" w14:textId="77777777" w:rsidR="00E060BF" w:rsidRPr="00480423" w:rsidRDefault="00E060BF" w:rsidP="00AF6673">
            <w:pPr>
              <w:pStyle w:val="TAC"/>
              <w:rPr>
                <w:rFonts w:eastAsiaTheme="minorEastAsia"/>
                <w:lang w:val="en-US" w:eastAsia="zh-CN"/>
              </w:rPr>
            </w:pPr>
          </w:p>
        </w:tc>
      </w:tr>
      <w:tr w:rsidR="00E060BF" w:rsidRPr="00480423" w14:paraId="4423E528" w14:textId="77777777" w:rsidTr="005A0D4C">
        <w:trPr>
          <w:trHeight w:val="29"/>
        </w:trPr>
        <w:tc>
          <w:tcPr>
            <w:tcW w:w="3066" w:type="dxa"/>
            <w:tcBorders>
              <w:top w:val="nil"/>
              <w:left w:val="single" w:sz="4" w:space="0" w:color="auto"/>
              <w:bottom w:val="nil"/>
              <w:right w:val="single" w:sz="4" w:space="0" w:color="auto"/>
            </w:tcBorders>
            <w:vAlign w:val="center"/>
          </w:tcPr>
          <w:p w14:paraId="26FFA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95D0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1C78D"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416469"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B5D11B" w14:textId="77777777" w:rsidR="00E060BF" w:rsidRPr="00480423" w:rsidRDefault="00E060BF" w:rsidP="00AF6673">
            <w:pPr>
              <w:pStyle w:val="TAC"/>
              <w:rPr>
                <w:rFonts w:eastAsiaTheme="minorEastAsia"/>
                <w:lang w:val="en-US" w:eastAsia="zh-CN"/>
              </w:rPr>
            </w:pPr>
          </w:p>
        </w:tc>
      </w:tr>
      <w:tr w:rsidR="00E060BF" w:rsidRPr="00480423" w14:paraId="7889666B" w14:textId="77777777" w:rsidTr="005A0D4C">
        <w:trPr>
          <w:trHeight w:val="29"/>
        </w:trPr>
        <w:tc>
          <w:tcPr>
            <w:tcW w:w="3066" w:type="dxa"/>
            <w:tcBorders>
              <w:top w:val="nil"/>
              <w:left w:val="single" w:sz="4" w:space="0" w:color="auto"/>
              <w:bottom w:val="nil"/>
              <w:right w:val="single" w:sz="4" w:space="0" w:color="auto"/>
            </w:tcBorders>
            <w:vAlign w:val="center"/>
          </w:tcPr>
          <w:p w14:paraId="301AFC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969F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723EB6"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DC7EC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BF81D4F"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3E339435" w14:textId="77777777" w:rsidTr="005A0D4C">
        <w:trPr>
          <w:trHeight w:val="29"/>
        </w:trPr>
        <w:tc>
          <w:tcPr>
            <w:tcW w:w="3066" w:type="dxa"/>
            <w:tcBorders>
              <w:top w:val="nil"/>
              <w:left w:val="single" w:sz="4" w:space="0" w:color="auto"/>
              <w:bottom w:val="nil"/>
              <w:right w:val="single" w:sz="4" w:space="0" w:color="auto"/>
            </w:tcBorders>
            <w:vAlign w:val="center"/>
          </w:tcPr>
          <w:p w14:paraId="4A2B07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CB20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C8867"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F9C6D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84DDD67" w14:textId="77777777" w:rsidR="00E060BF" w:rsidRPr="00480423" w:rsidRDefault="00E060BF" w:rsidP="00AF6673">
            <w:pPr>
              <w:pStyle w:val="TAC"/>
              <w:rPr>
                <w:rFonts w:eastAsiaTheme="minorEastAsia"/>
                <w:lang w:val="en-US" w:eastAsia="zh-CN"/>
              </w:rPr>
            </w:pPr>
          </w:p>
        </w:tc>
      </w:tr>
      <w:tr w:rsidR="00E060BF" w:rsidRPr="00480423" w14:paraId="3A1774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C97C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1DD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8CC29"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DD242C"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7C19FAC" w14:textId="77777777" w:rsidR="00E060BF" w:rsidRPr="00480423" w:rsidRDefault="00E060BF" w:rsidP="00AF6673">
            <w:pPr>
              <w:pStyle w:val="TAC"/>
              <w:rPr>
                <w:rFonts w:eastAsiaTheme="minorEastAsia"/>
                <w:lang w:val="en-US" w:eastAsia="zh-CN"/>
              </w:rPr>
            </w:pPr>
          </w:p>
        </w:tc>
      </w:tr>
      <w:tr w:rsidR="00E060BF" w:rsidRPr="00480423" w14:paraId="21BF2F0F" w14:textId="77777777" w:rsidTr="005A0D4C">
        <w:trPr>
          <w:trHeight w:val="29"/>
        </w:trPr>
        <w:tc>
          <w:tcPr>
            <w:tcW w:w="3066" w:type="dxa"/>
            <w:tcBorders>
              <w:top w:val="nil"/>
              <w:left w:val="single" w:sz="4" w:space="0" w:color="auto"/>
              <w:bottom w:val="nil"/>
              <w:right w:val="single" w:sz="4" w:space="0" w:color="auto"/>
            </w:tcBorders>
            <w:vAlign w:val="center"/>
          </w:tcPr>
          <w:p w14:paraId="30E51AD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042C6AD"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CB342" w14:textId="77777777" w:rsidR="00E060BF" w:rsidRPr="00480423" w:rsidRDefault="00E060BF" w:rsidP="00AF6673">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05F811"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0A7F38"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42AA8E81" w14:textId="77777777" w:rsidTr="005A0D4C">
        <w:trPr>
          <w:trHeight w:val="29"/>
        </w:trPr>
        <w:tc>
          <w:tcPr>
            <w:tcW w:w="3066" w:type="dxa"/>
            <w:tcBorders>
              <w:top w:val="nil"/>
              <w:left w:val="single" w:sz="4" w:space="0" w:color="auto"/>
              <w:bottom w:val="nil"/>
              <w:right w:val="single" w:sz="4" w:space="0" w:color="auto"/>
            </w:tcBorders>
            <w:vAlign w:val="center"/>
          </w:tcPr>
          <w:p w14:paraId="3E7D1044"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EE5D4EC"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641DE"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B9BD37"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9C991B" w14:textId="77777777" w:rsidR="00E060BF" w:rsidRPr="00480423" w:rsidRDefault="00E060BF" w:rsidP="00AF6673">
            <w:pPr>
              <w:pStyle w:val="TAC"/>
              <w:rPr>
                <w:rFonts w:eastAsiaTheme="minorEastAsia"/>
                <w:lang w:eastAsia="zh-CN"/>
              </w:rPr>
            </w:pPr>
          </w:p>
        </w:tc>
      </w:tr>
      <w:tr w:rsidR="00E060BF" w:rsidRPr="00480423" w14:paraId="16A654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29CD3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2B3B05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09BC" w14:textId="77777777" w:rsidR="00E060BF" w:rsidRPr="00480423" w:rsidRDefault="00E060BF" w:rsidP="00AF6673">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5026A4F"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8B519AA" w14:textId="77777777" w:rsidR="00E060BF" w:rsidRPr="00480423" w:rsidRDefault="00E060BF" w:rsidP="00AF6673">
            <w:pPr>
              <w:pStyle w:val="TAC"/>
              <w:rPr>
                <w:rFonts w:eastAsiaTheme="minorEastAsia"/>
                <w:lang w:eastAsia="zh-CN"/>
              </w:rPr>
            </w:pPr>
          </w:p>
        </w:tc>
      </w:tr>
      <w:tr w:rsidR="00E060BF" w:rsidRPr="00480423" w14:paraId="7292E5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0DC987" w14:textId="77777777" w:rsidR="00E060BF" w:rsidRPr="00480423" w:rsidRDefault="00E060BF" w:rsidP="00AF6673">
            <w:pPr>
              <w:pStyle w:val="TAC"/>
              <w:rPr>
                <w:rFonts w:eastAsiaTheme="minorEastAsia"/>
                <w:lang w:eastAsia="zh-CN"/>
              </w:rPr>
            </w:pPr>
            <w:r>
              <w:rPr>
                <w:rFonts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59F904FA" w14:textId="77777777" w:rsidR="00E060BF" w:rsidRDefault="00E060BF" w:rsidP="00AF6673">
            <w:pPr>
              <w:pStyle w:val="TAC"/>
              <w:rPr>
                <w:lang w:eastAsia="zh-CN"/>
              </w:rPr>
            </w:pPr>
            <w:r>
              <w:rPr>
                <w:rFonts w:hint="eastAsia"/>
                <w:lang w:eastAsia="zh-CN"/>
              </w:rPr>
              <w:t>CA_n41C</w:t>
            </w:r>
          </w:p>
          <w:p w14:paraId="4140C8DB" w14:textId="77777777" w:rsidR="00E060BF" w:rsidRPr="00650DB4" w:rsidRDefault="00E060BF" w:rsidP="00AF6673">
            <w:pPr>
              <w:pStyle w:val="TAC"/>
              <w:rPr>
                <w:lang w:val="en-US"/>
              </w:rPr>
            </w:pPr>
            <w:r>
              <w:rPr>
                <w:rFonts w:hint="eastAsia"/>
                <w:lang w:eastAsia="zh-CN"/>
              </w:rPr>
              <w:t>CA</w:t>
            </w:r>
            <w:r>
              <w:t>_</w:t>
            </w:r>
            <w:r>
              <w:rPr>
                <w:rFonts w:hint="eastAsia"/>
                <w:lang w:eastAsia="zh-CN"/>
              </w:rPr>
              <w:t>n3</w:t>
            </w:r>
            <w:r w:rsidRPr="00650DB4">
              <w:rPr>
                <w:lang w:val="en-US"/>
              </w:rPr>
              <w:t>A-</w:t>
            </w:r>
            <w:r>
              <w:rPr>
                <w:rFonts w:hint="eastAsia"/>
                <w:lang w:eastAsia="zh-CN"/>
              </w:rPr>
              <w:t>n</w:t>
            </w:r>
            <w:r>
              <w:rPr>
                <w:lang w:eastAsia="zh-CN"/>
              </w:rPr>
              <w:t>41</w:t>
            </w:r>
            <w:r w:rsidRPr="00650DB4">
              <w:rPr>
                <w:lang w:val="en-US"/>
              </w:rPr>
              <w:t>A</w:t>
            </w:r>
          </w:p>
          <w:p w14:paraId="6D6651D2" w14:textId="77777777" w:rsidR="00E060BF" w:rsidRPr="00650DB4" w:rsidRDefault="00E060BF" w:rsidP="00AF6673">
            <w:pPr>
              <w:pStyle w:val="TAC"/>
              <w:rPr>
                <w:lang w:val="en-US"/>
              </w:rPr>
            </w:pPr>
            <w:r>
              <w:rPr>
                <w:rFonts w:hint="eastAsia"/>
                <w:lang w:eastAsia="zh-CN"/>
              </w:rPr>
              <w:t>CA</w:t>
            </w:r>
            <w:r>
              <w:t>_</w:t>
            </w:r>
            <w:r>
              <w:rPr>
                <w:rFonts w:hint="eastAsia"/>
                <w:lang w:eastAsia="zh-CN"/>
              </w:rPr>
              <w:t>n3</w:t>
            </w:r>
            <w:r w:rsidRPr="00650DB4">
              <w:rPr>
                <w:lang w:val="en-US"/>
              </w:rPr>
              <w:t>A-</w:t>
            </w:r>
            <w:r>
              <w:rPr>
                <w:rFonts w:hint="eastAsia"/>
                <w:lang w:eastAsia="zh-CN"/>
              </w:rPr>
              <w:t>n</w:t>
            </w:r>
            <w:r>
              <w:rPr>
                <w:lang w:eastAsia="zh-CN"/>
              </w:rPr>
              <w:t>79</w:t>
            </w:r>
            <w:r w:rsidRPr="00650DB4">
              <w:rPr>
                <w:lang w:val="en-US"/>
              </w:rPr>
              <w:t>A</w:t>
            </w:r>
          </w:p>
          <w:p w14:paraId="095DE472" w14:textId="77777777" w:rsidR="00E060BF" w:rsidRPr="00480423" w:rsidRDefault="00E060BF" w:rsidP="00AF6673">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211A654" w14:textId="77777777" w:rsidR="00E060BF" w:rsidRPr="00480423" w:rsidRDefault="00E060BF" w:rsidP="00AF6673">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26D835"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412E1D"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2F7ACB6D" w14:textId="77777777" w:rsidTr="005A0D4C">
        <w:trPr>
          <w:trHeight w:val="29"/>
        </w:trPr>
        <w:tc>
          <w:tcPr>
            <w:tcW w:w="3066" w:type="dxa"/>
            <w:tcBorders>
              <w:top w:val="nil"/>
              <w:left w:val="single" w:sz="4" w:space="0" w:color="auto"/>
              <w:bottom w:val="nil"/>
              <w:right w:val="single" w:sz="4" w:space="0" w:color="auto"/>
            </w:tcBorders>
            <w:vAlign w:val="center"/>
          </w:tcPr>
          <w:p w14:paraId="087F2156"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02E925F"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20DD7"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C9EE4F" w14:textId="77777777" w:rsidR="00E060BF" w:rsidRPr="00480423" w:rsidRDefault="00E060BF" w:rsidP="00AF6673">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2FC83A8C" w14:textId="77777777" w:rsidR="00E060BF" w:rsidRPr="00480423" w:rsidRDefault="00E060BF" w:rsidP="00AF6673">
            <w:pPr>
              <w:pStyle w:val="TAC"/>
              <w:rPr>
                <w:rFonts w:eastAsiaTheme="minorEastAsia"/>
                <w:lang w:eastAsia="zh-CN"/>
              </w:rPr>
            </w:pPr>
          </w:p>
        </w:tc>
      </w:tr>
      <w:tr w:rsidR="00E060BF" w:rsidRPr="00480423" w14:paraId="27C2C7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DAE1C7"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C144638"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68B4B" w14:textId="77777777" w:rsidR="00E060BF" w:rsidRPr="00480423" w:rsidRDefault="00E060BF" w:rsidP="00AF6673">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1AA7185"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D1DAC6" w14:textId="77777777" w:rsidR="00E060BF" w:rsidRPr="00480423" w:rsidRDefault="00E060BF" w:rsidP="00AF6673">
            <w:pPr>
              <w:pStyle w:val="TAC"/>
              <w:rPr>
                <w:rFonts w:eastAsiaTheme="minorEastAsia"/>
                <w:lang w:eastAsia="zh-CN"/>
              </w:rPr>
            </w:pPr>
          </w:p>
        </w:tc>
      </w:tr>
      <w:tr w:rsidR="00E060BF" w:rsidRPr="00480423" w14:paraId="32D1FB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6C7714" w14:textId="77777777" w:rsidR="00E060BF" w:rsidRPr="00480423" w:rsidRDefault="00E060BF" w:rsidP="00AF667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A212497"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485851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15024E4"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AA40EA0"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0</w:t>
            </w:r>
          </w:p>
        </w:tc>
      </w:tr>
      <w:tr w:rsidR="00E060BF" w:rsidRPr="00480423" w14:paraId="2B4E74BD" w14:textId="77777777" w:rsidTr="005A0D4C">
        <w:trPr>
          <w:trHeight w:val="29"/>
        </w:trPr>
        <w:tc>
          <w:tcPr>
            <w:tcW w:w="3066" w:type="dxa"/>
            <w:tcBorders>
              <w:top w:val="nil"/>
              <w:left w:val="single" w:sz="4" w:space="0" w:color="auto"/>
              <w:bottom w:val="nil"/>
              <w:right w:val="single" w:sz="4" w:space="0" w:color="auto"/>
            </w:tcBorders>
            <w:vAlign w:val="center"/>
          </w:tcPr>
          <w:p w14:paraId="3C9BBCC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DA653C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883DC"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31759D9"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11DECC40" w14:textId="77777777" w:rsidR="00E060BF" w:rsidRPr="00480423" w:rsidRDefault="00E060BF" w:rsidP="00AF6673">
            <w:pPr>
              <w:pStyle w:val="TAC"/>
              <w:rPr>
                <w:rFonts w:eastAsiaTheme="minorEastAsia"/>
                <w:szCs w:val="18"/>
                <w:lang w:val="en-US" w:eastAsia="zh-CN"/>
              </w:rPr>
            </w:pPr>
          </w:p>
        </w:tc>
      </w:tr>
      <w:tr w:rsidR="00E060BF" w:rsidRPr="00480423" w14:paraId="18BC8D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E1470E"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C6FE07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32327"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268548E" w14:textId="77777777" w:rsidR="00E060BF" w:rsidRPr="00480423" w:rsidRDefault="00E060BF" w:rsidP="00AF6673">
            <w:pPr>
              <w:pStyle w:val="TAC"/>
              <w:rPr>
                <w:rFonts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778086B4" w14:textId="77777777" w:rsidR="00E060BF" w:rsidRPr="00480423" w:rsidRDefault="00E060BF" w:rsidP="00AF6673">
            <w:pPr>
              <w:pStyle w:val="TAC"/>
              <w:rPr>
                <w:rFonts w:eastAsiaTheme="minorEastAsia"/>
                <w:szCs w:val="18"/>
                <w:lang w:val="en-US" w:eastAsia="zh-CN"/>
              </w:rPr>
            </w:pPr>
          </w:p>
        </w:tc>
      </w:tr>
      <w:tr w:rsidR="00E060BF" w:rsidRPr="00480423" w14:paraId="679AEC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85685D" w14:textId="77777777" w:rsidR="00E060BF" w:rsidRPr="00480423" w:rsidRDefault="00E060BF" w:rsidP="00AF667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2712" w:type="dxa"/>
            <w:tcBorders>
              <w:top w:val="single" w:sz="4" w:space="0" w:color="auto"/>
              <w:left w:val="single" w:sz="4" w:space="0" w:color="auto"/>
              <w:bottom w:val="nil"/>
              <w:right w:val="single" w:sz="4" w:space="0" w:color="auto"/>
            </w:tcBorders>
            <w:vAlign w:val="center"/>
          </w:tcPr>
          <w:p w14:paraId="5D0183C3" w14:textId="77777777" w:rsidR="00E060BF" w:rsidRPr="00480423" w:rsidRDefault="00E060BF" w:rsidP="00AF6673">
            <w:pPr>
              <w:pStyle w:val="TAC"/>
              <w:rPr>
                <w:rFonts w:eastAsiaTheme="minorEastAsia"/>
                <w:lang w:eastAsia="zh-CN"/>
              </w:rPr>
            </w:pPr>
            <w:r w:rsidRPr="00480423">
              <w:rPr>
                <w:rFonts w:eastAsiaTheme="minorEastAsia"/>
                <w:lang w:eastAsia="zh-CN"/>
              </w:rPr>
              <w:t>CA_n78(2A)</w:t>
            </w:r>
          </w:p>
          <w:p w14:paraId="1E28B0B9"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A107DB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5B41E38"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9F7EF0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0</w:t>
            </w:r>
          </w:p>
        </w:tc>
      </w:tr>
      <w:tr w:rsidR="00E060BF" w:rsidRPr="00480423" w14:paraId="5A8BBBC8" w14:textId="77777777" w:rsidTr="005A0D4C">
        <w:trPr>
          <w:trHeight w:val="29"/>
        </w:trPr>
        <w:tc>
          <w:tcPr>
            <w:tcW w:w="3066" w:type="dxa"/>
            <w:tcBorders>
              <w:top w:val="nil"/>
              <w:left w:val="single" w:sz="4" w:space="0" w:color="auto"/>
              <w:bottom w:val="nil"/>
              <w:right w:val="single" w:sz="4" w:space="0" w:color="auto"/>
            </w:tcBorders>
            <w:vAlign w:val="center"/>
          </w:tcPr>
          <w:p w14:paraId="3D6D644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8AD88C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44974"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662ABDA"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02679354" w14:textId="77777777" w:rsidR="00E060BF" w:rsidRPr="00480423" w:rsidRDefault="00E060BF" w:rsidP="00AF6673">
            <w:pPr>
              <w:pStyle w:val="TAC"/>
              <w:rPr>
                <w:rFonts w:eastAsiaTheme="minorEastAsia"/>
                <w:szCs w:val="18"/>
                <w:lang w:val="en-US" w:eastAsia="zh-CN"/>
              </w:rPr>
            </w:pPr>
          </w:p>
        </w:tc>
      </w:tr>
      <w:tr w:rsidR="00E060BF" w:rsidRPr="00480423" w14:paraId="0DCA0D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AFBF5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A4BB1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7B60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84021A3" w14:textId="77777777" w:rsidR="00E060BF" w:rsidRPr="00480423" w:rsidRDefault="00E060BF" w:rsidP="00AF6673">
            <w:pPr>
              <w:pStyle w:val="TAC"/>
              <w:rPr>
                <w:rFonts w:cs="Arial"/>
                <w:szCs w:val="18"/>
                <w:lang w:val="en-US" w:eastAsia="zh-CN" w:bidi="ar"/>
              </w:rPr>
            </w:pPr>
            <w:r w:rsidRPr="00480423">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3F5728EE" w14:textId="77777777" w:rsidR="00E060BF" w:rsidRPr="00480423" w:rsidRDefault="00E060BF" w:rsidP="00AF6673">
            <w:pPr>
              <w:pStyle w:val="TAC"/>
              <w:rPr>
                <w:rFonts w:eastAsiaTheme="minorEastAsia"/>
                <w:szCs w:val="18"/>
                <w:lang w:val="en-US" w:eastAsia="zh-CN"/>
              </w:rPr>
            </w:pPr>
          </w:p>
        </w:tc>
      </w:tr>
      <w:tr w:rsidR="00E060BF" w:rsidRPr="00480423" w14:paraId="1AEE8E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779573" w14:textId="77777777" w:rsidR="00E060BF" w:rsidRPr="00480423" w:rsidRDefault="00E060BF" w:rsidP="00AF6673">
            <w:pPr>
              <w:pStyle w:val="TAC"/>
              <w:rPr>
                <w:rFonts w:eastAsiaTheme="minorEastAsia"/>
                <w:szCs w:val="18"/>
                <w:lang w:eastAsia="zh-CN"/>
              </w:rPr>
            </w:pPr>
            <w:r w:rsidRPr="00480423">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55AD1679"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43F48C"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609A1D6"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A9255B3"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4 and 5</w:t>
            </w:r>
          </w:p>
        </w:tc>
      </w:tr>
      <w:tr w:rsidR="00E060BF" w:rsidRPr="00480423" w14:paraId="1A4A8402" w14:textId="77777777" w:rsidTr="005A0D4C">
        <w:trPr>
          <w:trHeight w:val="29"/>
        </w:trPr>
        <w:tc>
          <w:tcPr>
            <w:tcW w:w="3066" w:type="dxa"/>
            <w:tcBorders>
              <w:top w:val="nil"/>
              <w:left w:val="single" w:sz="4" w:space="0" w:color="auto"/>
              <w:bottom w:val="nil"/>
              <w:right w:val="single" w:sz="4" w:space="0" w:color="auto"/>
            </w:tcBorders>
            <w:vAlign w:val="center"/>
          </w:tcPr>
          <w:p w14:paraId="4CD96E6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C6DBB6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BBA25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41505686"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1427E0" w14:textId="77777777" w:rsidR="00E060BF" w:rsidRPr="00480423" w:rsidRDefault="00E060BF" w:rsidP="00AF6673">
            <w:pPr>
              <w:pStyle w:val="TAC"/>
              <w:rPr>
                <w:rFonts w:eastAsiaTheme="minorEastAsia"/>
                <w:szCs w:val="18"/>
                <w:lang w:val="en-US" w:eastAsia="zh-CN"/>
              </w:rPr>
            </w:pPr>
          </w:p>
        </w:tc>
      </w:tr>
      <w:tr w:rsidR="00E060BF" w:rsidRPr="00480423" w14:paraId="6108FE1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B70D1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47D95A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20167"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95CA3EF"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209E7A8" w14:textId="77777777" w:rsidR="00E060BF" w:rsidRPr="00480423" w:rsidRDefault="00E060BF" w:rsidP="00AF6673">
            <w:pPr>
              <w:pStyle w:val="TAC"/>
              <w:rPr>
                <w:rFonts w:eastAsiaTheme="minorEastAsia"/>
                <w:szCs w:val="18"/>
                <w:lang w:val="en-US" w:eastAsia="zh-CN"/>
              </w:rPr>
            </w:pPr>
          </w:p>
        </w:tc>
      </w:tr>
      <w:tr w:rsidR="00E060BF" w:rsidRPr="00480423" w14:paraId="03CAF0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08549B"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27A28425" w14:textId="77777777" w:rsidR="00E060BF" w:rsidRPr="00480423" w:rsidRDefault="00E060BF" w:rsidP="00AF6673">
            <w:pPr>
              <w:pStyle w:val="TAC"/>
              <w:rPr>
                <w:szCs w:val="18"/>
                <w:lang w:val="en-US" w:eastAsia="zh-CN"/>
              </w:rPr>
            </w:pPr>
            <w:r w:rsidRPr="00480423">
              <w:rPr>
                <w:rFonts w:eastAsiaTheme="minorEastAsia"/>
                <w:szCs w:val="18"/>
                <w:lang w:val="en-US" w:eastAsia="zh-CN"/>
              </w:rPr>
              <w:t>-</w:t>
            </w:r>
          </w:p>
          <w:p w14:paraId="20B43E0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B9FE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F23E34"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549303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518B322" w14:textId="77777777" w:rsidTr="005A0D4C">
        <w:trPr>
          <w:trHeight w:val="29"/>
        </w:trPr>
        <w:tc>
          <w:tcPr>
            <w:tcW w:w="3066" w:type="dxa"/>
            <w:tcBorders>
              <w:top w:val="nil"/>
              <w:left w:val="single" w:sz="4" w:space="0" w:color="auto"/>
              <w:bottom w:val="nil"/>
              <w:right w:val="single" w:sz="4" w:space="0" w:color="auto"/>
            </w:tcBorders>
            <w:vAlign w:val="center"/>
          </w:tcPr>
          <w:p w14:paraId="1B6C5AB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6E108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ED84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BCEC4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2C1EFC9" w14:textId="77777777" w:rsidR="00E060BF" w:rsidRPr="00480423" w:rsidRDefault="00E060BF" w:rsidP="00AF6673">
            <w:pPr>
              <w:pStyle w:val="TAC"/>
              <w:rPr>
                <w:rFonts w:eastAsiaTheme="minorEastAsia"/>
                <w:szCs w:val="18"/>
                <w:lang w:val="en-US" w:eastAsia="zh-CN"/>
              </w:rPr>
            </w:pPr>
          </w:p>
        </w:tc>
      </w:tr>
      <w:tr w:rsidR="00E060BF" w:rsidRPr="00480423" w14:paraId="116DFD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9CF346"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32D88B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1B3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C2A18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BC008D" w14:textId="77777777" w:rsidR="00E060BF" w:rsidRPr="00480423" w:rsidRDefault="00E060BF" w:rsidP="00AF6673">
            <w:pPr>
              <w:pStyle w:val="TAC"/>
              <w:rPr>
                <w:rFonts w:eastAsiaTheme="minorEastAsia"/>
                <w:szCs w:val="18"/>
                <w:lang w:val="en-US" w:eastAsia="zh-CN"/>
              </w:rPr>
            </w:pPr>
          </w:p>
        </w:tc>
      </w:tr>
      <w:tr w:rsidR="00E060BF" w:rsidRPr="00480423" w14:paraId="39C892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ACE1D4"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5A606080"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62EA3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C000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CE8B73"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70FAE77F" w14:textId="77777777" w:rsidTr="005A0D4C">
        <w:trPr>
          <w:trHeight w:val="29"/>
        </w:trPr>
        <w:tc>
          <w:tcPr>
            <w:tcW w:w="3066" w:type="dxa"/>
            <w:tcBorders>
              <w:top w:val="nil"/>
              <w:left w:val="single" w:sz="4" w:space="0" w:color="auto"/>
              <w:bottom w:val="nil"/>
              <w:right w:val="single" w:sz="4" w:space="0" w:color="auto"/>
            </w:tcBorders>
            <w:vAlign w:val="center"/>
          </w:tcPr>
          <w:p w14:paraId="5EA9C6B1"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2384DF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4CD0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09A75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F6641E5" w14:textId="77777777" w:rsidR="00E060BF" w:rsidRPr="00480423" w:rsidRDefault="00E060BF" w:rsidP="00AF6673">
            <w:pPr>
              <w:pStyle w:val="TAC"/>
              <w:rPr>
                <w:rFonts w:eastAsiaTheme="minorEastAsia"/>
                <w:szCs w:val="18"/>
                <w:lang w:val="en-US" w:eastAsia="zh-CN"/>
              </w:rPr>
            </w:pPr>
          </w:p>
        </w:tc>
      </w:tr>
      <w:tr w:rsidR="00E060BF" w:rsidRPr="00480423" w14:paraId="41BE78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8FF64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1E73D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AB8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FAFFF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C3B8086" w14:textId="77777777" w:rsidR="00E060BF" w:rsidRPr="00480423" w:rsidRDefault="00E060BF" w:rsidP="00AF6673">
            <w:pPr>
              <w:pStyle w:val="TAC"/>
              <w:rPr>
                <w:rFonts w:eastAsiaTheme="minorEastAsia"/>
                <w:szCs w:val="18"/>
                <w:lang w:val="en-US" w:eastAsia="zh-CN"/>
              </w:rPr>
            </w:pPr>
          </w:p>
        </w:tc>
      </w:tr>
      <w:tr w:rsidR="00E060BF" w:rsidRPr="00480423" w14:paraId="0BA8286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324429"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7A6DC2D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D8AC2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519D0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402D4B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3C66B411" w14:textId="77777777" w:rsidTr="005A0D4C">
        <w:trPr>
          <w:trHeight w:val="29"/>
        </w:trPr>
        <w:tc>
          <w:tcPr>
            <w:tcW w:w="3066" w:type="dxa"/>
            <w:tcBorders>
              <w:top w:val="nil"/>
              <w:left w:val="single" w:sz="4" w:space="0" w:color="auto"/>
              <w:bottom w:val="nil"/>
              <w:right w:val="single" w:sz="4" w:space="0" w:color="auto"/>
            </w:tcBorders>
            <w:vAlign w:val="center"/>
          </w:tcPr>
          <w:p w14:paraId="4D22FE2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27C752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8583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4C8B5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78AA19D" w14:textId="77777777" w:rsidR="00E060BF" w:rsidRPr="00480423" w:rsidRDefault="00E060BF" w:rsidP="00AF6673">
            <w:pPr>
              <w:pStyle w:val="TAC"/>
              <w:rPr>
                <w:rFonts w:eastAsiaTheme="minorEastAsia"/>
                <w:szCs w:val="18"/>
                <w:lang w:val="en-US" w:eastAsia="zh-CN"/>
              </w:rPr>
            </w:pPr>
          </w:p>
        </w:tc>
      </w:tr>
      <w:tr w:rsidR="00E060BF" w:rsidRPr="00480423" w14:paraId="2449DC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16B436"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10C52C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CFBF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FF22A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E20796" w14:textId="77777777" w:rsidR="00E060BF" w:rsidRPr="00480423" w:rsidRDefault="00E060BF" w:rsidP="00AF6673">
            <w:pPr>
              <w:pStyle w:val="TAC"/>
              <w:rPr>
                <w:rFonts w:eastAsiaTheme="minorEastAsia"/>
                <w:szCs w:val="18"/>
                <w:lang w:val="en-US" w:eastAsia="zh-CN"/>
              </w:rPr>
            </w:pPr>
          </w:p>
        </w:tc>
      </w:tr>
      <w:tr w:rsidR="00E060BF" w:rsidRPr="00480423" w14:paraId="1D0FE2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AD95B1"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5E546B1C"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9DF9C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83EA4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9BFC5B2"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4D60A95" w14:textId="77777777" w:rsidTr="005A0D4C">
        <w:trPr>
          <w:trHeight w:val="29"/>
        </w:trPr>
        <w:tc>
          <w:tcPr>
            <w:tcW w:w="3066" w:type="dxa"/>
            <w:tcBorders>
              <w:top w:val="nil"/>
              <w:left w:val="single" w:sz="4" w:space="0" w:color="auto"/>
              <w:bottom w:val="nil"/>
              <w:right w:val="single" w:sz="4" w:space="0" w:color="auto"/>
            </w:tcBorders>
            <w:vAlign w:val="center"/>
          </w:tcPr>
          <w:p w14:paraId="05751CD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E037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849F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FA73A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733AF3A" w14:textId="77777777" w:rsidR="00E060BF" w:rsidRPr="00480423" w:rsidRDefault="00E060BF" w:rsidP="00AF6673">
            <w:pPr>
              <w:pStyle w:val="TAC"/>
              <w:rPr>
                <w:rFonts w:eastAsiaTheme="minorEastAsia"/>
                <w:szCs w:val="18"/>
                <w:lang w:val="en-US" w:eastAsia="zh-CN"/>
              </w:rPr>
            </w:pPr>
          </w:p>
        </w:tc>
      </w:tr>
      <w:tr w:rsidR="00E060BF" w:rsidRPr="00480423" w14:paraId="24BC4F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60A6A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0E7560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C04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4B26BD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BE113AB" w14:textId="77777777" w:rsidR="00E060BF" w:rsidRPr="00480423" w:rsidRDefault="00E060BF" w:rsidP="00AF6673">
            <w:pPr>
              <w:pStyle w:val="TAC"/>
              <w:rPr>
                <w:rFonts w:eastAsiaTheme="minorEastAsia"/>
                <w:szCs w:val="18"/>
                <w:lang w:val="en-US" w:eastAsia="zh-CN"/>
              </w:rPr>
            </w:pPr>
          </w:p>
        </w:tc>
      </w:tr>
      <w:tr w:rsidR="00E060BF" w:rsidRPr="00480423" w14:paraId="1F3E7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4E4CA7"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41DF9310"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1991F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01CA0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50B0872C"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770C6901" w14:textId="77777777" w:rsidTr="005A0D4C">
        <w:trPr>
          <w:trHeight w:val="29"/>
        </w:trPr>
        <w:tc>
          <w:tcPr>
            <w:tcW w:w="3066" w:type="dxa"/>
            <w:tcBorders>
              <w:top w:val="nil"/>
              <w:left w:val="single" w:sz="4" w:space="0" w:color="auto"/>
              <w:bottom w:val="nil"/>
              <w:right w:val="single" w:sz="4" w:space="0" w:color="auto"/>
            </w:tcBorders>
            <w:vAlign w:val="center"/>
          </w:tcPr>
          <w:p w14:paraId="3B4A5C3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EBFBF6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FD3E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11F355"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0B0BB40" w14:textId="77777777" w:rsidR="00E060BF" w:rsidRPr="00480423" w:rsidRDefault="00E060BF" w:rsidP="00AF6673">
            <w:pPr>
              <w:pStyle w:val="TAC"/>
              <w:rPr>
                <w:rFonts w:eastAsiaTheme="minorEastAsia"/>
                <w:szCs w:val="18"/>
                <w:lang w:val="en-US" w:eastAsia="zh-CN"/>
              </w:rPr>
            </w:pPr>
          </w:p>
        </w:tc>
      </w:tr>
      <w:tr w:rsidR="00E060BF" w:rsidRPr="00480423" w14:paraId="575444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2534A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86132F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E3C0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82894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BD9385D" w14:textId="77777777" w:rsidR="00E060BF" w:rsidRPr="00480423" w:rsidRDefault="00E060BF" w:rsidP="00AF6673">
            <w:pPr>
              <w:pStyle w:val="TAC"/>
              <w:rPr>
                <w:rFonts w:eastAsiaTheme="minorEastAsia"/>
                <w:szCs w:val="18"/>
                <w:lang w:val="en-US" w:eastAsia="zh-CN"/>
              </w:rPr>
            </w:pPr>
          </w:p>
        </w:tc>
      </w:tr>
      <w:tr w:rsidR="00E060BF" w:rsidRPr="00480423" w14:paraId="6E555B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CACD1F"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3D2C0CDB"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F60B4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1C1F00"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28DE2C4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6CCE193" w14:textId="77777777" w:rsidTr="005A0D4C">
        <w:trPr>
          <w:trHeight w:val="29"/>
        </w:trPr>
        <w:tc>
          <w:tcPr>
            <w:tcW w:w="3066" w:type="dxa"/>
            <w:tcBorders>
              <w:top w:val="nil"/>
              <w:left w:val="single" w:sz="4" w:space="0" w:color="auto"/>
              <w:bottom w:val="nil"/>
              <w:right w:val="single" w:sz="4" w:space="0" w:color="auto"/>
            </w:tcBorders>
            <w:vAlign w:val="center"/>
          </w:tcPr>
          <w:p w14:paraId="5B96222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9A94D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4891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DCCCA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EA47942" w14:textId="77777777" w:rsidR="00E060BF" w:rsidRPr="00480423" w:rsidRDefault="00E060BF" w:rsidP="00AF6673">
            <w:pPr>
              <w:pStyle w:val="TAC"/>
              <w:rPr>
                <w:rFonts w:eastAsiaTheme="minorEastAsia"/>
                <w:szCs w:val="18"/>
                <w:lang w:val="en-US" w:eastAsia="zh-CN"/>
              </w:rPr>
            </w:pPr>
          </w:p>
        </w:tc>
      </w:tr>
      <w:tr w:rsidR="00E060BF" w:rsidRPr="00480423" w14:paraId="6B4292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F67CF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7253B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CEA4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F63688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3ADBD42" w14:textId="77777777" w:rsidR="00E060BF" w:rsidRPr="00480423" w:rsidRDefault="00E060BF" w:rsidP="00AF6673">
            <w:pPr>
              <w:pStyle w:val="TAC"/>
              <w:rPr>
                <w:rFonts w:eastAsiaTheme="minorEastAsia"/>
                <w:szCs w:val="18"/>
                <w:lang w:val="en-US" w:eastAsia="zh-CN"/>
              </w:rPr>
            </w:pPr>
          </w:p>
        </w:tc>
      </w:tr>
      <w:tr w:rsidR="00E060BF" w:rsidRPr="00480423" w14:paraId="2F37AA2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F54675" w14:textId="77777777" w:rsidR="00E060BF" w:rsidRPr="00480423" w:rsidRDefault="00E060BF" w:rsidP="00AF6673">
            <w:pPr>
              <w:pStyle w:val="TAC"/>
              <w:rPr>
                <w:rFonts w:eastAsiaTheme="minorEastAsia"/>
                <w:szCs w:val="18"/>
                <w:lang w:eastAsia="zh-CN"/>
              </w:rPr>
            </w:pPr>
            <w:r w:rsidRPr="00480423">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239CE68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CA_n3A-n78A</w:t>
            </w:r>
          </w:p>
          <w:p w14:paraId="55446B6F"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CDA697A"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0D333B" w14:textId="77777777" w:rsidR="00E060BF" w:rsidRPr="00480423" w:rsidRDefault="00E060BF" w:rsidP="00AF6673">
            <w:pPr>
              <w:pStyle w:val="TAC"/>
              <w:rPr>
                <w:rFonts w:cs="Arial"/>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F7323F7"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388F99E5" w14:textId="77777777" w:rsidTr="005A0D4C">
        <w:trPr>
          <w:trHeight w:val="29"/>
        </w:trPr>
        <w:tc>
          <w:tcPr>
            <w:tcW w:w="3066" w:type="dxa"/>
            <w:tcBorders>
              <w:top w:val="nil"/>
              <w:left w:val="single" w:sz="4" w:space="0" w:color="auto"/>
              <w:bottom w:val="nil"/>
              <w:right w:val="single" w:sz="4" w:space="0" w:color="auto"/>
            </w:tcBorders>
            <w:vAlign w:val="center"/>
          </w:tcPr>
          <w:p w14:paraId="0587518B"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34FFDE4"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ECBD6BE" w14:textId="77777777" w:rsidR="00E060BF" w:rsidRPr="00480423" w:rsidRDefault="00E060BF" w:rsidP="00AF6673">
            <w:pPr>
              <w:pStyle w:val="TAC"/>
              <w:rPr>
                <w:rFonts w:eastAsiaTheme="minorEastAsia"/>
                <w:szCs w:val="18"/>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F9F25F" w14:textId="77777777" w:rsidR="00E060BF" w:rsidRPr="00480423" w:rsidRDefault="00E060BF" w:rsidP="00AF6673">
            <w:pPr>
              <w:pStyle w:val="TAC"/>
              <w:rPr>
                <w:rFonts w:cs="Arial"/>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BD3D497" w14:textId="77777777" w:rsidR="00E060BF" w:rsidRPr="00480423" w:rsidRDefault="00E060BF" w:rsidP="00AF6673">
            <w:pPr>
              <w:pStyle w:val="TAC"/>
              <w:rPr>
                <w:rFonts w:eastAsiaTheme="minorEastAsia"/>
                <w:szCs w:val="18"/>
                <w:lang w:val="en-US" w:eastAsia="zh-CN"/>
              </w:rPr>
            </w:pPr>
          </w:p>
        </w:tc>
      </w:tr>
      <w:tr w:rsidR="00E060BF" w:rsidRPr="00480423" w14:paraId="1112A5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0FB58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B456B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E529C"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5641F1C" w14:textId="77777777" w:rsidR="00E060BF" w:rsidRPr="00480423" w:rsidRDefault="00E060BF" w:rsidP="00AF6673">
            <w:pPr>
              <w:pStyle w:val="TAC"/>
              <w:rPr>
                <w:rFonts w:cs="Arial"/>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0A5959" w14:textId="77777777" w:rsidR="00E060BF" w:rsidRPr="00480423" w:rsidRDefault="00E060BF" w:rsidP="00AF6673">
            <w:pPr>
              <w:pStyle w:val="TAC"/>
              <w:rPr>
                <w:rFonts w:eastAsiaTheme="minorEastAsia"/>
                <w:szCs w:val="18"/>
                <w:lang w:val="en-US" w:eastAsia="zh-CN"/>
              </w:rPr>
            </w:pPr>
          </w:p>
        </w:tc>
      </w:tr>
      <w:tr w:rsidR="00E060BF" w:rsidRPr="00480423" w14:paraId="3D1DCD0A" w14:textId="77777777" w:rsidTr="005A0D4C">
        <w:trPr>
          <w:trHeight w:val="29"/>
        </w:trPr>
        <w:tc>
          <w:tcPr>
            <w:tcW w:w="3066" w:type="dxa"/>
            <w:tcBorders>
              <w:top w:val="nil"/>
              <w:left w:val="single" w:sz="4" w:space="0" w:color="auto"/>
              <w:bottom w:val="nil"/>
              <w:right w:val="single" w:sz="4" w:space="0" w:color="auto"/>
            </w:tcBorders>
            <w:vAlign w:val="center"/>
          </w:tcPr>
          <w:p w14:paraId="1373E225"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5FB75AA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1D1E12"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175F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C5C4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D54BA9" w14:textId="77777777" w:rsidTr="005A0D4C">
        <w:trPr>
          <w:trHeight w:val="29"/>
        </w:trPr>
        <w:tc>
          <w:tcPr>
            <w:tcW w:w="3066" w:type="dxa"/>
            <w:tcBorders>
              <w:top w:val="nil"/>
              <w:left w:val="single" w:sz="4" w:space="0" w:color="auto"/>
              <w:bottom w:val="nil"/>
              <w:right w:val="single" w:sz="4" w:space="0" w:color="auto"/>
            </w:tcBorders>
            <w:vAlign w:val="center"/>
          </w:tcPr>
          <w:p w14:paraId="3B4FDD6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1EDEAC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386EB" w14:textId="77777777" w:rsidR="00E060BF" w:rsidRPr="00480423" w:rsidRDefault="00E060BF" w:rsidP="00AF667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6B9D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5588BD5C" w14:textId="77777777" w:rsidR="00E060BF" w:rsidRPr="00480423" w:rsidRDefault="00E060BF" w:rsidP="00AF6673">
            <w:pPr>
              <w:pStyle w:val="TAC"/>
              <w:rPr>
                <w:rFonts w:eastAsiaTheme="minorEastAsia"/>
                <w:lang w:val="en-US" w:eastAsia="zh-CN"/>
              </w:rPr>
            </w:pPr>
          </w:p>
        </w:tc>
      </w:tr>
      <w:tr w:rsidR="00E060BF" w:rsidRPr="00480423" w14:paraId="170898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C4790D"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A64958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4F07" w14:textId="77777777" w:rsidR="00E060BF" w:rsidRPr="00480423" w:rsidRDefault="00E060BF" w:rsidP="00AF667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28C9F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7C54C2F" w14:textId="77777777" w:rsidR="00E060BF" w:rsidRPr="00480423" w:rsidRDefault="00E060BF" w:rsidP="00AF6673">
            <w:pPr>
              <w:pStyle w:val="TAC"/>
              <w:rPr>
                <w:rFonts w:eastAsiaTheme="minorEastAsia"/>
                <w:lang w:val="en-US" w:eastAsia="zh-CN"/>
              </w:rPr>
            </w:pPr>
          </w:p>
        </w:tc>
      </w:tr>
      <w:tr w:rsidR="00E060BF" w:rsidRPr="00480423" w14:paraId="38A6FF32" w14:textId="77777777" w:rsidTr="005A0D4C">
        <w:trPr>
          <w:trHeight w:val="29"/>
        </w:trPr>
        <w:tc>
          <w:tcPr>
            <w:tcW w:w="3066" w:type="dxa"/>
            <w:tcBorders>
              <w:top w:val="single" w:sz="4" w:space="0" w:color="auto"/>
              <w:left w:val="single" w:sz="4" w:space="0" w:color="auto"/>
              <w:bottom w:val="nil"/>
              <w:right w:val="single" w:sz="4" w:space="0" w:color="auto"/>
            </w:tcBorders>
          </w:tcPr>
          <w:p w14:paraId="3FC75155" w14:textId="77777777" w:rsidR="00E060BF" w:rsidRPr="00480423" w:rsidRDefault="00E060BF" w:rsidP="00AF6673">
            <w:pPr>
              <w:pStyle w:val="TAC"/>
              <w:rPr>
                <w:rFonts w:eastAsiaTheme="minorEastAsia"/>
                <w:color w:val="000000"/>
                <w:lang w:val="en-US" w:eastAsia="zh-CN"/>
              </w:rPr>
            </w:pPr>
            <w:r w:rsidRPr="00480423">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5C880CC8"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6A5F4BDD" w14:textId="77777777" w:rsidR="00E060BF" w:rsidRPr="00D93309" w:rsidRDefault="00E060BF" w:rsidP="00AF6673">
            <w:pPr>
              <w:pStyle w:val="TAC"/>
              <w:rPr>
                <w:rFonts w:eastAsiaTheme="minorEastAsia"/>
              </w:rPr>
            </w:pPr>
            <w:r w:rsidRPr="00D93309">
              <w:rPr>
                <w:rFonts w:eastAsiaTheme="minorEastAsia"/>
              </w:rPr>
              <w:t>CA_n5A-n7A</w:t>
            </w:r>
          </w:p>
          <w:p w14:paraId="64EE5D1C" w14:textId="77777777" w:rsidR="00E060BF" w:rsidRPr="00D93309" w:rsidRDefault="00E060BF" w:rsidP="00AF6673">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2776F6BB" w14:textId="77777777" w:rsidR="00E060BF" w:rsidRPr="00480423" w:rsidRDefault="00E060BF" w:rsidP="00AF6673">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E42B91" w14:textId="77777777" w:rsidR="00E060BF" w:rsidRPr="00480423" w:rsidRDefault="00E060BF" w:rsidP="00AF6673">
            <w:pPr>
              <w:pStyle w:val="TAC"/>
              <w:rPr>
                <w:rFonts w:eastAsiaTheme="minorEastAsia"/>
                <w:lang w:val="en-US"/>
              </w:rPr>
            </w:pPr>
            <w:r w:rsidRPr="00480423">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6826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387B7E7"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649A3A1" w14:textId="77777777" w:rsidTr="005A0D4C">
        <w:trPr>
          <w:trHeight w:val="29"/>
        </w:trPr>
        <w:tc>
          <w:tcPr>
            <w:tcW w:w="3066" w:type="dxa"/>
            <w:tcBorders>
              <w:top w:val="nil"/>
              <w:left w:val="single" w:sz="4" w:space="0" w:color="auto"/>
              <w:bottom w:val="nil"/>
              <w:right w:val="single" w:sz="4" w:space="0" w:color="auto"/>
            </w:tcBorders>
            <w:vAlign w:val="center"/>
          </w:tcPr>
          <w:p w14:paraId="7998F8C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8BEAE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FF4F1" w14:textId="77777777" w:rsidR="00E060BF" w:rsidRPr="00480423" w:rsidRDefault="00E060BF" w:rsidP="00AF6673">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24849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25004451" w14:textId="77777777" w:rsidR="00E060BF" w:rsidRPr="00480423" w:rsidRDefault="00E060BF" w:rsidP="00AF6673">
            <w:pPr>
              <w:pStyle w:val="TAC"/>
              <w:rPr>
                <w:rFonts w:eastAsiaTheme="minorEastAsia"/>
                <w:lang w:val="en-US" w:eastAsia="zh-CN"/>
              </w:rPr>
            </w:pPr>
          </w:p>
        </w:tc>
      </w:tr>
      <w:tr w:rsidR="00E060BF" w:rsidRPr="00480423" w14:paraId="5D2CCF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1726EA"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D3CA72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5CD06" w14:textId="77777777" w:rsidR="00E060BF" w:rsidRPr="00480423" w:rsidRDefault="00E060BF" w:rsidP="00AF6673">
            <w:pPr>
              <w:pStyle w:val="TAC"/>
              <w:rPr>
                <w:rFonts w:eastAsiaTheme="minorEastAsia"/>
                <w:lang w:val="en-US"/>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CF746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4D2FBA" w14:textId="77777777" w:rsidR="00E060BF" w:rsidRPr="00480423" w:rsidRDefault="00E060BF" w:rsidP="00AF6673">
            <w:pPr>
              <w:pStyle w:val="TAC"/>
              <w:rPr>
                <w:rFonts w:eastAsiaTheme="minorEastAsia"/>
                <w:lang w:val="en-US" w:eastAsia="zh-CN"/>
              </w:rPr>
            </w:pPr>
          </w:p>
        </w:tc>
      </w:tr>
      <w:tr w:rsidR="00E060BF" w:rsidRPr="00480423" w14:paraId="5177C7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292421"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145BC382"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1F680A93"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CA_n77(2A)</w:t>
            </w:r>
          </w:p>
          <w:p w14:paraId="756A73A7"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CA_n5A-n7A</w:t>
            </w:r>
          </w:p>
          <w:p w14:paraId="0FE3CE19"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31665572" w14:textId="77777777" w:rsidR="00E060BF" w:rsidRPr="00480423" w:rsidRDefault="00E060BF" w:rsidP="00AF6673">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E8D161"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B53D59"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EFF41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823FBC1" w14:textId="77777777" w:rsidTr="005A0D4C">
        <w:trPr>
          <w:trHeight w:val="29"/>
        </w:trPr>
        <w:tc>
          <w:tcPr>
            <w:tcW w:w="3066" w:type="dxa"/>
            <w:tcBorders>
              <w:top w:val="nil"/>
              <w:left w:val="single" w:sz="4" w:space="0" w:color="auto"/>
              <w:bottom w:val="nil"/>
              <w:right w:val="single" w:sz="4" w:space="0" w:color="auto"/>
            </w:tcBorders>
            <w:vAlign w:val="center"/>
          </w:tcPr>
          <w:p w14:paraId="7B3D195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0348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6DAF4"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0A83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6367974B" w14:textId="77777777" w:rsidR="00E060BF" w:rsidRPr="00480423" w:rsidRDefault="00E060BF" w:rsidP="00AF6673">
            <w:pPr>
              <w:pStyle w:val="TAC"/>
              <w:rPr>
                <w:rFonts w:eastAsiaTheme="minorEastAsia"/>
                <w:lang w:val="en-US" w:eastAsia="zh-CN"/>
              </w:rPr>
            </w:pPr>
          </w:p>
        </w:tc>
      </w:tr>
      <w:tr w:rsidR="00E060BF" w:rsidRPr="00480423" w14:paraId="7D30CA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7DD6F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1AD3A0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89030"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E05357" w14:textId="77777777" w:rsidR="00E060BF" w:rsidRPr="00480423" w:rsidRDefault="00E060BF" w:rsidP="00AF6673">
            <w:pPr>
              <w:pStyle w:val="TAC"/>
              <w:rPr>
                <w:rFonts w:eastAsiaTheme="minorEastAsia" w:cs="Arial"/>
                <w:szCs w:val="18"/>
                <w:lang w:eastAsia="en-GB"/>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38E9D22D" w14:textId="77777777" w:rsidR="00E060BF" w:rsidRPr="00480423" w:rsidRDefault="00E060BF" w:rsidP="00AF6673">
            <w:pPr>
              <w:pStyle w:val="TAC"/>
              <w:rPr>
                <w:rFonts w:eastAsiaTheme="minorEastAsia"/>
                <w:lang w:val="en-US" w:eastAsia="zh-CN"/>
              </w:rPr>
            </w:pPr>
          </w:p>
        </w:tc>
      </w:tr>
      <w:tr w:rsidR="00E060BF" w:rsidRPr="00480423" w14:paraId="0E7873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CA51F5"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13B703D7"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6F1B0ECB"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CA_n77(2A)</w:t>
            </w:r>
          </w:p>
          <w:p w14:paraId="7C136AB8"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CA_n5A-n7A</w:t>
            </w:r>
          </w:p>
          <w:p w14:paraId="0FF2011E"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5221A182" w14:textId="77777777" w:rsidR="00E060BF" w:rsidRPr="00480423" w:rsidRDefault="00E060BF" w:rsidP="00AF6673">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3DC83F"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3818CA"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31BD9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2E58F70" w14:textId="77777777" w:rsidTr="005A0D4C">
        <w:trPr>
          <w:trHeight w:val="29"/>
        </w:trPr>
        <w:tc>
          <w:tcPr>
            <w:tcW w:w="3066" w:type="dxa"/>
            <w:tcBorders>
              <w:top w:val="nil"/>
              <w:left w:val="single" w:sz="4" w:space="0" w:color="auto"/>
              <w:bottom w:val="nil"/>
              <w:right w:val="single" w:sz="4" w:space="0" w:color="auto"/>
            </w:tcBorders>
            <w:vAlign w:val="center"/>
          </w:tcPr>
          <w:p w14:paraId="3DE9DA4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F67BDF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EB2D2"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F0E30"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4E0107E" w14:textId="77777777" w:rsidR="00E060BF" w:rsidRPr="00480423" w:rsidRDefault="00E060BF" w:rsidP="00AF6673">
            <w:pPr>
              <w:pStyle w:val="TAC"/>
              <w:rPr>
                <w:rFonts w:eastAsiaTheme="minorEastAsia"/>
                <w:lang w:val="en-US" w:eastAsia="zh-CN"/>
              </w:rPr>
            </w:pPr>
          </w:p>
        </w:tc>
      </w:tr>
      <w:tr w:rsidR="00E060BF" w:rsidRPr="00480423" w14:paraId="2F6082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BC711D"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74C2C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56980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125CB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1C7AD595" w14:textId="77777777" w:rsidR="00E060BF" w:rsidRPr="00480423" w:rsidRDefault="00E060BF" w:rsidP="00AF6673">
            <w:pPr>
              <w:pStyle w:val="TAC"/>
              <w:rPr>
                <w:rFonts w:eastAsiaTheme="minorEastAsia"/>
                <w:lang w:val="en-US" w:eastAsia="zh-CN"/>
              </w:rPr>
            </w:pPr>
          </w:p>
        </w:tc>
      </w:tr>
      <w:tr w:rsidR="00E060BF" w:rsidRPr="00480423" w14:paraId="493319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7987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654AD1DA" w14:textId="77777777" w:rsidR="00E060BF" w:rsidRPr="00480423" w:rsidRDefault="00E060BF" w:rsidP="00AF6673">
            <w:pPr>
              <w:pStyle w:val="TAC"/>
              <w:rPr>
                <w:rFonts w:eastAsiaTheme="minorEastAsia"/>
              </w:rPr>
            </w:pPr>
            <w:r w:rsidRPr="00480423">
              <w:rPr>
                <w:rFonts w:eastAsiaTheme="minorEastAsia"/>
              </w:rPr>
              <w:t>CA_n5A-n78A</w:t>
            </w:r>
            <w:r w:rsidRPr="00480423">
              <w:rPr>
                <w:rFonts w:eastAsiaTheme="minorEastAsia"/>
                <w:vertAlign w:val="superscript"/>
              </w:rPr>
              <w:t>7</w:t>
            </w:r>
          </w:p>
          <w:p w14:paraId="02617496"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C250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98CB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B93B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CFCD35" w14:textId="77777777" w:rsidTr="005A0D4C">
        <w:trPr>
          <w:trHeight w:val="29"/>
        </w:trPr>
        <w:tc>
          <w:tcPr>
            <w:tcW w:w="3066" w:type="dxa"/>
            <w:tcBorders>
              <w:top w:val="nil"/>
              <w:left w:val="single" w:sz="4" w:space="0" w:color="auto"/>
              <w:bottom w:val="nil"/>
              <w:right w:val="single" w:sz="4" w:space="0" w:color="auto"/>
            </w:tcBorders>
            <w:vAlign w:val="center"/>
          </w:tcPr>
          <w:p w14:paraId="487502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12EA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68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A4D5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E9EF2A6" w14:textId="77777777" w:rsidR="00E060BF" w:rsidRPr="00480423" w:rsidRDefault="00E060BF" w:rsidP="00AF6673">
            <w:pPr>
              <w:pStyle w:val="TAC"/>
              <w:rPr>
                <w:rFonts w:eastAsiaTheme="minorEastAsia"/>
                <w:lang w:val="en-US" w:eastAsia="zh-CN"/>
              </w:rPr>
            </w:pPr>
          </w:p>
        </w:tc>
      </w:tr>
      <w:tr w:rsidR="00E060BF" w:rsidRPr="00480423" w14:paraId="5B82B768" w14:textId="77777777" w:rsidTr="005A0D4C">
        <w:trPr>
          <w:trHeight w:val="29"/>
        </w:trPr>
        <w:tc>
          <w:tcPr>
            <w:tcW w:w="3066" w:type="dxa"/>
            <w:tcBorders>
              <w:top w:val="nil"/>
              <w:left w:val="single" w:sz="4" w:space="0" w:color="auto"/>
              <w:bottom w:val="nil"/>
              <w:right w:val="single" w:sz="4" w:space="0" w:color="auto"/>
            </w:tcBorders>
            <w:vAlign w:val="center"/>
          </w:tcPr>
          <w:p w14:paraId="69002A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44AE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971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9D8A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D0275B" w14:textId="77777777" w:rsidR="00E060BF" w:rsidRPr="00480423" w:rsidRDefault="00E060BF" w:rsidP="00AF6673">
            <w:pPr>
              <w:pStyle w:val="TAC"/>
              <w:rPr>
                <w:rFonts w:eastAsiaTheme="minorEastAsia"/>
                <w:lang w:val="en-US" w:eastAsia="zh-CN"/>
              </w:rPr>
            </w:pPr>
          </w:p>
        </w:tc>
      </w:tr>
      <w:tr w:rsidR="00E060BF" w:rsidRPr="00480423" w14:paraId="24F43C3A" w14:textId="77777777" w:rsidTr="005A0D4C">
        <w:trPr>
          <w:trHeight w:val="29"/>
        </w:trPr>
        <w:tc>
          <w:tcPr>
            <w:tcW w:w="3066" w:type="dxa"/>
            <w:tcBorders>
              <w:top w:val="nil"/>
              <w:left w:val="single" w:sz="4" w:space="0" w:color="auto"/>
              <w:bottom w:val="nil"/>
              <w:right w:val="single" w:sz="4" w:space="0" w:color="auto"/>
            </w:tcBorders>
            <w:vAlign w:val="center"/>
          </w:tcPr>
          <w:p w14:paraId="40C2F975"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2E8CDD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082D0D1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CA_n5A-n78A</w:t>
            </w:r>
          </w:p>
          <w:p w14:paraId="435B10DA"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7A26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C45AD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24C0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0EB1964" w14:textId="77777777" w:rsidTr="005A0D4C">
        <w:trPr>
          <w:trHeight w:val="29"/>
        </w:trPr>
        <w:tc>
          <w:tcPr>
            <w:tcW w:w="3066" w:type="dxa"/>
            <w:tcBorders>
              <w:top w:val="nil"/>
              <w:left w:val="single" w:sz="4" w:space="0" w:color="auto"/>
              <w:bottom w:val="nil"/>
              <w:right w:val="single" w:sz="4" w:space="0" w:color="auto"/>
            </w:tcBorders>
            <w:vAlign w:val="center"/>
          </w:tcPr>
          <w:p w14:paraId="48B736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AE727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94A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52FE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ECE3C7" w14:textId="77777777" w:rsidR="00E060BF" w:rsidRPr="00480423" w:rsidRDefault="00E060BF" w:rsidP="00AF6673">
            <w:pPr>
              <w:pStyle w:val="TAC"/>
              <w:rPr>
                <w:rFonts w:eastAsiaTheme="minorEastAsia"/>
                <w:lang w:val="en-US" w:eastAsia="zh-CN"/>
              </w:rPr>
            </w:pPr>
          </w:p>
        </w:tc>
      </w:tr>
      <w:tr w:rsidR="00E060BF" w:rsidRPr="00480423" w14:paraId="777862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39F1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F76C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CC0E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014D7D"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40679B8" w14:textId="77777777" w:rsidR="00E060BF" w:rsidRPr="00480423" w:rsidRDefault="00E060BF" w:rsidP="00AF6673">
            <w:pPr>
              <w:pStyle w:val="TAC"/>
              <w:rPr>
                <w:rFonts w:eastAsiaTheme="minorEastAsia"/>
                <w:lang w:val="en-US" w:eastAsia="zh-CN"/>
              </w:rPr>
            </w:pPr>
          </w:p>
        </w:tc>
      </w:tr>
      <w:tr w:rsidR="00E060BF" w:rsidRPr="00480423" w14:paraId="176888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6227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CA_n5A-n7B-n78A</w:t>
            </w:r>
          </w:p>
        </w:tc>
        <w:tc>
          <w:tcPr>
            <w:tcW w:w="2712" w:type="dxa"/>
            <w:tcBorders>
              <w:top w:val="single" w:sz="4" w:space="0" w:color="auto"/>
              <w:left w:val="single" w:sz="4" w:space="0" w:color="auto"/>
              <w:bottom w:val="nil"/>
              <w:right w:val="single" w:sz="4" w:space="0" w:color="auto"/>
            </w:tcBorders>
            <w:vAlign w:val="center"/>
          </w:tcPr>
          <w:p w14:paraId="30822B5E" w14:textId="77777777" w:rsidR="00E060BF" w:rsidRPr="00480423" w:rsidRDefault="00E060BF" w:rsidP="00AF6673">
            <w:pPr>
              <w:pStyle w:val="TAC"/>
              <w:rPr>
                <w:rFonts w:eastAsiaTheme="minorEastAsia"/>
              </w:rPr>
            </w:pPr>
            <w:r w:rsidRPr="00480423">
              <w:rPr>
                <w:rFonts w:eastAsiaTheme="minorEastAsia"/>
              </w:rPr>
              <w:t>CA_n5A-n78A</w:t>
            </w:r>
            <w:r w:rsidRPr="00480423">
              <w:rPr>
                <w:rFonts w:eastAsiaTheme="minorEastAsia"/>
                <w:vertAlign w:val="superscript"/>
              </w:rPr>
              <w:t>7</w:t>
            </w:r>
          </w:p>
          <w:p w14:paraId="0CC68DB8"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3773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61926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395B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E39865" w14:textId="77777777" w:rsidTr="005A0D4C">
        <w:trPr>
          <w:trHeight w:val="29"/>
        </w:trPr>
        <w:tc>
          <w:tcPr>
            <w:tcW w:w="3066" w:type="dxa"/>
            <w:tcBorders>
              <w:top w:val="nil"/>
              <w:left w:val="single" w:sz="4" w:space="0" w:color="auto"/>
              <w:bottom w:val="nil"/>
              <w:right w:val="single" w:sz="4" w:space="0" w:color="auto"/>
            </w:tcBorders>
            <w:vAlign w:val="center"/>
          </w:tcPr>
          <w:p w14:paraId="205BAF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74CC5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F7F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59E7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601AA00" w14:textId="77777777" w:rsidR="00E060BF" w:rsidRPr="00480423" w:rsidRDefault="00E060BF" w:rsidP="00AF6673">
            <w:pPr>
              <w:pStyle w:val="TAC"/>
              <w:rPr>
                <w:rFonts w:eastAsiaTheme="minorEastAsia"/>
                <w:lang w:val="en-US" w:eastAsia="zh-CN"/>
              </w:rPr>
            </w:pPr>
          </w:p>
        </w:tc>
      </w:tr>
      <w:tr w:rsidR="00E060BF" w:rsidRPr="00480423" w14:paraId="45A46923" w14:textId="77777777" w:rsidTr="005A0D4C">
        <w:trPr>
          <w:trHeight w:val="29"/>
        </w:trPr>
        <w:tc>
          <w:tcPr>
            <w:tcW w:w="3066" w:type="dxa"/>
            <w:tcBorders>
              <w:top w:val="nil"/>
              <w:left w:val="single" w:sz="4" w:space="0" w:color="auto"/>
              <w:bottom w:val="nil"/>
              <w:right w:val="single" w:sz="4" w:space="0" w:color="auto"/>
            </w:tcBorders>
            <w:vAlign w:val="center"/>
          </w:tcPr>
          <w:p w14:paraId="3E5A1E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599CB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DD5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5357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47195A" w14:textId="77777777" w:rsidR="00E060BF" w:rsidRPr="00480423" w:rsidRDefault="00E060BF" w:rsidP="00AF6673">
            <w:pPr>
              <w:pStyle w:val="TAC"/>
              <w:rPr>
                <w:rFonts w:eastAsiaTheme="minorEastAsia"/>
                <w:lang w:val="en-US" w:eastAsia="zh-CN"/>
              </w:rPr>
            </w:pPr>
          </w:p>
        </w:tc>
      </w:tr>
      <w:tr w:rsidR="00E060BF" w:rsidRPr="00480423" w14:paraId="1A699F5C" w14:textId="77777777" w:rsidTr="005A0D4C">
        <w:trPr>
          <w:trHeight w:val="29"/>
        </w:trPr>
        <w:tc>
          <w:tcPr>
            <w:tcW w:w="3066" w:type="dxa"/>
            <w:tcBorders>
              <w:top w:val="nil"/>
              <w:left w:val="single" w:sz="4" w:space="0" w:color="auto"/>
              <w:bottom w:val="nil"/>
              <w:right w:val="single" w:sz="4" w:space="0" w:color="auto"/>
            </w:tcBorders>
            <w:vAlign w:val="center"/>
          </w:tcPr>
          <w:p w14:paraId="4F623C94"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6BAE3F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4AC756C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CA_n5A-n78A</w:t>
            </w:r>
          </w:p>
          <w:p w14:paraId="5C594C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8E1C1D4"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D5D3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26A9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3244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DB615CB" w14:textId="77777777" w:rsidTr="005A0D4C">
        <w:trPr>
          <w:trHeight w:val="29"/>
        </w:trPr>
        <w:tc>
          <w:tcPr>
            <w:tcW w:w="3066" w:type="dxa"/>
            <w:tcBorders>
              <w:top w:val="nil"/>
              <w:left w:val="single" w:sz="4" w:space="0" w:color="auto"/>
              <w:bottom w:val="nil"/>
              <w:right w:val="single" w:sz="4" w:space="0" w:color="auto"/>
            </w:tcBorders>
            <w:vAlign w:val="center"/>
          </w:tcPr>
          <w:p w14:paraId="611350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0CF0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201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69F8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97F24DC" w14:textId="77777777" w:rsidR="00E060BF" w:rsidRPr="00480423" w:rsidRDefault="00E060BF" w:rsidP="00AF6673">
            <w:pPr>
              <w:pStyle w:val="TAC"/>
              <w:rPr>
                <w:rFonts w:eastAsiaTheme="minorEastAsia"/>
                <w:lang w:val="en-US" w:eastAsia="zh-CN"/>
              </w:rPr>
            </w:pPr>
          </w:p>
        </w:tc>
      </w:tr>
      <w:tr w:rsidR="00E060BF" w:rsidRPr="00480423" w14:paraId="5521AB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6EC8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30DE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8E2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E75B2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5A13957" w14:textId="77777777" w:rsidR="00E060BF" w:rsidRPr="00480423" w:rsidRDefault="00E060BF" w:rsidP="00AF6673">
            <w:pPr>
              <w:pStyle w:val="TAC"/>
              <w:rPr>
                <w:rFonts w:eastAsiaTheme="minorEastAsia"/>
                <w:lang w:val="en-US" w:eastAsia="zh-CN"/>
              </w:rPr>
            </w:pPr>
          </w:p>
        </w:tc>
      </w:tr>
      <w:tr w:rsidR="00E060BF" w:rsidRPr="00480423" w14:paraId="7617BA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C4DD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267FB64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C80C9F1" w14:textId="77777777" w:rsidR="00E060BF" w:rsidRPr="00480423" w:rsidRDefault="00E060BF" w:rsidP="00AF6673">
            <w:pPr>
              <w:pStyle w:val="TAC"/>
              <w:rPr>
                <w:rFonts w:eastAsiaTheme="minorEastAsia"/>
                <w:lang w:val="en-US"/>
              </w:rPr>
            </w:pPr>
            <w:r w:rsidRPr="00480423">
              <w:rPr>
                <w:rFonts w:eastAsiaTheme="minorEastAsia"/>
                <w:lang w:val="en-US"/>
              </w:rPr>
              <w:t>CA_n5A-n12A</w:t>
            </w:r>
          </w:p>
          <w:p w14:paraId="43CFD79A"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178EF980" w14:textId="77777777" w:rsidR="00E060BF" w:rsidRPr="00480423" w:rsidRDefault="00E060BF" w:rsidP="00AF667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067312"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976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B086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5371C4" w14:textId="77777777" w:rsidTr="005A0D4C">
        <w:trPr>
          <w:trHeight w:val="29"/>
        </w:trPr>
        <w:tc>
          <w:tcPr>
            <w:tcW w:w="3066" w:type="dxa"/>
            <w:tcBorders>
              <w:top w:val="nil"/>
              <w:left w:val="single" w:sz="4" w:space="0" w:color="auto"/>
              <w:bottom w:val="nil"/>
              <w:right w:val="single" w:sz="4" w:space="0" w:color="auto"/>
            </w:tcBorders>
            <w:vAlign w:val="center"/>
          </w:tcPr>
          <w:p w14:paraId="075B62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214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E053"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5CF97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801A63E" w14:textId="77777777" w:rsidR="00E060BF" w:rsidRPr="00480423" w:rsidRDefault="00E060BF" w:rsidP="00AF6673">
            <w:pPr>
              <w:pStyle w:val="TAC"/>
              <w:rPr>
                <w:rFonts w:eastAsiaTheme="minorEastAsia"/>
                <w:lang w:val="en-US" w:eastAsia="zh-CN"/>
              </w:rPr>
            </w:pPr>
          </w:p>
        </w:tc>
      </w:tr>
      <w:tr w:rsidR="00E060BF" w:rsidRPr="00480423" w14:paraId="435A5A3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402C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F7B1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BB4C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03D5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10E628" w14:textId="77777777" w:rsidR="00E060BF" w:rsidRPr="00480423" w:rsidRDefault="00E060BF" w:rsidP="00AF6673">
            <w:pPr>
              <w:pStyle w:val="TAC"/>
              <w:rPr>
                <w:rFonts w:eastAsiaTheme="minorEastAsia"/>
                <w:lang w:val="en-US" w:eastAsia="zh-CN"/>
              </w:rPr>
            </w:pPr>
          </w:p>
        </w:tc>
      </w:tr>
      <w:tr w:rsidR="00E060BF" w:rsidRPr="00480423" w14:paraId="33274E0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4471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68B50E2D" w14:textId="77777777" w:rsidR="00E060BF" w:rsidRPr="00480423" w:rsidRDefault="00E060BF" w:rsidP="00AF667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4EDB2B0" w14:textId="77777777" w:rsidR="00E060BF" w:rsidRPr="00480423" w:rsidRDefault="00E060BF" w:rsidP="00AF6673">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CB15A"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C5C92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59EE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0308C3" w14:textId="77777777" w:rsidTr="005A0D4C">
        <w:trPr>
          <w:trHeight w:val="29"/>
        </w:trPr>
        <w:tc>
          <w:tcPr>
            <w:tcW w:w="3066" w:type="dxa"/>
            <w:tcBorders>
              <w:top w:val="nil"/>
              <w:left w:val="single" w:sz="4" w:space="0" w:color="auto"/>
              <w:bottom w:val="nil"/>
              <w:right w:val="single" w:sz="4" w:space="0" w:color="auto"/>
            </w:tcBorders>
            <w:vAlign w:val="center"/>
          </w:tcPr>
          <w:p w14:paraId="05E925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5D143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DCCEBA" w14:textId="77777777" w:rsidR="00E060BF" w:rsidRPr="00480423" w:rsidRDefault="00E060BF" w:rsidP="00AF6673">
            <w:pPr>
              <w:pStyle w:val="TAC"/>
              <w:rPr>
                <w:rFonts w:eastAsiaTheme="minorEastAsia"/>
                <w:lang w:val="en-US"/>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F3AC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D2CCEB6" w14:textId="77777777" w:rsidR="00E060BF" w:rsidRPr="00480423" w:rsidRDefault="00E060BF" w:rsidP="00AF6673">
            <w:pPr>
              <w:pStyle w:val="TAC"/>
              <w:rPr>
                <w:rFonts w:eastAsiaTheme="minorEastAsia"/>
                <w:lang w:val="en-US" w:eastAsia="zh-CN"/>
              </w:rPr>
            </w:pPr>
          </w:p>
        </w:tc>
      </w:tr>
      <w:tr w:rsidR="00E060BF" w:rsidRPr="00480423" w14:paraId="41959B3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7409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81D9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B4C80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69C2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85A7709" w14:textId="77777777" w:rsidR="00E060BF" w:rsidRPr="00480423" w:rsidRDefault="00E060BF" w:rsidP="00AF6673">
            <w:pPr>
              <w:pStyle w:val="TAC"/>
              <w:rPr>
                <w:rFonts w:eastAsiaTheme="minorEastAsia"/>
                <w:lang w:val="en-US" w:eastAsia="zh-CN"/>
              </w:rPr>
            </w:pPr>
          </w:p>
        </w:tc>
      </w:tr>
      <w:tr w:rsidR="00E060BF" w:rsidRPr="00480423" w14:paraId="64E57457" w14:textId="77777777" w:rsidTr="005A0D4C">
        <w:trPr>
          <w:trHeight w:val="29"/>
        </w:trPr>
        <w:tc>
          <w:tcPr>
            <w:tcW w:w="3066" w:type="dxa"/>
            <w:tcBorders>
              <w:top w:val="nil"/>
              <w:left w:val="single" w:sz="4" w:space="0" w:color="auto"/>
              <w:bottom w:val="nil"/>
              <w:right w:val="single" w:sz="4" w:space="0" w:color="auto"/>
            </w:tcBorders>
            <w:vAlign w:val="center"/>
          </w:tcPr>
          <w:p w14:paraId="23706C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2AEE8EE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CED461B" w14:textId="77777777" w:rsidR="00E060BF" w:rsidRPr="00480423" w:rsidRDefault="00E060BF" w:rsidP="00AF6673">
            <w:pPr>
              <w:pStyle w:val="TAC"/>
              <w:rPr>
                <w:rFonts w:eastAsiaTheme="minorEastAsia"/>
                <w:lang w:val="en-US"/>
              </w:rPr>
            </w:pPr>
            <w:r w:rsidRPr="00480423">
              <w:rPr>
                <w:rFonts w:eastAsiaTheme="minorEastAsia"/>
                <w:lang w:val="en-US"/>
              </w:rPr>
              <w:t>CA_n5A-n14A</w:t>
            </w:r>
          </w:p>
          <w:p w14:paraId="55A73BE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BB1A1FA" w14:textId="77777777" w:rsidR="00E060BF" w:rsidRPr="00480423" w:rsidRDefault="00E060BF" w:rsidP="00AF667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FA8DF"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1E3D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32CB3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6DCB206" w14:textId="77777777" w:rsidTr="005A0D4C">
        <w:trPr>
          <w:trHeight w:val="29"/>
        </w:trPr>
        <w:tc>
          <w:tcPr>
            <w:tcW w:w="3066" w:type="dxa"/>
            <w:tcBorders>
              <w:top w:val="nil"/>
              <w:left w:val="single" w:sz="4" w:space="0" w:color="auto"/>
              <w:bottom w:val="nil"/>
              <w:right w:val="single" w:sz="4" w:space="0" w:color="auto"/>
            </w:tcBorders>
            <w:vAlign w:val="center"/>
          </w:tcPr>
          <w:p w14:paraId="51AD227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113A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A5A36"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C6386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2D031A" w14:textId="77777777" w:rsidR="00E060BF" w:rsidRPr="00480423" w:rsidRDefault="00E060BF" w:rsidP="00AF6673">
            <w:pPr>
              <w:pStyle w:val="TAC"/>
              <w:rPr>
                <w:rFonts w:eastAsiaTheme="minorEastAsia"/>
                <w:lang w:val="en-US" w:eastAsia="zh-CN"/>
              </w:rPr>
            </w:pPr>
          </w:p>
        </w:tc>
      </w:tr>
      <w:tr w:rsidR="00E060BF" w:rsidRPr="00480423" w14:paraId="1230FA9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63E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C37E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C9D0E3"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5F70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7373DF" w14:textId="77777777" w:rsidR="00E060BF" w:rsidRPr="00480423" w:rsidRDefault="00E060BF" w:rsidP="00AF6673">
            <w:pPr>
              <w:pStyle w:val="TAC"/>
              <w:rPr>
                <w:rFonts w:eastAsiaTheme="minorEastAsia"/>
                <w:lang w:val="en-US" w:eastAsia="zh-CN"/>
              </w:rPr>
            </w:pPr>
          </w:p>
        </w:tc>
      </w:tr>
      <w:tr w:rsidR="00E060BF" w:rsidRPr="00480423" w14:paraId="6829E7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0B599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5A79AA2F" w14:textId="77777777" w:rsidR="00E060BF" w:rsidRPr="00480423" w:rsidRDefault="00E060BF" w:rsidP="00AF667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882B84D"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E512AE"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0A53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27FD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228863" w14:textId="77777777" w:rsidTr="005A0D4C">
        <w:trPr>
          <w:trHeight w:val="29"/>
        </w:trPr>
        <w:tc>
          <w:tcPr>
            <w:tcW w:w="3066" w:type="dxa"/>
            <w:tcBorders>
              <w:top w:val="nil"/>
              <w:left w:val="single" w:sz="4" w:space="0" w:color="auto"/>
              <w:bottom w:val="nil"/>
              <w:right w:val="single" w:sz="4" w:space="0" w:color="auto"/>
            </w:tcBorders>
            <w:vAlign w:val="center"/>
          </w:tcPr>
          <w:p w14:paraId="2A9CF5E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29398E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ECA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6956E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C4133A" w14:textId="77777777" w:rsidR="00E060BF" w:rsidRPr="00480423" w:rsidRDefault="00E060BF" w:rsidP="00AF6673">
            <w:pPr>
              <w:pStyle w:val="TAC"/>
              <w:rPr>
                <w:rFonts w:eastAsiaTheme="minorEastAsia"/>
                <w:lang w:val="en-US" w:eastAsia="zh-CN"/>
              </w:rPr>
            </w:pPr>
          </w:p>
        </w:tc>
      </w:tr>
      <w:tr w:rsidR="00E060BF" w:rsidRPr="00480423" w14:paraId="181BA6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D72285"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954190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079F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646F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1AEDA6" w14:textId="77777777" w:rsidR="00E060BF" w:rsidRPr="00480423" w:rsidRDefault="00E060BF" w:rsidP="00AF6673">
            <w:pPr>
              <w:pStyle w:val="TAC"/>
              <w:rPr>
                <w:rFonts w:eastAsiaTheme="minorEastAsia"/>
                <w:lang w:val="en-US" w:eastAsia="zh-CN"/>
              </w:rPr>
            </w:pPr>
          </w:p>
        </w:tc>
      </w:tr>
      <w:tr w:rsidR="00E060BF" w:rsidRPr="00480423" w14:paraId="3F6B94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C91172" w14:textId="77777777" w:rsidR="00E060BF" w:rsidRPr="00480423" w:rsidRDefault="00E060BF" w:rsidP="00AF6673">
            <w:pPr>
              <w:pStyle w:val="TAC"/>
              <w:rPr>
                <w:rFonts w:eastAsiaTheme="minorEastAsia"/>
                <w:lang w:val="en-US" w:eastAsia="zh-CN"/>
              </w:rPr>
            </w:pPr>
            <w:r w:rsidRPr="008523D2">
              <w:t>CA_n5A-n25A-n29A</w:t>
            </w:r>
          </w:p>
        </w:tc>
        <w:tc>
          <w:tcPr>
            <w:tcW w:w="2712" w:type="dxa"/>
            <w:tcBorders>
              <w:top w:val="single" w:sz="4" w:space="0" w:color="auto"/>
              <w:left w:val="single" w:sz="4" w:space="0" w:color="auto"/>
              <w:bottom w:val="nil"/>
              <w:right w:val="single" w:sz="4" w:space="0" w:color="auto"/>
            </w:tcBorders>
            <w:vAlign w:val="center"/>
          </w:tcPr>
          <w:p w14:paraId="77AF4B4E" w14:textId="77777777" w:rsidR="00E060BF" w:rsidRPr="00480423" w:rsidRDefault="00E060BF" w:rsidP="00AF6673">
            <w:pPr>
              <w:pStyle w:val="TAC"/>
              <w:rPr>
                <w:rFonts w:eastAsiaTheme="minorEastAsia"/>
                <w:lang w:val="en-US" w:eastAsia="zh-CN"/>
              </w:rPr>
            </w:pPr>
            <w:r w:rsidRPr="008523D2">
              <w:rPr>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1AE8EA25" w14:textId="77777777" w:rsidR="00E060BF" w:rsidRPr="00480423" w:rsidRDefault="00E060BF" w:rsidP="00AF6673">
            <w:pPr>
              <w:pStyle w:val="TAC"/>
              <w:rPr>
                <w:rFonts w:eastAsiaTheme="minorEastAsia"/>
                <w:lang w:val="en-US"/>
              </w:rPr>
            </w:pPr>
            <w:r w:rsidRPr="008523D2">
              <w:rPr>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6B5C30" w14:textId="77777777" w:rsidR="00E060BF" w:rsidRPr="00480423" w:rsidRDefault="00E060BF" w:rsidP="00AF6673">
            <w:pPr>
              <w:pStyle w:val="TAC"/>
              <w:rPr>
                <w:rFonts w:eastAsiaTheme="minorEastAsia"/>
                <w:color w:val="000000"/>
                <w:lang w:val="en-US" w:eastAsia="zh-CN" w:bidi="ar"/>
              </w:rPr>
            </w:pPr>
            <w:r w:rsidRPr="008523D2">
              <w:t>5, 10, 15, 20</w:t>
            </w:r>
          </w:p>
        </w:tc>
        <w:tc>
          <w:tcPr>
            <w:tcW w:w="2387" w:type="dxa"/>
            <w:tcBorders>
              <w:top w:val="single" w:sz="4" w:space="0" w:color="auto"/>
              <w:left w:val="single" w:sz="4" w:space="0" w:color="auto"/>
              <w:bottom w:val="nil"/>
              <w:right w:val="single" w:sz="4" w:space="0" w:color="auto"/>
            </w:tcBorders>
            <w:vAlign w:val="center"/>
          </w:tcPr>
          <w:p w14:paraId="55BC99F8"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45381EF0" w14:textId="77777777" w:rsidTr="005A0D4C">
        <w:trPr>
          <w:trHeight w:val="29"/>
        </w:trPr>
        <w:tc>
          <w:tcPr>
            <w:tcW w:w="3066" w:type="dxa"/>
            <w:tcBorders>
              <w:top w:val="nil"/>
              <w:left w:val="single" w:sz="4" w:space="0" w:color="auto"/>
              <w:bottom w:val="nil"/>
              <w:right w:val="single" w:sz="4" w:space="0" w:color="auto"/>
            </w:tcBorders>
            <w:vAlign w:val="center"/>
          </w:tcPr>
          <w:p w14:paraId="1D35E1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1E9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D64EA" w14:textId="77777777" w:rsidR="00E060BF" w:rsidRPr="00480423" w:rsidRDefault="00E060BF" w:rsidP="00AF6673">
            <w:pPr>
              <w:pStyle w:val="TAC"/>
              <w:rPr>
                <w:rFonts w:eastAsiaTheme="minorEastAsia"/>
                <w:lang w:val="en-US"/>
              </w:rPr>
            </w:pPr>
            <w:r w:rsidRPr="008523D2">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E53628" w14:textId="77777777" w:rsidR="00E060BF" w:rsidRPr="00480423" w:rsidRDefault="00E060BF" w:rsidP="00AF6673">
            <w:pPr>
              <w:pStyle w:val="TAC"/>
              <w:rPr>
                <w:rFonts w:eastAsiaTheme="minorEastAsia"/>
                <w:color w:val="000000"/>
                <w:lang w:val="en-US" w:eastAsia="zh-CN" w:bidi="ar"/>
              </w:rPr>
            </w:pPr>
            <w:r w:rsidRPr="008523D2">
              <w:t>5, 10, 15, 20, 25, 30, 40</w:t>
            </w:r>
          </w:p>
        </w:tc>
        <w:tc>
          <w:tcPr>
            <w:tcW w:w="2387" w:type="dxa"/>
            <w:tcBorders>
              <w:top w:val="nil"/>
              <w:left w:val="single" w:sz="4" w:space="0" w:color="auto"/>
              <w:bottom w:val="nil"/>
              <w:right w:val="single" w:sz="4" w:space="0" w:color="auto"/>
            </w:tcBorders>
            <w:vAlign w:val="center"/>
          </w:tcPr>
          <w:p w14:paraId="635B6B81" w14:textId="77777777" w:rsidR="00E060BF" w:rsidRPr="00480423" w:rsidRDefault="00E060BF" w:rsidP="00AF6673">
            <w:pPr>
              <w:pStyle w:val="TAC"/>
              <w:rPr>
                <w:rFonts w:eastAsiaTheme="minorEastAsia"/>
                <w:lang w:val="en-US" w:eastAsia="zh-CN"/>
              </w:rPr>
            </w:pPr>
          </w:p>
        </w:tc>
      </w:tr>
      <w:tr w:rsidR="00E060BF" w:rsidRPr="00480423" w14:paraId="1C9742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07A6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8456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62EC1" w14:textId="77777777" w:rsidR="00E060BF" w:rsidRPr="00480423" w:rsidRDefault="00E060BF" w:rsidP="00AF6673">
            <w:pPr>
              <w:pStyle w:val="TAC"/>
              <w:rPr>
                <w:rFonts w:eastAsiaTheme="minorEastAsia"/>
                <w:lang w:val="en-US"/>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59C6986" w14:textId="77777777" w:rsidR="00E060BF" w:rsidRPr="00480423" w:rsidRDefault="00E060BF" w:rsidP="00AF6673">
            <w:pPr>
              <w:pStyle w:val="TAC"/>
              <w:rPr>
                <w:rFonts w:eastAsiaTheme="minorEastAsia"/>
                <w:color w:val="000000"/>
                <w:lang w:val="en-US" w:eastAsia="zh-CN" w:bidi="ar"/>
              </w:rPr>
            </w:pPr>
            <w:r w:rsidRPr="008523D2">
              <w:t>5, 10</w:t>
            </w:r>
          </w:p>
        </w:tc>
        <w:tc>
          <w:tcPr>
            <w:tcW w:w="2387" w:type="dxa"/>
            <w:tcBorders>
              <w:top w:val="nil"/>
              <w:left w:val="single" w:sz="4" w:space="0" w:color="auto"/>
              <w:bottom w:val="single" w:sz="4" w:space="0" w:color="auto"/>
              <w:right w:val="single" w:sz="4" w:space="0" w:color="auto"/>
            </w:tcBorders>
            <w:vAlign w:val="center"/>
          </w:tcPr>
          <w:p w14:paraId="2C88F121" w14:textId="77777777" w:rsidR="00E060BF" w:rsidRPr="00480423" w:rsidRDefault="00E060BF" w:rsidP="00AF6673">
            <w:pPr>
              <w:pStyle w:val="TAC"/>
              <w:rPr>
                <w:rFonts w:eastAsiaTheme="minorEastAsia"/>
                <w:lang w:val="en-US" w:eastAsia="zh-CN"/>
              </w:rPr>
            </w:pPr>
          </w:p>
        </w:tc>
      </w:tr>
      <w:tr w:rsidR="00E060BF" w:rsidRPr="00480423" w14:paraId="53AFE33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D9357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34E5B82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CA_n5A-n25A</w:t>
            </w:r>
          </w:p>
          <w:p w14:paraId="6BD59AF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7CA79CF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453CE33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E616E4"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08F5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E77BB23" w14:textId="77777777" w:rsidTr="005A0D4C">
        <w:trPr>
          <w:trHeight w:val="29"/>
        </w:trPr>
        <w:tc>
          <w:tcPr>
            <w:tcW w:w="3066" w:type="dxa"/>
            <w:tcBorders>
              <w:top w:val="nil"/>
              <w:left w:val="single" w:sz="4" w:space="0" w:color="auto"/>
              <w:bottom w:val="nil"/>
              <w:right w:val="single" w:sz="4" w:space="0" w:color="auto"/>
            </w:tcBorders>
            <w:vAlign w:val="center"/>
          </w:tcPr>
          <w:p w14:paraId="1DAC05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6C2C3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A038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95B366"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101EBA" w14:textId="77777777" w:rsidR="00E060BF" w:rsidRPr="00480423" w:rsidRDefault="00E060BF" w:rsidP="00AF6673">
            <w:pPr>
              <w:pStyle w:val="TAC"/>
              <w:rPr>
                <w:rFonts w:eastAsiaTheme="minorEastAsia"/>
                <w:lang w:val="en-US" w:eastAsia="zh-CN"/>
              </w:rPr>
            </w:pPr>
          </w:p>
        </w:tc>
      </w:tr>
      <w:tr w:rsidR="00E060BF" w:rsidRPr="00480423" w14:paraId="6F3E4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52E1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9026B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AB59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84493A"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7FA0FD6" w14:textId="77777777" w:rsidR="00E060BF" w:rsidRPr="00480423" w:rsidRDefault="00E060BF" w:rsidP="00AF6673">
            <w:pPr>
              <w:pStyle w:val="TAC"/>
              <w:rPr>
                <w:rFonts w:eastAsiaTheme="minorEastAsia"/>
                <w:lang w:val="en-US" w:eastAsia="zh-CN"/>
              </w:rPr>
            </w:pPr>
          </w:p>
        </w:tc>
      </w:tr>
      <w:tr w:rsidR="00E060BF" w:rsidRPr="00480423" w14:paraId="3791A51F" w14:textId="77777777" w:rsidTr="005A0D4C">
        <w:trPr>
          <w:trHeight w:val="29"/>
        </w:trPr>
        <w:tc>
          <w:tcPr>
            <w:tcW w:w="3066" w:type="dxa"/>
            <w:tcBorders>
              <w:top w:val="nil"/>
              <w:left w:val="single" w:sz="4" w:space="0" w:color="auto"/>
              <w:bottom w:val="nil"/>
              <w:right w:val="single" w:sz="4" w:space="0" w:color="auto"/>
            </w:tcBorders>
            <w:vAlign w:val="center"/>
          </w:tcPr>
          <w:p w14:paraId="447AA5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303C42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CA_n5A-n25A</w:t>
            </w:r>
          </w:p>
          <w:p w14:paraId="12E133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w:t>
            </w:r>
          </w:p>
          <w:p w14:paraId="648388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52425D9"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CCB59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5F782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2BF9E43" w14:textId="77777777" w:rsidTr="005A0D4C">
        <w:trPr>
          <w:trHeight w:val="29"/>
        </w:trPr>
        <w:tc>
          <w:tcPr>
            <w:tcW w:w="3066" w:type="dxa"/>
            <w:tcBorders>
              <w:top w:val="nil"/>
              <w:left w:val="single" w:sz="4" w:space="0" w:color="auto"/>
              <w:bottom w:val="nil"/>
              <w:right w:val="single" w:sz="4" w:space="0" w:color="auto"/>
            </w:tcBorders>
            <w:vAlign w:val="center"/>
          </w:tcPr>
          <w:p w14:paraId="697863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801D7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83434"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F7890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650BF17" w14:textId="77777777" w:rsidR="00E060BF" w:rsidRPr="00480423" w:rsidRDefault="00E060BF" w:rsidP="00AF6673">
            <w:pPr>
              <w:pStyle w:val="TAC"/>
              <w:rPr>
                <w:rFonts w:eastAsiaTheme="minorEastAsia"/>
                <w:lang w:val="en-US" w:eastAsia="zh-CN"/>
              </w:rPr>
            </w:pPr>
          </w:p>
        </w:tc>
      </w:tr>
      <w:tr w:rsidR="00E060BF" w:rsidRPr="00480423" w14:paraId="338C21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2740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189D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1E9C1"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91532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2ECD71" w14:textId="77777777" w:rsidR="00E060BF" w:rsidRPr="00480423" w:rsidRDefault="00E060BF" w:rsidP="00AF6673">
            <w:pPr>
              <w:pStyle w:val="TAC"/>
              <w:rPr>
                <w:rFonts w:eastAsiaTheme="minorEastAsia"/>
                <w:lang w:val="en-US" w:eastAsia="zh-CN"/>
              </w:rPr>
            </w:pPr>
          </w:p>
        </w:tc>
      </w:tr>
      <w:tr w:rsidR="00E060BF" w:rsidRPr="00480423" w14:paraId="36E814E8" w14:textId="77777777" w:rsidTr="005A0D4C">
        <w:trPr>
          <w:trHeight w:val="29"/>
        </w:trPr>
        <w:tc>
          <w:tcPr>
            <w:tcW w:w="3066" w:type="dxa"/>
            <w:tcBorders>
              <w:top w:val="nil"/>
              <w:left w:val="single" w:sz="4" w:space="0" w:color="auto"/>
              <w:bottom w:val="nil"/>
              <w:right w:val="single" w:sz="4" w:space="0" w:color="auto"/>
            </w:tcBorders>
            <w:vAlign w:val="center"/>
          </w:tcPr>
          <w:p w14:paraId="21E351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CA_n5A-n25A-n66(2A)</w:t>
            </w:r>
          </w:p>
        </w:tc>
        <w:tc>
          <w:tcPr>
            <w:tcW w:w="2712" w:type="dxa"/>
            <w:tcBorders>
              <w:top w:val="nil"/>
              <w:left w:val="single" w:sz="4" w:space="0" w:color="auto"/>
              <w:bottom w:val="nil"/>
              <w:right w:val="single" w:sz="4" w:space="0" w:color="auto"/>
            </w:tcBorders>
            <w:vAlign w:val="center"/>
          </w:tcPr>
          <w:p w14:paraId="28C944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CA_n5A-n25A</w:t>
            </w:r>
          </w:p>
          <w:p w14:paraId="4C580C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w:t>
            </w:r>
          </w:p>
          <w:p w14:paraId="68EA08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56671DF"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2B742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146EB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0831AF9" w14:textId="77777777" w:rsidTr="005A0D4C">
        <w:trPr>
          <w:trHeight w:val="29"/>
        </w:trPr>
        <w:tc>
          <w:tcPr>
            <w:tcW w:w="3066" w:type="dxa"/>
            <w:tcBorders>
              <w:top w:val="nil"/>
              <w:left w:val="single" w:sz="4" w:space="0" w:color="auto"/>
              <w:bottom w:val="nil"/>
              <w:right w:val="single" w:sz="4" w:space="0" w:color="auto"/>
            </w:tcBorders>
            <w:vAlign w:val="center"/>
          </w:tcPr>
          <w:p w14:paraId="0076EB9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D37C0A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61871"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C4463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A4EF74" w14:textId="77777777" w:rsidR="00E060BF" w:rsidRPr="00480423" w:rsidRDefault="00E060BF" w:rsidP="00AF6673">
            <w:pPr>
              <w:pStyle w:val="TAC"/>
              <w:rPr>
                <w:rFonts w:eastAsiaTheme="minorEastAsia"/>
                <w:lang w:val="en-US" w:eastAsia="zh-CN"/>
              </w:rPr>
            </w:pPr>
          </w:p>
        </w:tc>
      </w:tr>
      <w:tr w:rsidR="00E060BF" w:rsidRPr="00480423" w14:paraId="7E2A87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AE702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F11CD7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3BEF2"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C121A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F34F869" w14:textId="77777777" w:rsidR="00E060BF" w:rsidRPr="00480423" w:rsidRDefault="00E060BF" w:rsidP="00AF6673">
            <w:pPr>
              <w:pStyle w:val="TAC"/>
              <w:rPr>
                <w:rFonts w:eastAsiaTheme="minorEastAsia"/>
                <w:lang w:val="en-US" w:eastAsia="zh-CN"/>
              </w:rPr>
            </w:pPr>
          </w:p>
        </w:tc>
      </w:tr>
      <w:tr w:rsidR="00E060BF" w:rsidRPr="00480423" w14:paraId="5FC56B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9BF0B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396D97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CA_n5A-n25A</w:t>
            </w:r>
          </w:p>
          <w:p w14:paraId="3C6A794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5BBC51C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299C16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F9CF677"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A804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BD67992" w14:textId="77777777" w:rsidTr="005A0D4C">
        <w:trPr>
          <w:trHeight w:val="29"/>
        </w:trPr>
        <w:tc>
          <w:tcPr>
            <w:tcW w:w="3066" w:type="dxa"/>
            <w:tcBorders>
              <w:top w:val="nil"/>
              <w:left w:val="single" w:sz="4" w:space="0" w:color="auto"/>
              <w:bottom w:val="nil"/>
              <w:right w:val="single" w:sz="4" w:space="0" w:color="auto"/>
            </w:tcBorders>
            <w:vAlign w:val="center"/>
          </w:tcPr>
          <w:p w14:paraId="33C65C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2260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A27B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A1BE3E"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00C1D8C" w14:textId="77777777" w:rsidR="00E060BF" w:rsidRPr="00480423" w:rsidRDefault="00E060BF" w:rsidP="00AF6673">
            <w:pPr>
              <w:pStyle w:val="TAC"/>
              <w:rPr>
                <w:rFonts w:eastAsiaTheme="minorEastAsia"/>
                <w:lang w:val="en-US" w:eastAsia="zh-CN"/>
              </w:rPr>
            </w:pPr>
          </w:p>
        </w:tc>
      </w:tr>
      <w:tr w:rsidR="00E060BF" w:rsidRPr="00480423" w14:paraId="6F5628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02BD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024B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E739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A5A7F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529CACE" w14:textId="77777777" w:rsidR="00E060BF" w:rsidRPr="00480423" w:rsidRDefault="00E060BF" w:rsidP="00AF6673">
            <w:pPr>
              <w:pStyle w:val="TAC"/>
              <w:rPr>
                <w:rFonts w:eastAsiaTheme="minorEastAsia"/>
                <w:lang w:val="en-US" w:eastAsia="zh-CN"/>
              </w:rPr>
            </w:pPr>
          </w:p>
        </w:tc>
      </w:tr>
      <w:tr w:rsidR="00E060BF" w:rsidRPr="00480423" w14:paraId="0A56A0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5838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6E89E9C5"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BDA1DF5" w14:textId="77777777" w:rsidR="00E060BF" w:rsidRPr="00480423" w:rsidRDefault="00E060BF" w:rsidP="00AF6673">
            <w:pPr>
              <w:pStyle w:val="TAC"/>
              <w:rPr>
                <w:rFonts w:eastAsiaTheme="minorEastAsia" w:cs="Arial"/>
                <w:szCs w:val="18"/>
                <w:lang w:val="en-US" w:eastAsia="zh-CN"/>
              </w:rPr>
            </w:pPr>
            <w:r w:rsidRPr="00CF0F04">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39BC0F5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A5D73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3F66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37820BF" w14:textId="77777777" w:rsidTr="005A0D4C">
        <w:trPr>
          <w:trHeight w:val="29"/>
        </w:trPr>
        <w:tc>
          <w:tcPr>
            <w:tcW w:w="3066" w:type="dxa"/>
            <w:tcBorders>
              <w:top w:val="nil"/>
              <w:left w:val="single" w:sz="4" w:space="0" w:color="auto"/>
              <w:bottom w:val="nil"/>
              <w:right w:val="single" w:sz="4" w:space="0" w:color="auto"/>
            </w:tcBorders>
            <w:vAlign w:val="center"/>
          </w:tcPr>
          <w:p w14:paraId="3858684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2A454F7" w14:textId="77777777" w:rsidR="00E060BF" w:rsidRPr="00480423" w:rsidRDefault="00E060BF" w:rsidP="00AF6673">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5C48E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663A4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D5DC7B" w14:textId="77777777" w:rsidR="00E060BF" w:rsidRPr="00480423" w:rsidRDefault="00E060BF" w:rsidP="00AF6673">
            <w:pPr>
              <w:pStyle w:val="TAC"/>
              <w:rPr>
                <w:rFonts w:eastAsiaTheme="minorEastAsia"/>
                <w:lang w:val="en-US" w:eastAsia="zh-CN"/>
              </w:rPr>
            </w:pPr>
          </w:p>
        </w:tc>
      </w:tr>
      <w:tr w:rsidR="00E060BF" w:rsidRPr="00480423" w14:paraId="5177C0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8CEC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635984F3" w14:textId="77777777" w:rsidR="00E060BF" w:rsidRPr="00480423" w:rsidRDefault="00E060BF" w:rsidP="00AF6673">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4E3CA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7B00A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D5FDD5" w14:textId="77777777" w:rsidR="00E060BF" w:rsidRPr="00480423" w:rsidRDefault="00E060BF" w:rsidP="00AF6673">
            <w:pPr>
              <w:pStyle w:val="TAC"/>
              <w:rPr>
                <w:rFonts w:eastAsiaTheme="minorEastAsia"/>
                <w:lang w:val="en-US" w:eastAsia="zh-CN"/>
              </w:rPr>
            </w:pPr>
          </w:p>
        </w:tc>
      </w:tr>
      <w:tr w:rsidR="00E060BF" w:rsidRPr="00480423" w14:paraId="2D0ABD8C" w14:textId="77777777" w:rsidTr="005A0D4C">
        <w:trPr>
          <w:trHeight w:val="29"/>
        </w:trPr>
        <w:tc>
          <w:tcPr>
            <w:tcW w:w="3066" w:type="dxa"/>
            <w:tcBorders>
              <w:top w:val="single" w:sz="4" w:space="0" w:color="auto"/>
              <w:left w:val="single" w:sz="4" w:space="0" w:color="auto"/>
              <w:bottom w:val="nil"/>
              <w:right w:val="single" w:sz="4" w:space="0" w:color="auto"/>
            </w:tcBorders>
          </w:tcPr>
          <w:p w14:paraId="7A1DEC96"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690A3246"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473783F7" w14:textId="77777777" w:rsidR="00E060BF" w:rsidRPr="00CF0F04" w:rsidRDefault="00E060BF" w:rsidP="00AF6673">
            <w:pPr>
              <w:pStyle w:val="TAC"/>
              <w:rPr>
                <w:rFonts w:eastAsia="DengXian"/>
              </w:rPr>
            </w:pPr>
            <w:r w:rsidRPr="00CF0F04">
              <w:rPr>
                <w:rFonts w:eastAsia="DengXian"/>
              </w:rPr>
              <w:t>CA_n5A-n25A</w:t>
            </w:r>
          </w:p>
          <w:p w14:paraId="37CE8115"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083AE11E"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5DAF13F"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65E45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F4B6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BD2E70" w14:textId="77777777" w:rsidTr="005A0D4C">
        <w:trPr>
          <w:trHeight w:val="29"/>
        </w:trPr>
        <w:tc>
          <w:tcPr>
            <w:tcW w:w="3066" w:type="dxa"/>
            <w:tcBorders>
              <w:top w:val="nil"/>
              <w:left w:val="single" w:sz="4" w:space="0" w:color="auto"/>
              <w:bottom w:val="nil"/>
              <w:right w:val="single" w:sz="4" w:space="0" w:color="auto"/>
            </w:tcBorders>
          </w:tcPr>
          <w:p w14:paraId="1016644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612998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992C7B"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4C535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6026C0BE" w14:textId="77777777" w:rsidR="00E060BF" w:rsidRPr="00480423" w:rsidRDefault="00E060BF" w:rsidP="00AF6673">
            <w:pPr>
              <w:pStyle w:val="TAC"/>
              <w:rPr>
                <w:rFonts w:eastAsiaTheme="minorEastAsia"/>
                <w:lang w:val="en-US" w:eastAsia="zh-CN"/>
              </w:rPr>
            </w:pPr>
          </w:p>
        </w:tc>
      </w:tr>
      <w:tr w:rsidR="00E060BF" w:rsidRPr="00480423" w14:paraId="588EF8F2" w14:textId="77777777" w:rsidTr="005A0D4C">
        <w:trPr>
          <w:trHeight w:val="29"/>
        </w:trPr>
        <w:tc>
          <w:tcPr>
            <w:tcW w:w="3066" w:type="dxa"/>
            <w:tcBorders>
              <w:top w:val="nil"/>
              <w:left w:val="single" w:sz="4" w:space="0" w:color="auto"/>
              <w:bottom w:val="single" w:sz="4" w:space="0" w:color="auto"/>
              <w:right w:val="single" w:sz="4" w:space="0" w:color="auto"/>
            </w:tcBorders>
          </w:tcPr>
          <w:p w14:paraId="79AB4A5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B50BD2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758C9D"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A017C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BD4F10" w14:textId="77777777" w:rsidR="00E060BF" w:rsidRPr="00480423" w:rsidRDefault="00E060BF" w:rsidP="00AF6673">
            <w:pPr>
              <w:pStyle w:val="TAC"/>
              <w:rPr>
                <w:rFonts w:eastAsiaTheme="minorEastAsia"/>
                <w:lang w:val="en-US" w:eastAsia="zh-CN"/>
              </w:rPr>
            </w:pPr>
          </w:p>
        </w:tc>
      </w:tr>
      <w:tr w:rsidR="00E060BF" w:rsidRPr="00480423" w14:paraId="3B5CC68A" w14:textId="77777777" w:rsidTr="005A0D4C">
        <w:trPr>
          <w:trHeight w:val="29"/>
        </w:trPr>
        <w:tc>
          <w:tcPr>
            <w:tcW w:w="3066" w:type="dxa"/>
            <w:tcBorders>
              <w:top w:val="single" w:sz="4" w:space="0" w:color="auto"/>
              <w:left w:val="single" w:sz="4" w:space="0" w:color="auto"/>
              <w:bottom w:val="nil"/>
              <w:right w:val="single" w:sz="4" w:space="0" w:color="auto"/>
            </w:tcBorders>
          </w:tcPr>
          <w:p w14:paraId="7FF1378C"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63ECFBAE"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15802BF0" w14:textId="77777777" w:rsidR="00E060BF" w:rsidRPr="00CF0F04" w:rsidRDefault="00E060BF" w:rsidP="00AF6673">
            <w:pPr>
              <w:pStyle w:val="TAC"/>
              <w:rPr>
                <w:rFonts w:eastAsia="DengXian"/>
              </w:rPr>
            </w:pPr>
            <w:r w:rsidRPr="00CF0F04">
              <w:rPr>
                <w:rFonts w:eastAsia="DengXian"/>
              </w:rPr>
              <w:t>CA_n5A-n25A</w:t>
            </w:r>
          </w:p>
          <w:p w14:paraId="712254FA"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4D22DCE7"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D815AEA"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89AA6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5B4B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D6E0AAA" w14:textId="77777777" w:rsidTr="005A0D4C">
        <w:trPr>
          <w:trHeight w:val="29"/>
        </w:trPr>
        <w:tc>
          <w:tcPr>
            <w:tcW w:w="3066" w:type="dxa"/>
            <w:tcBorders>
              <w:top w:val="nil"/>
              <w:left w:val="single" w:sz="4" w:space="0" w:color="auto"/>
              <w:bottom w:val="nil"/>
              <w:right w:val="single" w:sz="4" w:space="0" w:color="auto"/>
            </w:tcBorders>
          </w:tcPr>
          <w:p w14:paraId="7139686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2675A8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09243F"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C03CA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E2F217" w14:textId="77777777" w:rsidR="00E060BF" w:rsidRPr="00480423" w:rsidRDefault="00E060BF" w:rsidP="00AF6673">
            <w:pPr>
              <w:pStyle w:val="TAC"/>
              <w:rPr>
                <w:rFonts w:eastAsiaTheme="minorEastAsia"/>
                <w:lang w:val="en-US" w:eastAsia="zh-CN"/>
              </w:rPr>
            </w:pPr>
          </w:p>
        </w:tc>
      </w:tr>
      <w:tr w:rsidR="00E060BF" w:rsidRPr="00480423" w14:paraId="605B9B5D" w14:textId="77777777" w:rsidTr="005A0D4C">
        <w:trPr>
          <w:trHeight w:val="29"/>
        </w:trPr>
        <w:tc>
          <w:tcPr>
            <w:tcW w:w="3066" w:type="dxa"/>
            <w:tcBorders>
              <w:top w:val="nil"/>
              <w:left w:val="single" w:sz="4" w:space="0" w:color="auto"/>
              <w:bottom w:val="single" w:sz="4" w:space="0" w:color="auto"/>
              <w:right w:val="single" w:sz="4" w:space="0" w:color="auto"/>
            </w:tcBorders>
          </w:tcPr>
          <w:p w14:paraId="219BD8F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72DFBD2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C6890EC"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8C607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5D6794" w14:textId="77777777" w:rsidR="00E060BF" w:rsidRPr="00480423" w:rsidRDefault="00E060BF" w:rsidP="00AF6673">
            <w:pPr>
              <w:pStyle w:val="TAC"/>
              <w:rPr>
                <w:rFonts w:eastAsiaTheme="minorEastAsia"/>
                <w:lang w:val="en-US" w:eastAsia="zh-CN"/>
              </w:rPr>
            </w:pPr>
          </w:p>
        </w:tc>
      </w:tr>
      <w:tr w:rsidR="00E060BF" w:rsidRPr="00480423" w14:paraId="79EF5D39" w14:textId="77777777" w:rsidTr="005A0D4C">
        <w:trPr>
          <w:trHeight w:val="29"/>
        </w:trPr>
        <w:tc>
          <w:tcPr>
            <w:tcW w:w="3066" w:type="dxa"/>
            <w:tcBorders>
              <w:top w:val="single" w:sz="4" w:space="0" w:color="auto"/>
              <w:left w:val="single" w:sz="4" w:space="0" w:color="auto"/>
              <w:bottom w:val="nil"/>
              <w:right w:val="single" w:sz="4" w:space="0" w:color="auto"/>
            </w:tcBorders>
          </w:tcPr>
          <w:p w14:paraId="35642FB4"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5F86DBF6"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3B168D2"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CA_n77(2A)</w:t>
            </w:r>
          </w:p>
          <w:p w14:paraId="580F352D"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CA_n5A-n25A</w:t>
            </w:r>
          </w:p>
          <w:p w14:paraId="5A77E6F9"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44E4C050"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6B29F72" w14:textId="77777777" w:rsidR="00E060BF" w:rsidRPr="00480423" w:rsidRDefault="00E060BF" w:rsidP="00AF6673">
            <w:pPr>
              <w:pStyle w:val="TAC"/>
              <w:rPr>
                <w:rFonts w:eastAsia="DengXia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9B9ED8"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29B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2CCB21" w14:textId="77777777" w:rsidTr="005A0D4C">
        <w:trPr>
          <w:trHeight w:val="29"/>
        </w:trPr>
        <w:tc>
          <w:tcPr>
            <w:tcW w:w="3066" w:type="dxa"/>
            <w:tcBorders>
              <w:top w:val="nil"/>
              <w:left w:val="single" w:sz="4" w:space="0" w:color="auto"/>
              <w:bottom w:val="nil"/>
              <w:right w:val="single" w:sz="4" w:space="0" w:color="auto"/>
            </w:tcBorders>
          </w:tcPr>
          <w:p w14:paraId="6ED85A5A" w14:textId="77777777" w:rsidR="00E060BF" w:rsidRPr="00480423" w:rsidRDefault="00E060BF" w:rsidP="00AF6673">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7D0F184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22E65C" w14:textId="77777777" w:rsidR="00E060BF" w:rsidRPr="00480423" w:rsidRDefault="00E060BF" w:rsidP="00AF6673">
            <w:pPr>
              <w:pStyle w:val="TAC"/>
              <w:rPr>
                <w:rFonts w:eastAsia="DengXia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EC226D"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F1829F" w14:textId="77777777" w:rsidR="00E060BF" w:rsidRPr="00480423" w:rsidRDefault="00E060BF" w:rsidP="00AF6673">
            <w:pPr>
              <w:pStyle w:val="TAC"/>
              <w:rPr>
                <w:rFonts w:eastAsiaTheme="minorEastAsia"/>
                <w:lang w:val="en-US" w:eastAsia="zh-CN"/>
              </w:rPr>
            </w:pPr>
          </w:p>
        </w:tc>
      </w:tr>
      <w:tr w:rsidR="00E060BF" w:rsidRPr="00480423" w14:paraId="51978B97" w14:textId="77777777" w:rsidTr="005A0D4C">
        <w:trPr>
          <w:trHeight w:val="29"/>
        </w:trPr>
        <w:tc>
          <w:tcPr>
            <w:tcW w:w="3066" w:type="dxa"/>
            <w:tcBorders>
              <w:top w:val="nil"/>
              <w:left w:val="single" w:sz="4" w:space="0" w:color="auto"/>
              <w:bottom w:val="single" w:sz="4" w:space="0" w:color="auto"/>
              <w:right w:val="single" w:sz="4" w:space="0" w:color="auto"/>
            </w:tcBorders>
          </w:tcPr>
          <w:p w14:paraId="327981C3" w14:textId="77777777" w:rsidR="00E060BF" w:rsidRPr="00480423" w:rsidRDefault="00E060BF" w:rsidP="00AF6673">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7A73E85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A5048E" w14:textId="77777777" w:rsidR="00E060BF" w:rsidRPr="00480423" w:rsidRDefault="00E060BF" w:rsidP="00AF6673">
            <w:pPr>
              <w:pStyle w:val="TAC"/>
              <w:rPr>
                <w:rFonts w:eastAsia="DengXia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ACA936"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EE42621" w14:textId="77777777" w:rsidR="00E060BF" w:rsidRPr="00480423" w:rsidRDefault="00E060BF" w:rsidP="00AF6673">
            <w:pPr>
              <w:pStyle w:val="TAC"/>
              <w:rPr>
                <w:rFonts w:eastAsiaTheme="minorEastAsia"/>
                <w:lang w:val="en-US" w:eastAsia="zh-CN"/>
              </w:rPr>
            </w:pPr>
          </w:p>
        </w:tc>
      </w:tr>
      <w:tr w:rsidR="00E060BF" w:rsidRPr="00480423" w14:paraId="1A748EF1" w14:textId="77777777" w:rsidTr="005A0D4C">
        <w:trPr>
          <w:trHeight w:val="29"/>
        </w:trPr>
        <w:tc>
          <w:tcPr>
            <w:tcW w:w="3066" w:type="dxa"/>
            <w:tcBorders>
              <w:top w:val="single" w:sz="4" w:space="0" w:color="auto"/>
              <w:left w:val="single" w:sz="4" w:space="0" w:color="auto"/>
              <w:bottom w:val="nil"/>
              <w:right w:val="single" w:sz="4" w:space="0" w:color="auto"/>
            </w:tcBorders>
          </w:tcPr>
          <w:p w14:paraId="3DD30443"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63574119"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5695638" w14:textId="77777777" w:rsidR="00E060BF" w:rsidRPr="00CF0F04" w:rsidRDefault="00E060BF" w:rsidP="00AF6673">
            <w:pPr>
              <w:pStyle w:val="TAC"/>
              <w:rPr>
                <w:rFonts w:eastAsia="DengXian"/>
              </w:rPr>
            </w:pPr>
            <w:r w:rsidRPr="00CF0F04">
              <w:rPr>
                <w:rFonts w:eastAsia="DengXian"/>
              </w:rPr>
              <w:t>CA_n5A-n25A</w:t>
            </w:r>
          </w:p>
          <w:p w14:paraId="551D58AA"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1DF660B"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25AB09A"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35E06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EED5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26F3F06" w14:textId="77777777" w:rsidTr="005A0D4C">
        <w:trPr>
          <w:trHeight w:val="29"/>
        </w:trPr>
        <w:tc>
          <w:tcPr>
            <w:tcW w:w="3066" w:type="dxa"/>
            <w:tcBorders>
              <w:top w:val="nil"/>
              <w:left w:val="single" w:sz="4" w:space="0" w:color="auto"/>
              <w:bottom w:val="nil"/>
              <w:right w:val="single" w:sz="4" w:space="0" w:color="auto"/>
            </w:tcBorders>
          </w:tcPr>
          <w:p w14:paraId="049C6F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006E1A9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FF5A04"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2D1DA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4AD7589C" w14:textId="77777777" w:rsidR="00E060BF" w:rsidRPr="00480423" w:rsidRDefault="00E060BF" w:rsidP="00AF6673">
            <w:pPr>
              <w:pStyle w:val="TAC"/>
              <w:rPr>
                <w:rFonts w:eastAsiaTheme="minorEastAsia"/>
                <w:lang w:val="en-US" w:eastAsia="zh-CN"/>
              </w:rPr>
            </w:pPr>
          </w:p>
        </w:tc>
      </w:tr>
      <w:tr w:rsidR="00E060BF" w:rsidRPr="00480423" w14:paraId="6E578092" w14:textId="77777777" w:rsidTr="005A0D4C">
        <w:trPr>
          <w:trHeight w:val="29"/>
        </w:trPr>
        <w:tc>
          <w:tcPr>
            <w:tcW w:w="3066" w:type="dxa"/>
            <w:tcBorders>
              <w:top w:val="nil"/>
              <w:left w:val="single" w:sz="4" w:space="0" w:color="auto"/>
              <w:bottom w:val="single" w:sz="4" w:space="0" w:color="auto"/>
              <w:right w:val="single" w:sz="4" w:space="0" w:color="auto"/>
            </w:tcBorders>
          </w:tcPr>
          <w:p w14:paraId="40D1A7A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61A007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90E205"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3BBF4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A2591CE" w14:textId="77777777" w:rsidR="00E060BF" w:rsidRPr="00480423" w:rsidRDefault="00E060BF" w:rsidP="00AF6673">
            <w:pPr>
              <w:pStyle w:val="TAC"/>
              <w:rPr>
                <w:rFonts w:eastAsiaTheme="minorEastAsia"/>
                <w:lang w:val="en-US" w:eastAsia="zh-CN"/>
              </w:rPr>
            </w:pPr>
          </w:p>
        </w:tc>
      </w:tr>
      <w:tr w:rsidR="00E060BF" w:rsidRPr="00480423" w14:paraId="2CA41D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EC611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60559987"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4EEFB8A4"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CA_n5A-n25A</w:t>
            </w:r>
          </w:p>
          <w:p w14:paraId="5D8B5B4B"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463A45C8"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93D4F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5DA9E5"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4BAF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782E3E4" w14:textId="77777777" w:rsidTr="005A0D4C">
        <w:trPr>
          <w:trHeight w:val="29"/>
        </w:trPr>
        <w:tc>
          <w:tcPr>
            <w:tcW w:w="3066" w:type="dxa"/>
            <w:tcBorders>
              <w:top w:val="nil"/>
              <w:left w:val="single" w:sz="4" w:space="0" w:color="auto"/>
              <w:bottom w:val="nil"/>
              <w:right w:val="single" w:sz="4" w:space="0" w:color="auto"/>
            </w:tcBorders>
            <w:vAlign w:val="center"/>
          </w:tcPr>
          <w:p w14:paraId="2F18CC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70A29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B9A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F6D08C"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AB4BAD" w14:textId="77777777" w:rsidR="00E060BF" w:rsidRPr="00480423" w:rsidRDefault="00E060BF" w:rsidP="00AF6673">
            <w:pPr>
              <w:pStyle w:val="TAC"/>
              <w:rPr>
                <w:rFonts w:eastAsiaTheme="minorEastAsia"/>
                <w:lang w:val="en-US" w:eastAsia="zh-CN"/>
              </w:rPr>
            </w:pPr>
          </w:p>
        </w:tc>
      </w:tr>
      <w:tr w:rsidR="00E060BF" w:rsidRPr="00480423" w14:paraId="1B1F10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6D9C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2A675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8C9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3A57F8"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4D9A23" w14:textId="77777777" w:rsidR="00E060BF" w:rsidRPr="00480423" w:rsidRDefault="00E060BF" w:rsidP="00AF6673">
            <w:pPr>
              <w:pStyle w:val="TAC"/>
              <w:rPr>
                <w:rFonts w:eastAsiaTheme="minorEastAsia"/>
                <w:lang w:val="en-US" w:eastAsia="zh-CN"/>
              </w:rPr>
            </w:pPr>
          </w:p>
        </w:tc>
      </w:tr>
      <w:tr w:rsidR="00E060BF" w:rsidRPr="00480423" w14:paraId="7088260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D350A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lastRenderedPageBreak/>
              <w:t>CA_n5A-n25(2A)-n78A</w:t>
            </w:r>
          </w:p>
        </w:tc>
        <w:tc>
          <w:tcPr>
            <w:tcW w:w="2712" w:type="dxa"/>
            <w:tcBorders>
              <w:top w:val="single" w:sz="4" w:space="0" w:color="auto"/>
              <w:left w:val="single" w:sz="4" w:space="0" w:color="auto"/>
              <w:bottom w:val="nil"/>
              <w:right w:val="single" w:sz="4" w:space="0" w:color="auto"/>
            </w:tcBorders>
            <w:vAlign w:val="center"/>
          </w:tcPr>
          <w:p w14:paraId="72CAC108"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75C34FC"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76982BC"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05C94250"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01ACA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48BE2E"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B4EA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BDA786" w14:textId="77777777" w:rsidTr="005A0D4C">
        <w:trPr>
          <w:trHeight w:val="29"/>
        </w:trPr>
        <w:tc>
          <w:tcPr>
            <w:tcW w:w="3066" w:type="dxa"/>
            <w:tcBorders>
              <w:top w:val="nil"/>
              <w:left w:val="single" w:sz="4" w:space="0" w:color="auto"/>
              <w:bottom w:val="nil"/>
              <w:right w:val="single" w:sz="4" w:space="0" w:color="auto"/>
            </w:tcBorders>
            <w:vAlign w:val="center"/>
          </w:tcPr>
          <w:p w14:paraId="32287D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5EA0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0244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0B81F1"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E84DA75" w14:textId="77777777" w:rsidR="00E060BF" w:rsidRPr="00480423" w:rsidRDefault="00E060BF" w:rsidP="00AF6673">
            <w:pPr>
              <w:pStyle w:val="TAC"/>
              <w:rPr>
                <w:rFonts w:eastAsiaTheme="minorEastAsia"/>
                <w:lang w:val="en-US" w:eastAsia="zh-CN"/>
              </w:rPr>
            </w:pPr>
          </w:p>
        </w:tc>
      </w:tr>
      <w:tr w:rsidR="00E060BF" w:rsidRPr="00480423" w14:paraId="76BC86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D0A4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7C1D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47F1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ED8135"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82A9E4" w14:textId="77777777" w:rsidR="00E060BF" w:rsidRPr="00480423" w:rsidRDefault="00E060BF" w:rsidP="00AF6673">
            <w:pPr>
              <w:pStyle w:val="TAC"/>
              <w:rPr>
                <w:rFonts w:eastAsiaTheme="minorEastAsia"/>
                <w:lang w:val="en-US" w:eastAsia="zh-CN"/>
              </w:rPr>
            </w:pPr>
          </w:p>
        </w:tc>
      </w:tr>
      <w:tr w:rsidR="00E060BF" w:rsidRPr="00480423" w14:paraId="38256F4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78A57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6470A550"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5082DB28"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471E795A"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77225A24"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E91F3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5FA932"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5EAB4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48B005" w14:textId="77777777" w:rsidTr="005A0D4C">
        <w:trPr>
          <w:trHeight w:val="29"/>
        </w:trPr>
        <w:tc>
          <w:tcPr>
            <w:tcW w:w="3066" w:type="dxa"/>
            <w:tcBorders>
              <w:top w:val="nil"/>
              <w:left w:val="single" w:sz="4" w:space="0" w:color="auto"/>
              <w:bottom w:val="nil"/>
              <w:right w:val="single" w:sz="4" w:space="0" w:color="auto"/>
            </w:tcBorders>
            <w:vAlign w:val="center"/>
          </w:tcPr>
          <w:p w14:paraId="0F2A2F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43E5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778E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36EB38"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EABC5B" w14:textId="77777777" w:rsidR="00E060BF" w:rsidRPr="00480423" w:rsidRDefault="00E060BF" w:rsidP="00AF6673">
            <w:pPr>
              <w:pStyle w:val="TAC"/>
              <w:rPr>
                <w:rFonts w:eastAsiaTheme="minorEastAsia"/>
                <w:lang w:val="en-US" w:eastAsia="zh-CN"/>
              </w:rPr>
            </w:pPr>
          </w:p>
        </w:tc>
      </w:tr>
      <w:tr w:rsidR="00E060BF" w:rsidRPr="00480423" w14:paraId="15BE53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959C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4C3C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6D4C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BD8DF7"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4FC14FF" w14:textId="77777777" w:rsidR="00E060BF" w:rsidRPr="00480423" w:rsidRDefault="00E060BF" w:rsidP="00AF6673">
            <w:pPr>
              <w:pStyle w:val="TAC"/>
              <w:rPr>
                <w:rFonts w:eastAsiaTheme="minorEastAsia"/>
                <w:lang w:val="en-US" w:eastAsia="zh-CN"/>
              </w:rPr>
            </w:pPr>
          </w:p>
        </w:tc>
      </w:tr>
      <w:tr w:rsidR="00E060BF" w:rsidRPr="00480423" w14:paraId="7EEED596" w14:textId="77777777" w:rsidTr="005A0D4C">
        <w:trPr>
          <w:trHeight w:val="29"/>
        </w:trPr>
        <w:tc>
          <w:tcPr>
            <w:tcW w:w="3066" w:type="dxa"/>
            <w:tcBorders>
              <w:top w:val="nil"/>
              <w:left w:val="single" w:sz="4" w:space="0" w:color="auto"/>
              <w:bottom w:val="nil"/>
              <w:right w:val="single" w:sz="4" w:space="0" w:color="auto"/>
            </w:tcBorders>
            <w:vAlign w:val="center"/>
          </w:tcPr>
          <w:p w14:paraId="41935F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4DCF2831"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1F45CF26" w14:textId="77777777" w:rsidR="00E060BF" w:rsidRPr="00CF0F04" w:rsidRDefault="00E060BF" w:rsidP="00AF6673">
            <w:pPr>
              <w:pStyle w:val="TAC"/>
              <w:rPr>
                <w:rFonts w:eastAsiaTheme="minorEastAsia"/>
                <w:lang w:val="en-US"/>
              </w:rPr>
            </w:pPr>
            <w:r w:rsidRPr="00CF0F04">
              <w:rPr>
                <w:rFonts w:eastAsiaTheme="minorEastAsia"/>
                <w:lang w:val="en-US"/>
              </w:rPr>
              <w:t>CA_n5A-n25A</w:t>
            </w:r>
          </w:p>
          <w:p w14:paraId="54289522" w14:textId="77777777" w:rsidR="00E060BF" w:rsidRPr="00CF0F04" w:rsidRDefault="00E060BF" w:rsidP="00AF6673">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33EE1943" w14:textId="77777777" w:rsidR="00E060BF" w:rsidRPr="00480423" w:rsidRDefault="00E060BF" w:rsidP="00AF6673">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4BE5FF"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C34C7E"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5A4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C3A3C9F" w14:textId="77777777" w:rsidTr="005A0D4C">
        <w:trPr>
          <w:trHeight w:val="29"/>
        </w:trPr>
        <w:tc>
          <w:tcPr>
            <w:tcW w:w="3066" w:type="dxa"/>
            <w:tcBorders>
              <w:top w:val="nil"/>
              <w:left w:val="single" w:sz="4" w:space="0" w:color="auto"/>
              <w:bottom w:val="nil"/>
              <w:right w:val="single" w:sz="4" w:space="0" w:color="auto"/>
            </w:tcBorders>
            <w:vAlign w:val="center"/>
          </w:tcPr>
          <w:p w14:paraId="2B84E0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090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72227"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0600EC"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D5E0D8A" w14:textId="77777777" w:rsidR="00E060BF" w:rsidRPr="00480423" w:rsidRDefault="00E060BF" w:rsidP="00AF6673">
            <w:pPr>
              <w:pStyle w:val="TAC"/>
              <w:rPr>
                <w:rFonts w:eastAsiaTheme="minorEastAsia"/>
                <w:lang w:val="en-US" w:eastAsia="zh-CN"/>
              </w:rPr>
            </w:pPr>
          </w:p>
        </w:tc>
      </w:tr>
      <w:tr w:rsidR="00E060BF" w:rsidRPr="00480423" w14:paraId="6CF727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34A9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C67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3DCB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36BD94"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213CEF4" w14:textId="77777777" w:rsidR="00E060BF" w:rsidRPr="00480423" w:rsidRDefault="00E060BF" w:rsidP="00AF6673">
            <w:pPr>
              <w:pStyle w:val="TAC"/>
              <w:rPr>
                <w:rFonts w:eastAsiaTheme="minorEastAsia"/>
                <w:lang w:val="en-US" w:eastAsia="zh-CN"/>
              </w:rPr>
            </w:pPr>
          </w:p>
        </w:tc>
      </w:tr>
      <w:tr w:rsidR="00E060BF" w:rsidRPr="00480423" w14:paraId="4EA65A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B72B4A" w14:textId="77777777" w:rsidR="00E060BF" w:rsidRPr="00480423" w:rsidRDefault="00E060BF" w:rsidP="00AF6673">
            <w:pPr>
              <w:pStyle w:val="TAC"/>
              <w:rPr>
                <w:rFonts w:eastAsiaTheme="minorEastAsia"/>
                <w:lang w:val="en-US" w:eastAsia="zh-CN"/>
              </w:rPr>
            </w:pPr>
            <w:r w:rsidRPr="008523D2">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6E04A8E5" w14:textId="77777777" w:rsidR="00E060BF" w:rsidRPr="008523D2" w:rsidRDefault="00E060BF" w:rsidP="00AF6673">
            <w:pPr>
              <w:pStyle w:val="TAC"/>
              <w:rPr>
                <w:lang w:eastAsia="zh-CN"/>
              </w:rPr>
            </w:pPr>
            <w:r w:rsidRPr="008523D2">
              <w:rPr>
                <w:lang w:eastAsia="zh-CN"/>
              </w:rPr>
              <w:t>CA_n5A-n28A</w:t>
            </w:r>
          </w:p>
          <w:p w14:paraId="43D0526D" w14:textId="77777777" w:rsidR="00E060BF" w:rsidRPr="008523D2" w:rsidRDefault="00E060BF" w:rsidP="00AF6673">
            <w:pPr>
              <w:pStyle w:val="TAC"/>
              <w:rPr>
                <w:lang w:eastAsia="zh-CN"/>
              </w:rPr>
            </w:pPr>
            <w:r w:rsidRPr="008523D2">
              <w:rPr>
                <w:lang w:eastAsia="zh-CN"/>
              </w:rPr>
              <w:t>CA_n5A-n78A</w:t>
            </w:r>
          </w:p>
          <w:p w14:paraId="29F6F58B" w14:textId="77777777" w:rsidR="00E060BF" w:rsidRPr="00480423" w:rsidRDefault="00E060BF" w:rsidP="00AF6673">
            <w:pPr>
              <w:pStyle w:val="TAC"/>
              <w:rPr>
                <w:rFonts w:eastAsiaTheme="minorEastAsia"/>
                <w:lang w:val="en-US" w:eastAsia="zh-CN"/>
              </w:rPr>
            </w:pPr>
            <w:r w:rsidRPr="008523D2">
              <w:rPr>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2369617" w14:textId="77777777" w:rsidR="00E060BF" w:rsidRPr="00480423" w:rsidRDefault="00E060BF" w:rsidP="00AF6673">
            <w:pPr>
              <w:pStyle w:val="TAC"/>
              <w:rPr>
                <w:rFonts w:eastAsiaTheme="minorEastAsia"/>
                <w:szCs w:val="18"/>
                <w:lang w:val="en-US" w:eastAsia="zh-CN"/>
              </w:rPr>
            </w:pPr>
            <w:r w:rsidRPr="008523D2">
              <w:rPr>
                <w:rFonts w:hint="eastAsia"/>
                <w:lang w:eastAsia="zh-CN"/>
              </w:rPr>
              <w:t>n</w:t>
            </w:r>
            <w:r w:rsidRPr="008523D2">
              <w:rPr>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03289380"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46AF503F"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8AB3636" w14:textId="77777777" w:rsidTr="005A0D4C">
        <w:trPr>
          <w:trHeight w:val="29"/>
        </w:trPr>
        <w:tc>
          <w:tcPr>
            <w:tcW w:w="3066" w:type="dxa"/>
            <w:tcBorders>
              <w:top w:val="nil"/>
              <w:left w:val="single" w:sz="4" w:space="0" w:color="auto"/>
              <w:bottom w:val="nil"/>
              <w:right w:val="single" w:sz="4" w:space="0" w:color="auto"/>
            </w:tcBorders>
            <w:vAlign w:val="center"/>
          </w:tcPr>
          <w:p w14:paraId="5EFBD4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2167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F48F9" w14:textId="77777777" w:rsidR="00E060BF" w:rsidRPr="00480423" w:rsidRDefault="00E060BF" w:rsidP="00AF6673">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3BF603C"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2FDBA73A" w14:textId="77777777" w:rsidR="00E060BF" w:rsidRPr="00480423" w:rsidRDefault="00E060BF" w:rsidP="00AF6673">
            <w:pPr>
              <w:pStyle w:val="TAC"/>
              <w:rPr>
                <w:rFonts w:eastAsiaTheme="minorEastAsia"/>
                <w:lang w:val="en-US" w:eastAsia="zh-CN"/>
              </w:rPr>
            </w:pPr>
          </w:p>
        </w:tc>
      </w:tr>
      <w:tr w:rsidR="00E060BF" w:rsidRPr="00480423" w14:paraId="4E04EC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4B7CC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FF8D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F9209" w14:textId="77777777" w:rsidR="00E060BF" w:rsidRPr="00480423" w:rsidRDefault="00E060BF" w:rsidP="00AF6673">
            <w:pPr>
              <w:pStyle w:val="TAC"/>
              <w:rPr>
                <w:rFonts w:eastAsiaTheme="minorEastAsia"/>
                <w:szCs w:val="18"/>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F24E4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CB16F3A" w14:textId="77777777" w:rsidR="00E060BF" w:rsidRPr="00480423" w:rsidRDefault="00E060BF" w:rsidP="00AF6673">
            <w:pPr>
              <w:pStyle w:val="TAC"/>
              <w:rPr>
                <w:rFonts w:eastAsiaTheme="minorEastAsia"/>
                <w:lang w:val="en-US" w:eastAsia="zh-CN"/>
              </w:rPr>
            </w:pPr>
          </w:p>
        </w:tc>
      </w:tr>
      <w:tr w:rsidR="00E060BF" w:rsidRPr="00480423" w14:paraId="55D7D7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FE0B95" w14:textId="77777777" w:rsidR="00E060BF" w:rsidRPr="00480423" w:rsidRDefault="00E060BF" w:rsidP="00AF6673">
            <w:pPr>
              <w:pStyle w:val="TAC"/>
              <w:rPr>
                <w:rFonts w:eastAsiaTheme="minorEastAsia"/>
                <w:lang w:val="en-US" w:eastAsia="zh-CN"/>
              </w:rPr>
            </w:pPr>
            <w:r w:rsidRPr="008523D2">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060F1E10" w14:textId="77777777" w:rsidR="00E060BF" w:rsidRPr="008523D2" w:rsidRDefault="00E060BF" w:rsidP="00AF6673">
            <w:pPr>
              <w:pStyle w:val="TAC"/>
              <w:rPr>
                <w:lang w:eastAsia="zh-CN"/>
              </w:rPr>
            </w:pPr>
            <w:r w:rsidRPr="008523D2">
              <w:rPr>
                <w:lang w:eastAsia="zh-CN"/>
              </w:rPr>
              <w:t>CA_n5A-n28A</w:t>
            </w:r>
          </w:p>
          <w:p w14:paraId="0D00F181" w14:textId="77777777" w:rsidR="00E060BF" w:rsidRPr="008523D2" w:rsidRDefault="00E060BF" w:rsidP="00AF6673">
            <w:pPr>
              <w:pStyle w:val="TAC"/>
              <w:rPr>
                <w:lang w:eastAsia="zh-CN"/>
              </w:rPr>
            </w:pPr>
            <w:r w:rsidRPr="008523D2">
              <w:rPr>
                <w:lang w:eastAsia="zh-CN"/>
              </w:rPr>
              <w:t>CA_n5A-n79A</w:t>
            </w:r>
          </w:p>
          <w:p w14:paraId="783DA359" w14:textId="77777777" w:rsidR="00E060BF" w:rsidRPr="00480423" w:rsidRDefault="00E060BF" w:rsidP="00AF6673">
            <w:pPr>
              <w:pStyle w:val="TAC"/>
              <w:rPr>
                <w:rFonts w:eastAsiaTheme="minorEastAsia"/>
                <w:lang w:val="en-US" w:eastAsia="zh-CN"/>
              </w:rPr>
            </w:pPr>
            <w:r w:rsidRPr="008523D2">
              <w:rPr>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FB08417" w14:textId="77777777" w:rsidR="00E060BF" w:rsidRPr="00480423" w:rsidRDefault="00E060BF" w:rsidP="00AF6673">
            <w:pPr>
              <w:pStyle w:val="TAC"/>
              <w:rPr>
                <w:rFonts w:eastAsiaTheme="minorEastAsia"/>
                <w:szCs w:val="18"/>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C862CF"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F839429"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053DB765" w14:textId="77777777" w:rsidTr="005A0D4C">
        <w:trPr>
          <w:trHeight w:val="29"/>
        </w:trPr>
        <w:tc>
          <w:tcPr>
            <w:tcW w:w="3066" w:type="dxa"/>
            <w:tcBorders>
              <w:top w:val="nil"/>
              <w:left w:val="single" w:sz="4" w:space="0" w:color="auto"/>
              <w:bottom w:val="nil"/>
              <w:right w:val="single" w:sz="4" w:space="0" w:color="auto"/>
            </w:tcBorders>
            <w:vAlign w:val="center"/>
          </w:tcPr>
          <w:p w14:paraId="5472B4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5D2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DB16F" w14:textId="77777777" w:rsidR="00E060BF" w:rsidRPr="00480423" w:rsidRDefault="00E060BF" w:rsidP="00AF6673">
            <w:pPr>
              <w:pStyle w:val="TAC"/>
              <w:rPr>
                <w:rFonts w:eastAsiaTheme="minorEastAsia"/>
                <w:szCs w:val="18"/>
                <w:lang w:val="en-US" w:eastAsia="zh-CN"/>
              </w:rPr>
            </w:pPr>
            <w:r w:rsidRPr="008523D2">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65CF76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378BB223" w14:textId="77777777" w:rsidR="00E060BF" w:rsidRPr="00480423" w:rsidRDefault="00E060BF" w:rsidP="00AF6673">
            <w:pPr>
              <w:pStyle w:val="TAC"/>
              <w:rPr>
                <w:rFonts w:eastAsiaTheme="minorEastAsia"/>
                <w:lang w:val="en-US" w:eastAsia="zh-CN"/>
              </w:rPr>
            </w:pPr>
          </w:p>
        </w:tc>
      </w:tr>
      <w:tr w:rsidR="00E060BF" w:rsidRPr="00480423" w14:paraId="75A091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B146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B82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04A29" w14:textId="77777777" w:rsidR="00E060BF" w:rsidRPr="00480423" w:rsidRDefault="00E060BF" w:rsidP="00AF6673">
            <w:pPr>
              <w:pStyle w:val="TAC"/>
              <w:rPr>
                <w:rFonts w:eastAsiaTheme="minorEastAsia"/>
                <w:szCs w:val="18"/>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29ECA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9686968" w14:textId="77777777" w:rsidR="00E060BF" w:rsidRPr="00480423" w:rsidRDefault="00E060BF" w:rsidP="00AF6673">
            <w:pPr>
              <w:pStyle w:val="TAC"/>
              <w:rPr>
                <w:rFonts w:eastAsiaTheme="minorEastAsia"/>
                <w:lang w:val="en-US" w:eastAsia="zh-CN"/>
              </w:rPr>
            </w:pPr>
          </w:p>
        </w:tc>
      </w:tr>
      <w:tr w:rsidR="00E060BF" w:rsidRPr="00480423" w14:paraId="49DDFD44" w14:textId="77777777" w:rsidTr="005A0D4C">
        <w:trPr>
          <w:trHeight w:val="29"/>
        </w:trPr>
        <w:tc>
          <w:tcPr>
            <w:tcW w:w="3066" w:type="dxa"/>
            <w:tcBorders>
              <w:top w:val="nil"/>
              <w:left w:val="single" w:sz="4" w:space="0" w:color="auto"/>
              <w:bottom w:val="nil"/>
              <w:right w:val="single" w:sz="4" w:space="0" w:color="auto"/>
            </w:tcBorders>
            <w:vAlign w:val="center"/>
          </w:tcPr>
          <w:p w14:paraId="2BEB4F83" w14:textId="77777777" w:rsidR="00E060BF" w:rsidRPr="00480423" w:rsidRDefault="00E060BF" w:rsidP="00AF6673">
            <w:pPr>
              <w:pStyle w:val="TAC"/>
              <w:rPr>
                <w:rFonts w:eastAsiaTheme="minorEastAsia"/>
                <w:lang w:val="en-US" w:eastAsia="zh-CN"/>
              </w:rPr>
            </w:pPr>
            <w:r>
              <w:rPr>
                <w:lang w:val="en-US" w:eastAsia="zh-CN"/>
              </w:rPr>
              <w:t>CA_n5A-n28A-n105A</w:t>
            </w:r>
          </w:p>
        </w:tc>
        <w:tc>
          <w:tcPr>
            <w:tcW w:w="2712" w:type="dxa"/>
            <w:tcBorders>
              <w:top w:val="nil"/>
              <w:left w:val="single" w:sz="4" w:space="0" w:color="auto"/>
              <w:bottom w:val="nil"/>
              <w:right w:val="single" w:sz="4" w:space="0" w:color="auto"/>
            </w:tcBorders>
            <w:vAlign w:val="center"/>
          </w:tcPr>
          <w:p w14:paraId="7D562FED" w14:textId="77777777" w:rsidR="00E060BF" w:rsidRDefault="00E060BF" w:rsidP="00AF6673">
            <w:pPr>
              <w:pStyle w:val="TAC"/>
              <w:rPr>
                <w:lang w:val="en-US" w:eastAsia="zh-CN"/>
              </w:rPr>
            </w:pPr>
            <w:r>
              <w:rPr>
                <w:lang w:val="en-US" w:eastAsia="zh-CN"/>
              </w:rPr>
              <w:t>CA_n5A-n28A</w:t>
            </w:r>
          </w:p>
          <w:p w14:paraId="6E79810B" w14:textId="77777777" w:rsidR="00E060BF" w:rsidRPr="00480423" w:rsidRDefault="00E060BF" w:rsidP="00AF6673">
            <w:pPr>
              <w:pStyle w:val="TAC"/>
              <w:rPr>
                <w:rFonts w:eastAsiaTheme="minorEastAsia"/>
                <w:lang w:val="en-US" w:eastAsia="zh-CN"/>
              </w:rPr>
            </w:pPr>
            <w:r>
              <w:rPr>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46587D34" w14:textId="77777777" w:rsidR="00E060BF" w:rsidRPr="008523D2" w:rsidRDefault="00E060BF" w:rsidP="00AF6673">
            <w:pPr>
              <w:pStyle w:val="TAC"/>
              <w:rPr>
                <w:lang w:eastAsia="zh-CN"/>
              </w:rPr>
            </w:pPr>
            <w:r>
              <w:rPr>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C8179F" w14:textId="77777777" w:rsidR="00E060BF" w:rsidRPr="008523D2" w:rsidRDefault="00E060BF" w:rsidP="00AF6673">
            <w:pPr>
              <w:pStyle w:val="TAC"/>
              <w:rPr>
                <w:lang w:val="en-US" w:eastAsia="zh-CN" w:bidi="ar"/>
              </w:rPr>
            </w:pPr>
            <w:r>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3EFF89" w14:textId="77777777" w:rsidR="00E060BF" w:rsidRPr="00480423" w:rsidRDefault="00E060BF" w:rsidP="00AF6673">
            <w:pPr>
              <w:pStyle w:val="TAC"/>
              <w:rPr>
                <w:rFonts w:eastAsiaTheme="minorEastAsia"/>
                <w:lang w:val="en-US" w:eastAsia="zh-CN"/>
              </w:rPr>
            </w:pPr>
            <w:r>
              <w:rPr>
                <w:lang w:val="en-US" w:eastAsia="zh-CN"/>
              </w:rPr>
              <w:t>0</w:t>
            </w:r>
          </w:p>
        </w:tc>
      </w:tr>
      <w:tr w:rsidR="00E060BF" w:rsidRPr="00480423" w14:paraId="5D5AAC57" w14:textId="77777777" w:rsidTr="005A0D4C">
        <w:trPr>
          <w:trHeight w:val="29"/>
        </w:trPr>
        <w:tc>
          <w:tcPr>
            <w:tcW w:w="3066" w:type="dxa"/>
            <w:tcBorders>
              <w:top w:val="nil"/>
              <w:left w:val="single" w:sz="4" w:space="0" w:color="auto"/>
              <w:bottom w:val="nil"/>
              <w:right w:val="single" w:sz="4" w:space="0" w:color="auto"/>
            </w:tcBorders>
            <w:vAlign w:val="center"/>
          </w:tcPr>
          <w:p w14:paraId="6449F3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FCCE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A7EC7" w14:textId="77777777" w:rsidR="00E060BF" w:rsidRPr="008523D2" w:rsidRDefault="00E060BF" w:rsidP="00AF6673">
            <w:pPr>
              <w:pStyle w:val="TAC"/>
              <w:rPr>
                <w:lang w:eastAsia="zh-CN"/>
              </w:rPr>
            </w:pPr>
            <w:r>
              <w:rPr>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A5E63E5" w14:textId="77777777" w:rsidR="00E060BF" w:rsidRPr="008523D2" w:rsidRDefault="00E060BF" w:rsidP="00AF6673">
            <w:pPr>
              <w:pStyle w:val="TAC"/>
              <w:rPr>
                <w:lang w:val="en-US" w:eastAsia="zh-CN" w:bidi="ar"/>
              </w:rPr>
            </w:pPr>
            <w:r>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22B2C98" w14:textId="77777777" w:rsidR="00E060BF" w:rsidRPr="00480423" w:rsidRDefault="00E060BF" w:rsidP="00AF6673">
            <w:pPr>
              <w:pStyle w:val="TAC"/>
              <w:rPr>
                <w:rFonts w:eastAsiaTheme="minorEastAsia"/>
                <w:lang w:val="en-US" w:eastAsia="zh-CN"/>
              </w:rPr>
            </w:pPr>
          </w:p>
        </w:tc>
      </w:tr>
      <w:tr w:rsidR="00E060BF" w:rsidRPr="00480423" w14:paraId="0DE8FE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927F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3B52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2EE55" w14:textId="77777777" w:rsidR="00E060BF" w:rsidRPr="008523D2" w:rsidRDefault="00E060BF" w:rsidP="00AF6673">
            <w:pPr>
              <w:pStyle w:val="TAC"/>
              <w:rPr>
                <w:lang w:eastAsia="zh-CN"/>
              </w:rPr>
            </w:pPr>
            <w:r>
              <w:rPr>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60E1017" w14:textId="77777777" w:rsidR="00E060BF" w:rsidRPr="008523D2" w:rsidRDefault="00E060BF" w:rsidP="00AF6673">
            <w:pPr>
              <w:pStyle w:val="TAC"/>
              <w:rPr>
                <w:lang w:val="en-US" w:eastAsia="zh-CN" w:bidi="ar"/>
              </w:rPr>
            </w:pPr>
            <w:r>
              <w:rPr>
                <w:rFonts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048C1AB3" w14:textId="77777777" w:rsidR="00E060BF" w:rsidRPr="00480423" w:rsidRDefault="00E060BF" w:rsidP="00AF6673">
            <w:pPr>
              <w:pStyle w:val="TAC"/>
              <w:rPr>
                <w:rFonts w:eastAsiaTheme="minorEastAsia"/>
                <w:lang w:val="en-US" w:eastAsia="zh-CN"/>
              </w:rPr>
            </w:pPr>
          </w:p>
        </w:tc>
      </w:tr>
      <w:tr w:rsidR="00E060BF" w:rsidRPr="00480423" w14:paraId="33E874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755452" w14:textId="77777777" w:rsidR="00E060BF" w:rsidRPr="00480423" w:rsidRDefault="00E060BF" w:rsidP="00AF6673">
            <w:pPr>
              <w:pStyle w:val="TAC"/>
              <w:rPr>
                <w:rFonts w:eastAsiaTheme="minorEastAsia"/>
                <w:lang w:val="en-US" w:eastAsia="zh-CN"/>
              </w:rPr>
            </w:pPr>
            <w:r w:rsidRPr="008523D2">
              <w:rPr>
                <w:rFonts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36309486"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0BE9E24" w14:textId="77777777" w:rsidR="00E060BF" w:rsidRPr="00480423" w:rsidRDefault="00E060BF" w:rsidP="00AF6673">
            <w:pPr>
              <w:pStyle w:val="TAC"/>
              <w:rPr>
                <w:rFonts w:eastAsiaTheme="minorEastAsia"/>
                <w:szCs w:val="18"/>
                <w:lang w:val="en-US" w:eastAsia="zh-CN"/>
              </w:rPr>
            </w:pPr>
            <w:r w:rsidRPr="008523D2">
              <w:rPr>
                <w:rFonts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58D2B"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4C5660A"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04329CC5" w14:textId="77777777" w:rsidTr="005A0D4C">
        <w:trPr>
          <w:trHeight w:val="29"/>
        </w:trPr>
        <w:tc>
          <w:tcPr>
            <w:tcW w:w="3066" w:type="dxa"/>
            <w:tcBorders>
              <w:top w:val="nil"/>
              <w:left w:val="single" w:sz="4" w:space="0" w:color="auto"/>
              <w:bottom w:val="nil"/>
              <w:right w:val="single" w:sz="4" w:space="0" w:color="auto"/>
            </w:tcBorders>
            <w:vAlign w:val="center"/>
          </w:tcPr>
          <w:p w14:paraId="77CBF8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6DD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A3F7A" w14:textId="77777777" w:rsidR="00E060BF" w:rsidRPr="00480423" w:rsidRDefault="00E060BF" w:rsidP="00AF6673">
            <w:pPr>
              <w:pStyle w:val="TAC"/>
              <w:rPr>
                <w:rFonts w:eastAsiaTheme="minorEastAsia"/>
                <w:szCs w:val="18"/>
                <w:lang w:val="en-US" w:eastAsia="zh-CN"/>
              </w:rPr>
            </w:pPr>
            <w:r w:rsidRPr="008523D2">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951FD24"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69693567" w14:textId="77777777" w:rsidR="00E060BF" w:rsidRPr="00480423" w:rsidRDefault="00E060BF" w:rsidP="00AF6673">
            <w:pPr>
              <w:pStyle w:val="TAC"/>
              <w:rPr>
                <w:rFonts w:eastAsiaTheme="minorEastAsia"/>
                <w:lang w:val="en-US" w:eastAsia="zh-CN"/>
              </w:rPr>
            </w:pPr>
          </w:p>
        </w:tc>
      </w:tr>
      <w:tr w:rsidR="00E060BF" w:rsidRPr="00480423" w14:paraId="52678E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B4D7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C3F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4E0FA" w14:textId="77777777" w:rsidR="00E060BF" w:rsidRPr="00480423" w:rsidRDefault="00E060BF" w:rsidP="00AF6673">
            <w:pPr>
              <w:pStyle w:val="TAC"/>
              <w:rPr>
                <w:rFonts w:eastAsiaTheme="minorEastAsia"/>
                <w:szCs w:val="18"/>
                <w:lang w:val="en-US" w:eastAsia="zh-CN"/>
              </w:rPr>
            </w:pPr>
            <w:r w:rsidRPr="008523D2">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A788B9"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7334F9FF" w14:textId="77777777" w:rsidR="00E060BF" w:rsidRPr="00480423" w:rsidRDefault="00E060BF" w:rsidP="00AF6673">
            <w:pPr>
              <w:pStyle w:val="TAC"/>
              <w:rPr>
                <w:rFonts w:eastAsiaTheme="minorEastAsia"/>
                <w:lang w:val="en-US" w:eastAsia="zh-CN"/>
              </w:rPr>
            </w:pPr>
          </w:p>
        </w:tc>
      </w:tr>
      <w:tr w:rsidR="00E060BF" w:rsidRPr="00480423" w14:paraId="7C4635C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DFBA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470F1FFF"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A4B5055" w14:textId="77777777" w:rsidR="00E060BF" w:rsidRPr="00480423" w:rsidRDefault="00E060BF" w:rsidP="00AF6673">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55866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12CA4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E604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CD2B5C3" w14:textId="77777777" w:rsidTr="005A0D4C">
        <w:trPr>
          <w:trHeight w:val="29"/>
        </w:trPr>
        <w:tc>
          <w:tcPr>
            <w:tcW w:w="3066" w:type="dxa"/>
            <w:tcBorders>
              <w:top w:val="nil"/>
              <w:left w:val="single" w:sz="4" w:space="0" w:color="auto"/>
              <w:bottom w:val="nil"/>
              <w:right w:val="single" w:sz="4" w:space="0" w:color="auto"/>
            </w:tcBorders>
            <w:vAlign w:val="center"/>
          </w:tcPr>
          <w:p w14:paraId="2C8ADA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EA89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7976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3983A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21222EE" w14:textId="77777777" w:rsidR="00E060BF" w:rsidRPr="00480423" w:rsidRDefault="00E060BF" w:rsidP="00AF6673">
            <w:pPr>
              <w:pStyle w:val="TAC"/>
              <w:rPr>
                <w:rFonts w:eastAsiaTheme="minorEastAsia"/>
                <w:lang w:val="en-US" w:eastAsia="zh-CN"/>
              </w:rPr>
            </w:pPr>
          </w:p>
        </w:tc>
      </w:tr>
      <w:tr w:rsidR="00E060BF" w:rsidRPr="00480423" w14:paraId="50303A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93E7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929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293D6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25A3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0EE9E8" w14:textId="77777777" w:rsidR="00E060BF" w:rsidRPr="00480423" w:rsidRDefault="00E060BF" w:rsidP="00AF6673">
            <w:pPr>
              <w:pStyle w:val="TAC"/>
              <w:rPr>
                <w:rFonts w:eastAsiaTheme="minorEastAsia"/>
                <w:lang w:val="en-US" w:eastAsia="zh-CN"/>
              </w:rPr>
            </w:pPr>
          </w:p>
        </w:tc>
      </w:tr>
      <w:tr w:rsidR="00E060BF" w:rsidRPr="00480423" w14:paraId="74D2DE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35BD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59ACEA3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9A27B13" w14:textId="77777777" w:rsidR="00E060BF" w:rsidRPr="00480423" w:rsidRDefault="00E060BF" w:rsidP="00AF6673">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87718"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DDC2D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8873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3855BA" w14:textId="77777777" w:rsidTr="005A0D4C">
        <w:trPr>
          <w:trHeight w:val="29"/>
        </w:trPr>
        <w:tc>
          <w:tcPr>
            <w:tcW w:w="3066" w:type="dxa"/>
            <w:tcBorders>
              <w:top w:val="nil"/>
              <w:left w:val="single" w:sz="4" w:space="0" w:color="auto"/>
              <w:bottom w:val="nil"/>
              <w:right w:val="single" w:sz="4" w:space="0" w:color="auto"/>
            </w:tcBorders>
            <w:vAlign w:val="center"/>
          </w:tcPr>
          <w:p w14:paraId="589F50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2763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EDFD2"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1CD573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D98210A" w14:textId="77777777" w:rsidR="00E060BF" w:rsidRPr="00480423" w:rsidRDefault="00E060BF" w:rsidP="00AF6673">
            <w:pPr>
              <w:pStyle w:val="TAC"/>
              <w:rPr>
                <w:rFonts w:eastAsiaTheme="minorEastAsia"/>
                <w:lang w:val="en-US" w:eastAsia="zh-CN"/>
              </w:rPr>
            </w:pPr>
          </w:p>
        </w:tc>
      </w:tr>
      <w:tr w:rsidR="00E060BF" w:rsidRPr="00480423" w14:paraId="644584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3D89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E11C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064E5F"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F95B0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F26883D" w14:textId="77777777" w:rsidR="00E060BF" w:rsidRPr="00480423" w:rsidRDefault="00E060BF" w:rsidP="00AF6673">
            <w:pPr>
              <w:pStyle w:val="TAC"/>
              <w:rPr>
                <w:rFonts w:eastAsiaTheme="minorEastAsia"/>
                <w:lang w:val="en-US" w:eastAsia="zh-CN"/>
              </w:rPr>
            </w:pPr>
          </w:p>
        </w:tc>
      </w:tr>
      <w:tr w:rsidR="00E060BF" w:rsidRPr="00480423" w14:paraId="14D8AC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044A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CA_n5A-n30A-n66A</w:t>
            </w:r>
          </w:p>
        </w:tc>
        <w:tc>
          <w:tcPr>
            <w:tcW w:w="2712" w:type="dxa"/>
            <w:tcBorders>
              <w:top w:val="single" w:sz="4" w:space="0" w:color="auto"/>
              <w:left w:val="single" w:sz="4" w:space="0" w:color="auto"/>
              <w:bottom w:val="nil"/>
              <w:right w:val="single" w:sz="4" w:space="0" w:color="auto"/>
            </w:tcBorders>
            <w:vAlign w:val="center"/>
          </w:tcPr>
          <w:p w14:paraId="71ABA3EF"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0BCFCEF"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4D40596E"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8B3AD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0E79E"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3927B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85B0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A37DADF" w14:textId="77777777" w:rsidTr="005A0D4C">
        <w:trPr>
          <w:trHeight w:val="29"/>
        </w:trPr>
        <w:tc>
          <w:tcPr>
            <w:tcW w:w="3066" w:type="dxa"/>
            <w:tcBorders>
              <w:top w:val="nil"/>
              <w:left w:val="single" w:sz="4" w:space="0" w:color="auto"/>
              <w:bottom w:val="nil"/>
              <w:right w:val="single" w:sz="4" w:space="0" w:color="auto"/>
            </w:tcBorders>
            <w:vAlign w:val="center"/>
          </w:tcPr>
          <w:p w14:paraId="5770C6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7C8B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7178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81E92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DE6791" w14:textId="77777777" w:rsidR="00E060BF" w:rsidRPr="00480423" w:rsidRDefault="00E060BF" w:rsidP="00AF6673">
            <w:pPr>
              <w:pStyle w:val="TAC"/>
              <w:rPr>
                <w:rFonts w:eastAsiaTheme="minorEastAsia"/>
                <w:lang w:val="en-US" w:eastAsia="zh-CN"/>
              </w:rPr>
            </w:pPr>
          </w:p>
        </w:tc>
      </w:tr>
      <w:tr w:rsidR="00E060BF" w:rsidRPr="00480423" w14:paraId="767AE7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D49B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6C5B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E05E5"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650B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A86F53D" w14:textId="77777777" w:rsidR="00E060BF" w:rsidRPr="00480423" w:rsidRDefault="00E060BF" w:rsidP="00AF6673">
            <w:pPr>
              <w:pStyle w:val="TAC"/>
              <w:rPr>
                <w:rFonts w:eastAsiaTheme="minorEastAsia"/>
                <w:lang w:val="en-US" w:eastAsia="zh-CN"/>
              </w:rPr>
            </w:pPr>
          </w:p>
        </w:tc>
      </w:tr>
      <w:tr w:rsidR="00E060BF" w:rsidRPr="00480423" w14:paraId="4DF78D11" w14:textId="77777777" w:rsidTr="005A0D4C">
        <w:trPr>
          <w:trHeight w:val="29"/>
        </w:trPr>
        <w:tc>
          <w:tcPr>
            <w:tcW w:w="3066" w:type="dxa"/>
            <w:tcBorders>
              <w:top w:val="nil"/>
              <w:left w:val="single" w:sz="4" w:space="0" w:color="auto"/>
              <w:bottom w:val="nil"/>
              <w:right w:val="single" w:sz="4" w:space="0" w:color="auto"/>
            </w:tcBorders>
            <w:vAlign w:val="center"/>
          </w:tcPr>
          <w:p w14:paraId="641D3C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50ABF3BC"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FB247D0"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2579F292"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525B96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DB6C3"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90B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CCD4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3699BE7" w14:textId="77777777" w:rsidTr="005A0D4C">
        <w:trPr>
          <w:trHeight w:val="29"/>
        </w:trPr>
        <w:tc>
          <w:tcPr>
            <w:tcW w:w="3066" w:type="dxa"/>
            <w:tcBorders>
              <w:top w:val="nil"/>
              <w:left w:val="single" w:sz="4" w:space="0" w:color="auto"/>
              <w:bottom w:val="nil"/>
              <w:right w:val="single" w:sz="4" w:space="0" w:color="auto"/>
            </w:tcBorders>
            <w:vAlign w:val="center"/>
          </w:tcPr>
          <w:p w14:paraId="2CEB9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C1B3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1C27D3"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30AD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886B8BA" w14:textId="77777777" w:rsidR="00E060BF" w:rsidRPr="00480423" w:rsidRDefault="00E060BF" w:rsidP="00AF6673">
            <w:pPr>
              <w:pStyle w:val="TAC"/>
              <w:rPr>
                <w:rFonts w:eastAsiaTheme="minorEastAsia"/>
                <w:lang w:val="en-US" w:eastAsia="zh-CN"/>
              </w:rPr>
            </w:pPr>
          </w:p>
        </w:tc>
      </w:tr>
      <w:tr w:rsidR="00E060BF" w:rsidRPr="00480423" w14:paraId="6E2DA1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8EA8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EB26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DF70B"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9B0C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432B461D" w14:textId="77777777" w:rsidR="00E060BF" w:rsidRPr="00480423" w:rsidRDefault="00E060BF" w:rsidP="00AF6673">
            <w:pPr>
              <w:pStyle w:val="TAC"/>
              <w:rPr>
                <w:rFonts w:eastAsiaTheme="minorEastAsia"/>
                <w:lang w:val="en-US" w:eastAsia="zh-CN"/>
              </w:rPr>
            </w:pPr>
          </w:p>
        </w:tc>
      </w:tr>
      <w:tr w:rsidR="00E060BF" w:rsidRPr="00480423" w14:paraId="0E41C7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8B13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D6E7B27"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72777F80"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6D6346C3"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149E8B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8131D"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12004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A154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718956" w14:textId="77777777" w:rsidTr="005A0D4C">
        <w:trPr>
          <w:trHeight w:val="29"/>
        </w:trPr>
        <w:tc>
          <w:tcPr>
            <w:tcW w:w="3066" w:type="dxa"/>
            <w:tcBorders>
              <w:top w:val="nil"/>
              <w:left w:val="single" w:sz="4" w:space="0" w:color="auto"/>
              <w:bottom w:val="nil"/>
              <w:right w:val="single" w:sz="4" w:space="0" w:color="auto"/>
            </w:tcBorders>
            <w:vAlign w:val="center"/>
          </w:tcPr>
          <w:p w14:paraId="0C9DC6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DC91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B3900"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486AF4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DFF47C8" w14:textId="77777777" w:rsidR="00E060BF" w:rsidRPr="00480423" w:rsidRDefault="00E060BF" w:rsidP="00AF6673">
            <w:pPr>
              <w:pStyle w:val="TAC"/>
              <w:rPr>
                <w:rFonts w:eastAsiaTheme="minorEastAsia"/>
                <w:lang w:val="en-US" w:eastAsia="zh-CN"/>
              </w:rPr>
            </w:pPr>
          </w:p>
        </w:tc>
      </w:tr>
      <w:tr w:rsidR="00E060BF" w:rsidRPr="00480423" w14:paraId="04561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AEA5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13B3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D4089"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D1AE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F14999D" w14:textId="77777777" w:rsidR="00E060BF" w:rsidRPr="00480423" w:rsidRDefault="00E060BF" w:rsidP="00AF6673">
            <w:pPr>
              <w:pStyle w:val="TAC"/>
              <w:rPr>
                <w:rFonts w:eastAsiaTheme="minorEastAsia"/>
                <w:lang w:val="en-US" w:eastAsia="zh-CN"/>
              </w:rPr>
            </w:pPr>
          </w:p>
        </w:tc>
      </w:tr>
      <w:tr w:rsidR="00E060BF" w:rsidRPr="00480423" w14:paraId="4AE845FF" w14:textId="77777777" w:rsidTr="005A0D4C">
        <w:trPr>
          <w:trHeight w:val="29"/>
        </w:trPr>
        <w:tc>
          <w:tcPr>
            <w:tcW w:w="3066" w:type="dxa"/>
            <w:tcBorders>
              <w:top w:val="nil"/>
              <w:left w:val="single" w:sz="4" w:space="0" w:color="auto"/>
              <w:bottom w:val="nil"/>
              <w:right w:val="single" w:sz="4" w:space="0" w:color="auto"/>
            </w:tcBorders>
            <w:vAlign w:val="center"/>
          </w:tcPr>
          <w:p w14:paraId="762FE5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268F38EC"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F877499"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A90FAA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6EBE5A7" w14:textId="77777777" w:rsidR="00E060BF" w:rsidRPr="00480423" w:rsidRDefault="00E060BF" w:rsidP="00AF667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D6187A"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75CD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67BD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E5F9C59" w14:textId="77777777" w:rsidTr="005A0D4C">
        <w:trPr>
          <w:trHeight w:val="29"/>
        </w:trPr>
        <w:tc>
          <w:tcPr>
            <w:tcW w:w="3066" w:type="dxa"/>
            <w:tcBorders>
              <w:top w:val="nil"/>
              <w:left w:val="single" w:sz="4" w:space="0" w:color="auto"/>
              <w:bottom w:val="nil"/>
              <w:right w:val="single" w:sz="4" w:space="0" w:color="auto"/>
            </w:tcBorders>
            <w:vAlign w:val="center"/>
          </w:tcPr>
          <w:p w14:paraId="4BD225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AD0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E9632"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FE4DD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03C9C0" w14:textId="77777777" w:rsidR="00E060BF" w:rsidRPr="00480423" w:rsidRDefault="00E060BF" w:rsidP="00AF6673">
            <w:pPr>
              <w:pStyle w:val="TAC"/>
              <w:rPr>
                <w:rFonts w:eastAsiaTheme="minorEastAsia"/>
                <w:lang w:val="en-US" w:eastAsia="zh-CN"/>
              </w:rPr>
            </w:pPr>
          </w:p>
        </w:tc>
      </w:tr>
      <w:tr w:rsidR="00E060BF" w:rsidRPr="00480423" w14:paraId="6FB98A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DD4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7C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BF453"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E8C4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BDE2FA" w14:textId="77777777" w:rsidR="00E060BF" w:rsidRPr="00480423" w:rsidRDefault="00E060BF" w:rsidP="00AF6673">
            <w:pPr>
              <w:pStyle w:val="TAC"/>
              <w:rPr>
                <w:rFonts w:eastAsiaTheme="minorEastAsia"/>
                <w:lang w:val="en-US" w:eastAsia="zh-CN"/>
              </w:rPr>
            </w:pPr>
          </w:p>
        </w:tc>
      </w:tr>
      <w:tr w:rsidR="00E060BF" w:rsidRPr="00480423" w14:paraId="5ABDB7E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F7D0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2D0B349C"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1EE1E23" w14:textId="77777777" w:rsidR="00E060BF" w:rsidRPr="00480423" w:rsidRDefault="00E060BF" w:rsidP="00AF6673">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06F9E9"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AE27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259B25" w14:textId="77777777" w:rsidR="00E060BF" w:rsidRPr="00480423" w:rsidRDefault="00E060BF" w:rsidP="00AF6673">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E060BF" w:rsidRPr="00480423" w14:paraId="48202AB1" w14:textId="77777777" w:rsidTr="005A0D4C">
        <w:trPr>
          <w:trHeight w:val="29"/>
        </w:trPr>
        <w:tc>
          <w:tcPr>
            <w:tcW w:w="3066" w:type="dxa"/>
            <w:tcBorders>
              <w:top w:val="nil"/>
              <w:left w:val="single" w:sz="4" w:space="0" w:color="auto"/>
              <w:bottom w:val="nil"/>
              <w:right w:val="single" w:sz="4" w:space="0" w:color="auto"/>
            </w:tcBorders>
            <w:vAlign w:val="center"/>
          </w:tcPr>
          <w:p w14:paraId="3B43F9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C1C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10ABD"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3E5D7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7D472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C65C3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129B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E8FC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872A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F344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99DF8F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F7D8112" w14:textId="77777777" w:rsidTr="005A0D4C">
        <w:trPr>
          <w:trHeight w:val="29"/>
        </w:trPr>
        <w:tc>
          <w:tcPr>
            <w:tcW w:w="3066" w:type="dxa"/>
            <w:tcBorders>
              <w:top w:val="single" w:sz="4" w:space="0" w:color="auto"/>
              <w:left w:val="single" w:sz="4" w:space="0" w:color="auto"/>
              <w:bottom w:val="nil"/>
              <w:right w:val="single" w:sz="4" w:space="0" w:color="auto"/>
            </w:tcBorders>
          </w:tcPr>
          <w:p w14:paraId="7708E753" w14:textId="77777777" w:rsidR="00E060BF" w:rsidRPr="00480423" w:rsidRDefault="00E060BF" w:rsidP="00AF6673">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2B9F4A59" w14:textId="77777777" w:rsidR="00E060BF" w:rsidRPr="00480423" w:rsidRDefault="00E060BF" w:rsidP="00AF6673">
            <w:pPr>
              <w:pStyle w:val="TAC"/>
              <w:rPr>
                <w:rFonts w:eastAsiaTheme="minorEastAsia"/>
                <w:szCs w:val="18"/>
              </w:rPr>
            </w:pPr>
            <w:r w:rsidRPr="00480423">
              <w:rPr>
                <w:rFonts w:eastAsiaTheme="minorEastAsia"/>
                <w:szCs w:val="18"/>
              </w:rPr>
              <w:t>CA_n5A-n40A</w:t>
            </w:r>
          </w:p>
          <w:p w14:paraId="18F40117" w14:textId="77777777" w:rsidR="00E060BF" w:rsidRPr="00480423" w:rsidRDefault="00E060BF" w:rsidP="00AF6673">
            <w:pPr>
              <w:pStyle w:val="TAC"/>
              <w:rPr>
                <w:rFonts w:eastAsiaTheme="minorEastAsia"/>
                <w:szCs w:val="18"/>
              </w:rPr>
            </w:pPr>
            <w:r w:rsidRPr="00480423">
              <w:rPr>
                <w:rFonts w:eastAsiaTheme="minorEastAsia"/>
                <w:szCs w:val="18"/>
              </w:rPr>
              <w:t>CA_n5A-n78A</w:t>
            </w:r>
          </w:p>
          <w:p w14:paraId="63DA9124" w14:textId="77777777" w:rsidR="00E060BF" w:rsidRPr="00480423" w:rsidRDefault="00E060BF" w:rsidP="00AF6673">
            <w:pPr>
              <w:pStyle w:val="TAC"/>
              <w:rPr>
                <w:rFonts w:eastAsiaTheme="minorEastAsia"/>
                <w:lang w:val="en-US" w:eastAsia="zh-CN"/>
              </w:rPr>
            </w:pPr>
            <w:r w:rsidRPr="00480423">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52FEFE59" w14:textId="77777777" w:rsidR="00E060BF" w:rsidRPr="00480423" w:rsidRDefault="00E060BF" w:rsidP="00AF6673">
            <w:pPr>
              <w:pStyle w:val="TAC"/>
              <w:rPr>
                <w:rFonts w:eastAsiaTheme="minorEastAsia"/>
                <w:lang w:val="en-US"/>
              </w:rPr>
            </w:pPr>
            <w:r w:rsidRPr="00480423">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1B7088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727087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E060BF" w:rsidRPr="00480423" w14:paraId="5A8100C4" w14:textId="77777777" w:rsidTr="005A0D4C">
        <w:trPr>
          <w:trHeight w:val="29"/>
        </w:trPr>
        <w:tc>
          <w:tcPr>
            <w:tcW w:w="3066" w:type="dxa"/>
            <w:tcBorders>
              <w:top w:val="nil"/>
              <w:left w:val="single" w:sz="4" w:space="0" w:color="auto"/>
              <w:bottom w:val="nil"/>
              <w:right w:val="single" w:sz="4" w:space="0" w:color="auto"/>
            </w:tcBorders>
          </w:tcPr>
          <w:p w14:paraId="4CCD6B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F9B3C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6EA832" w14:textId="77777777" w:rsidR="00E060BF" w:rsidRPr="00480423" w:rsidRDefault="00E060BF" w:rsidP="00AF6673">
            <w:pPr>
              <w:pStyle w:val="TAC"/>
              <w:rPr>
                <w:rFonts w:eastAsiaTheme="minorEastAsia"/>
                <w:lang w:val="en-US"/>
              </w:rPr>
            </w:pPr>
            <w:r w:rsidRPr="00480423">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0D3737D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1A661D5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D57A571" w14:textId="77777777" w:rsidTr="005A0D4C">
        <w:trPr>
          <w:trHeight w:val="29"/>
        </w:trPr>
        <w:tc>
          <w:tcPr>
            <w:tcW w:w="3066" w:type="dxa"/>
            <w:tcBorders>
              <w:top w:val="nil"/>
              <w:left w:val="single" w:sz="4" w:space="0" w:color="auto"/>
              <w:bottom w:val="single" w:sz="4" w:space="0" w:color="auto"/>
              <w:right w:val="single" w:sz="4" w:space="0" w:color="auto"/>
            </w:tcBorders>
          </w:tcPr>
          <w:p w14:paraId="220733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93FA6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9F32344" w14:textId="77777777" w:rsidR="00E060BF" w:rsidRPr="00480423" w:rsidRDefault="00E060BF" w:rsidP="00AF6673">
            <w:pPr>
              <w:pStyle w:val="TAC"/>
              <w:rPr>
                <w:rFonts w:eastAsiaTheme="minorEastAsia"/>
                <w:lang w:val="en-US"/>
              </w:rPr>
            </w:pPr>
            <w:r w:rsidRPr="00480423">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2F9CD3C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2E7443B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16EE5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72BC9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5AB9ACD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028B8F5" w14:textId="77777777" w:rsidR="00E060BF" w:rsidRPr="00480423" w:rsidRDefault="00E060BF" w:rsidP="00AF6673">
            <w:pPr>
              <w:pStyle w:val="TAC"/>
              <w:rPr>
                <w:rFonts w:eastAsiaTheme="minorEastAsia"/>
                <w:szCs w:val="18"/>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4C445A"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9E71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E060BF" w:rsidRPr="00480423" w14:paraId="4DEDCCBA" w14:textId="77777777" w:rsidTr="005A0D4C">
        <w:trPr>
          <w:trHeight w:val="29"/>
        </w:trPr>
        <w:tc>
          <w:tcPr>
            <w:tcW w:w="3066" w:type="dxa"/>
            <w:tcBorders>
              <w:top w:val="nil"/>
              <w:left w:val="single" w:sz="4" w:space="0" w:color="auto"/>
              <w:bottom w:val="nil"/>
              <w:right w:val="single" w:sz="4" w:space="0" w:color="auto"/>
            </w:tcBorders>
            <w:vAlign w:val="center"/>
          </w:tcPr>
          <w:p w14:paraId="766F75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B1A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E5D89" w14:textId="77777777" w:rsidR="00E060BF" w:rsidRPr="00480423" w:rsidRDefault="00E060BF" w:rsidP="00AF6673">
            <w:pPr>
              <w:pStyle w:val="TAC"/>
              <w:rPr>
                <w:rFonts w:eastAsiaTheme="minorEastAsia"/>
                <w:szCs w:val="18"/>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373A1F"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6BD799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B506A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D3CA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1101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1110"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DA85187"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1D4C832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CCC7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1569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0B7BA877"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21FA938E"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4FB7C83"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EE483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A25ED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1D3D7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8362EB8" w14:textId="77777777" w:rsidTr="005A0D4C">
        <w:trPr>
          <w:trHeight w:val="29"/>
        </w:trPr>
        <w:tc>
          <w:tcPr>
            <w:tcW w:w="3066" w:type="dxa"/>
            <w:tcBorders>
              <w:top w:val="nil"/>
              <w:left w:val="single" w:sz="4" w:space="0" w:color="auto"/>
              <w:bottom w:val="nil"/>
              <w:right w:val="single" w:sz="4" w:space="0" w:color="auto"/>
            </w:tcBorders>
            <w:vAlign w:val="center"/>
          </w:tcPr>
          <w:p w14:paraId="41FE9F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FFC3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BE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2AA6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C41ED3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9D68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AB3D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6656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D7A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DF1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EE0E0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4DFAB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C1D28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lastRenderedPageBreak/>
              <w:t>CA_n5A-n48(A-B)-n66A</w:t>
            </w:r>
          </w:p>
        </w:tc>
        <w:tc>
          <w:tcPr>
            <w:tcW w:w="2712" w:type="dxa"/>
            <w:tcBorders>
              <w:top w:val="single" w:sz="4" w:space="0" w:color="auto"/>
              <w:left w:val="single" w:sz="4" w:space="0" w:color="auto"/>
              <w:bottom w:val="nil"/>
              <w:right w:val="single" w:sz="4" w:space="0" w:color="auto"/>
            </w:tcBorders>
            <w:vAlign w:val="center"/>
          </w:tcPr>
          <w:p w14:paraId="3AB659F0"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0A51E50"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9889989"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876F8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2D3851"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CD6509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40946C0" w14:textId="77777777" w:rsidTr="005A0D4C">
        <w:trPr>
          <w:trHeight w:val="29"/>
        </w:trPr>
        <w:tc>
          <w:tcPr>
            <w:tcW w:w="3066" w:type="dxa"/>
            <w:tcBorders>
              <w:top w:val="nil"/>
              <w:left w:val="single" w:sz="4" w:space="0" w:color="auto"/>
              <w:bottom w:val="nil"/>
              <w:right w:val="single" w:sz="4" w:space="0" w:color="auto"/>
            </w:tcBorders>
            <w:vAlign w:val="center"/>
          </w:tcPr>
          <w:p w14:paraId="33BF0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8A995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A1E5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DAA0C2"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0F56125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6D31044" w14:textId="77777777" w:rsidTr="005A0D4C">
        <w:trPr>
          <w:trHeight w:val="29"/>
        </w:trPr>
        <w:tc>
          <w:tcPr>
            <w:tcW w:w="3066" w:type="dxa"/>
            <w:tcBorders>
              <w:top w:val="nil"/>
              <w:left w:val="single" w:sz="4" w:space="0" w:color="auto"/>
              <w:bottom w:val="nil"/>
              <w:right w:val="single" w:sz="4" w:space="0" w:color="auto"/>
            </w:tcBorders>
            <w:vAlign w:val="center"/>
          </w:tcPr>
          <w:p w14:paraId="22EC1C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16D1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F213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5A2A6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11968B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0E849BA" w14:textId="77777777" w:rsidTr="005A0D4C">
        <w:trPr>
          <w:trHeight w:val="29"/>
        </w:trPr>
        <w:tc>
          <w:tcPr>
            <w:tcW w:w="3066" w:type="dxa"/>
            <w:tcBorders>
              <w:top w:val="nil"/>
              <w:left w:val="single" w:sz="4" w:space="0" w:color="auto"/>
              <w:bottom w:val="nil"/>
              <w:right w:val="single" w:sz="4" w:space="0" w:color="auto"/>
            </w:tcBorders>
            <w:vAlign w:val="center"/>
          </w:tcPr>
          <w:p w14:paraId="2A23EE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221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A84B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11268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DFF29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69536E7B" w14:textId="77777777" w:rsidTr="005A0D4C">
        <w:trPr>
          <w:trHeight w:val="29"/>
        </w:trPr>
        <w:tc>
          <w:tcPr>
            <w:tcW w:w="3066" w:type="dxa"/>
            <w:tcBorders>
              <w:top w:val="nil"/>
              <w:left w:val="single" w:sz="4" w:space="0" w:color="auto"/>
              <w:bottom w:val="nil"/>
              <w:right w:val="single" w:sz="4" w:space="0" w:color="auto"/>
            </w:tcBorders>
            <w:vAlign w:val="center"/>
          </w:tcPr>
          <w:p w14:paraId="7A6134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3424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4207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3E218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0F9885D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C219D5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C25B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39A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9798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39033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3E46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0D0A2D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9D09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738A6A6C"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2021B33D"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47E5E455"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9755B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63321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9ABC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3296D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EC65CC8" w14:textId="77777777" w:rsidTr="005A0D4C">
        <w:trPr>
          <w:trHeight w:val="29"/>
        </w:trPr>
        <w:tc>
          <w:tcPr>
            <w:tcW w:w="3066" w:type="dxa"/>
            <w:tcBorders>
              <w:top w:val="nil"/>
              <w:left w:val="single" w:sz="4" w:space="0" w:color="auto"/>
              <w:bottom w:val="nil"/>
              <w:right w:val="single" w:sz="4" w:space="0" w:color="auto"/>
            </w:tcBorders>
            <w:vAlign w:val="center"/>
          </w:tcPr>
          <w:p w14:paraId="0F0521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D7D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699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3C31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3445A48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0013089" w14:textId="77777777" w:rsidTr="005A0D4C">
        <w:trPr>
          <w:trHeight w:val="29"/>
        </w:trPr>
        <w:tc>
          <w:tcPr>
            <w:tcW w:w="3066" w:type="dxa"/>
            <w:tcBorders>
              <w:top w:val="nil"/>
              <w:left w:val="single" w:sz="4" w:space="0" w:color="auto"/>
              <w:bottom w:val="nil"/>
              <w:right w:val="single" w:sz="4" w:space="0" w:color="auto"/>
            </w:tcBorders>
            <w:vAlign w:val="center"/>
          </w:tcPr>
          <w:p w14:paraId="4AE261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BA23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F2E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B074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86118C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04F4CD" w14:textId="77777777" w:rsidTr="005A0D4C">
        <w:trPr>
          <w:trHeight w:val="29"/>
        </w:trPr>
        <w:tc>
          <w:tcPr>
            <w:tcW w:w="3066" w:type="dxa"/>
            <w:tcBorders>
              <w:top w:val="nil"/>
              <w:left w:val="single" w:sz="4" w:space="0" w:color="auto"/>
              <w:bottom w:val="nil"/>
              <w:right w:val="single" w:sz="4" w:space="0" w:color="auto"/>
            </w:tcBorders>
            <w:vAlign w:val="center"/>
          </w:tcPr>
          <w:p w14:paraId="58AFDD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C6AB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669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26C3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1699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7ADFBF8B" w14:textId="77777777" w:rsidTr="005A0D4C">
        <w:trPr>
          <w:trHeight w:val="29"/>
        </w:trPr>
        <w:tc>
          <w:tcPr>
            <w:tcW w:w="3066" w:type="dxa"/>
            <w:tcBorders>
              <w:top w:val="nil"/>
              <w:left w:val="single" w:sz="4" w:space="0" w:color="auto"/>
              <w:bottom w:val="nil"/>
              <w:right w:val="single" w:sz="4" w:space="0" w:color="auto"/>
            </w:tcBorders>
            <w:vAlign w:val="center"/>
          </w:tcPr>
          <w:p w14:paraId="593010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D6D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64AA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EB4D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7A07088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64D613" w14:textId="77777777" w:rsidTr="005A0D4C">
        <w:trPr>
          <w:trHeight w:val="29"/>
        </w:trPr>
        <w:tc>
          <w:tcPr>
            <w:tcW w:w="3066" w:type="dxa"/>
            <w:tcBorders>
              <w:top w:val="nil"/>
              <w:left w:val="single" w:sz="4" w:space="0" w:color="auto"/>
              <w:bottom w:val="nil"/>
              <w:right w:val="single" w:sz="4" w:space="0" w:color="auto"/>
            </w:tcBorders>
            <w:vAlign w:val="center"/>
          </w:tcPr>
          <w:p w14:paraId="74C42B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374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F4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3EF3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1C9AA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89D89E" w14:textId="77777777" w:rsidTr="005A0D4C">
        <w:trPr>
          <w:trHeight w:val="29"/>
        </w:trPr>
        <w:tc>
          <w:tcPr>
            <w:tcW w:w="3066" w:type="dxa"/>
            <w:tcBorders>
              <w:top w:val="nil"/>
              <w:left w:val="single" w:sz="4" w:space="0" w:color="auto"/>
              <w:bottom w:val="nil"/>
              <w:right w:val="single" w:sz="4" w:space="0" w:color="auto"/>
            </w:tcBorders>
            <w:vAlign w:val="center"/>
          </w:tcPr>
          <w:p w14:paraId="6C756A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745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A6D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B52E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CFAF6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47312C5" w14:textId="77777777" w:rsidTr="005A0D4C">
        <w:trPr>
          <w:trHeight w:val="29"/>
        </w:trPr>
        <w:tc>
          <w:tcPr>
            <w:tcW w:w="3066" w:type="dxa"/>
            <w:tcBorders>
              <w:top w:val="nil"/>
              <w:left w:val="single" w:sz="4" w:space="0" w:color="auto"/>
              <w:bottom w:val="nil"/>
              <w:right w:val="single" w:sz="4" w:space="0" w:color="auto"/>
            </w:tcBorders>
            <w:vAlign w:val="center"/>
          </w:tcPr>
          <w:p w14:paraId="4047EE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556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243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00215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630C931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B1445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A40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291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CE9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42D1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62BDB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92D02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AB14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153636AC"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BDC2B84"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87E4849"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FA7F0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C1A85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636B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4823707" w14:textId="77777777" w:rsidTr="005A0D4C">
        <w:trPr>
          <w:trHeight w:val="29"/>
        </w:trPr>
        <w:tc>
          <w:tcPr>
            <w:tcW w:w="3066" w:type="dxa"/>
            <w:tcBorders>
              <w:top w:val="nil"/>
              <w:left w:val="single" w:sz="4" w:space="0" w:color="auto"/>
              <w:bottom w:val="nil"/>
              <w:right w:val="single" w:sz="4" w:space="0" w:color="auto"/>
            </w:tcBorders>
            <w:vAlign w:val="center"/>
          </w:tcPr>
          <w:p w14:paraId="6EBF27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613B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019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4B9F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633F0A7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C702D09" w14:textId="77777777" w:rsidTr="005A0D4C">
        <w:trPr>
          <w:trHeight w:val="29"/>
        </w:trPr>
        <w:tc>
          <w:tcPr>
            <w:tcW w:w="3066" w:type="dxa"/>
            <w:tcBorders>
              <w:top w:val="nil"/>
              <w:left w:val="single" w:sz="4" w:space="0" w:color="auto"/>
              <w:bottom w:val="nil"/>
              <w:right w:val="single" w:sz="4" w:space="0" w:color="auto"/>
            </w:tcBorders>
            <w:vAlign w:val="center"/>
          </w:tcPr>
          <w:p w14:paraId="1285C4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8F0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BD5F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FBA3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EC9528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CC4D6A" w14:textId="77777777" w:rsidTr="005A0D4C">
        <w:trPr>
          <w:trHeight w:val="29"/>
        </w:trPr>
        <w:tc>
          <w:tcPr>
            <w:tcW w:w="3066" w:type="dxa"/>
            <w:tcBorders>
              <w:top w:val="nil"/>
              <w:left w:val="single" w:sz="4" w:space="0" w:color="auto"/>
              <w:bottom w:val="nil"/>
              <w:right w:val="single" w:sz="4" w:space="0" w:color="auto"/>
            </w:tcBorders>
            <w:vAlign w:val="center"/>
          </w:tcPr>
          <w:p w14:paraId="667C6E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B6D2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DE9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E3A9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D9DBA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587ECD10" w14:textId="77777777" w:rsidTr="005A0D4C">
        <w:trPr>
          <w:trHeight w:val="29"/>
        </w:trPr>
        <w:tc>
          <w:tcPr>
            <w:tcW w:w="3066" w:type="dxa"/>
            <w:tcBorders>
              <w:top w:val="nil"/>
              <w:left w:val="single" w:sz="4" w:space="0" w:color="auto"/>
              <w:bottom w:val="nil"/>
              <w:right w:val="single" w:sz="4" w:space="0" w:color="auto"/>
            </w:tcBorders>
            <w:vAlign w:val="center"/>
          </w:tcPr>
          <w:p w14:paraId="78C2BA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82EB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439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9206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20016F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27F91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8DC0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2DF9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AC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14C1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A53F8E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DBF7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018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1DAD78F1" w14:textId="77777777" w:rsidR="00E060BF" w:rsidRPr="00480423" w:rsidRDefault="00E060BF" w:rsidP="00AF667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23056B9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21FCBED2"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313E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43D67A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BD791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E8BCFF" w14:textId="77777777" w:rsidTr="005A0D4C">
        <w:trPr>
          <w:trHeight w:val="29"/>
        </w:trPr>
        <w:tc>
          <w:tcPr>
            <w:tcW w:w="3066" w:type="dxa"/>
            <w:tcBorders>
              <w:top w:val="nil"/>
              <w:left w:val="single" w:sz="4" w:space="0" w:color="auto"/>
              <w:bottom w:val="nil"/>
              <w:right w:val="single" w:sz="4" w:space="0" w:color="auto"/>
            </w:tcBorders>
            <w:vAlign w:val="center"/>
          </w:tcPr>
          <w:p w14:paraId="56A152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88B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16ED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A973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4B0563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F59E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A758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98C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45F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F0504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43829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89E6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CC28B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1343FD1C"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3251C6DB"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0646956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5CDF5694"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F095FC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AB4FD9"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822FE7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997C834" w14:textId="77777777" w:rsidTr="005A0D4C">
        <w:trPr>
          <w:trHeight w:val="29"/>
        </w:trPr>
        <w:tc>
          <w:tcPr>
            <w:tcW w:w="3066" w:type="dxa"/>
            <w:tcBorders>
              <w:top w:val="nil"/>
              <w:left w:val="single" w:sz="4" w:space="0" w:color="auto"/>
              <w:bottom w:val="nil"/>
              <w:right w:val="single" w:sz="4" w:space="0" w:color="auto"/>
            </w:tcBorders>
            <w:vAlign w:val="center"/>
          </w:tcPr>
          <w:p w14:paraId="125384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1EC0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BA91A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72B930"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F375A8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EDB278B" w14:textId="77777777" w:rsidTr="005A0D4C">
        <w:trPr>
          <w:trHeight w:val="29"/>
        </w:trPr>
        <w:tc>
          <w:tcPr>
            <w:tcW w:w="3066" w:type="dxa"/>
            <w:tcBorders>
              <w:top w:val="nil"/>
              <w:left w:val="single" w:sz="4" w:space="0" w:color="auto"/>
              <w:bottom w:val="nil"/>
              <w:right w:val="single" w:sz="4" w:space="0" w:color="auto"/>
            </w:tcBorders>
            <w:vAlign w:val="center"/>
          </w:tcPr>
          <w:p w14:paraId="6EE835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39B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2CCF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CDD3B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840892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6DCB357" w14:textId="77777777" w:rsidTr="005A0D4C">
        <w:trPr>
          <w:trHeight w:val="29"/>
        </w:trPr>
        <w:tc>
          <w:tcPr>
            <w:tcW w:w="3066" w:type="dxa"/>
            <w:tcBorders>
              <w:top w:val="nil"/>
              <w:left w:val="single" w:sz="4" w:space="0" w:color="auto"/>
              <w:bottom w:val="nil"/>
              <w:right w:val="single" w:sz="4" w:space="0" w:color="auto"/>
            </w:tcBorders>
            <w:vAlign w:val="center"/>
          </w:tcPr>
          <w:p w14:paraId="0888A8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BCFD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33C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0F56A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F7D596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26748B87" w14:textId="77777777" w:rsidTr="005A0D4C">
        <w:trPr>
          <w:trHeight w:val="29"/>
        </w:trPr>
        <w:tc>
          <w:tcPr>
            <w:tcW w:w="3066" w:type="dxa"/>
            <w:tcBorders>
              <w:top w:val="nil"/>
              <w:left w:val="single" w:sz="4" w:space="0" w:color="auto"/>
              <w:bottom w:val="nil"/>
              <w:right w:val="single" w:sz="4" w:space="0" w:color="auto"/>
            </w:tcBorders>
            <w:vAlign w:val="center"/>
          </w:tcPr>
          <w:p w14:paraId="1BD8FD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E28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F70B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F4234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6FA2BF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9FE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197E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07B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4DE2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6B55D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FC8BA4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B29D7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9541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1B00310A" w14:textId="77777777" w:rsidR="00E060BF" w:rsidRPr="00EE1AB0" w:rsidRDefault="00E060BF" w:rsidP="00AF6673">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7166014E" w14:textId="77777777" w:rsidR="00E060BF" w:rsidRPr="00EE1AB0" w:rsidRDefault="00E060BF" w:rsidP="00AF6673">
            <w:pPr>
              <w:pStyle w:val="TAC"/>
              <w:rPr>
                <w:rFonts w:eastAsia="MS Mincho" w:cs="Arial"/>
                <w:color w:val="000000"/>
                <w:szCs w:val="18"/>
                <w:lang w:val="en-US"/>
              </w:rPr>
            </w:pPr>
            <w:r w:rsidRPr="00EE1AB0">
              <w:rPr>
                <w:rFonts w:eastAsia="MS Mincho" w:cs="Arial"/>
                <w:color w:val="000000"/>
                <w:szCs w:val="18"/>
                <w:lang w:val="en-US"/>
              </w:rPr>
              <w:t>CA_n5A-n48A</w:t>
            </w:r>
          </w:p>
          <w:p w14:paraId="714D01C6" w14:textId="77777777" w:rsidR="00E060BF" w:rsidRPr="00480423" w:rsidRDefault="00E060BF" w:rsidP="00AF6673">
            <w:pPr>
              <w:pStyle w:val="TAC"/>
              <w:rPr>
                <w:rFonts w:eastAsiaTheme="minorEastAsia"/>
                <w:lang w:val="en-US" w:eastAsia="zh-CN"/>
              </w:rPr>
            </w:pPr>
            <w:r w:rsidRPr="00EE1AB0">
              <w:rPr>
                <w:rFonts w:eastAsia="MS Mincho"/>
                <w:lang w:val="en-US"/>
              </w:rPr>
              <w:t>CA_n5A-n77A</w:t>
            </w:r>
            <w:r w:rsidRPr="00EE1AB0">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49E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1FDF3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C2D31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2B9E77" w14:textId="77777777" w:rsidTr="005A0D4C">
        <w:trPr>
          <w:trHeight w:val="29"/>
        </w:trPr>
        <w:tc>
          <w:tcPr>
            <w:tcW w:w="3066" w:type="dxa"/>
            <w:tcBorders>
              <w:top w:val="nil"/>
              <w:left w:val="single" w:sz="4" w:space="0" w:color="auto"/>
              <w:bottom w:val="nil"/>
              <w:right w:val="single" w:sz="4" w:space="0" w:color="auto"/>
            </w:tcBorders>
            <w:vAlign w:val="center"/>
          </w:tcPr>
          <w:p w14:paraId="3F45CC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BEFF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6296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21E4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3538B2A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C96A7CE" w14:textId="77777777" w:rsidTr="005A0D4C">
        <w:trPr>
          <w:trHeight w:val="29"/>
        </w:trPr>
        <w:tc>
          <w:tcPr>
            <w:tcW w:w="3066" w:type="dxa"/>
            <w:tcBorders>
              <w:top w:val="nil"/>
              <w:left w:val="single" w:sz="4" w:space="0" w:color="auto"/>
              <w:bottom w:val="nil"/>
              <w:right w:val="single" w:sz="4" w:space="0" w:color="auto"/>
            </w:tcBorders>
            <w:vAlign w:val="center"/>
          </w:tcPr>
          <w:p w14:paraId="336B32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0B2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35A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0424D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0637C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55A9352" w14:textId="77777777" w:rsidTr="005A0D4C">
        <w:trPr>
          <w:trHeight w:val="29"/>
        </w:trPr>
        <w:tc>
          <w:tcPr>
            <w:tcW w:w="3066" w:type="dxa"/>
            <w:tcBorders>
              <w:top w:val="nil"/>
              <w:left w:val="single" w:sz="4" w:space="0" w:color="auto"/>
              <w:bottom w:val="nil"/>
              <w:right w:val="single" w:sz="4" w:space="0" w:color="auto"/>
            </w:tcBorders>
            <w:vAlign w:val="center"/>
          </w:tcPr>
          <w:p w14:paraId="6AB073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999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8C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BF6B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9251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47D5E6A1" w14:textId="77777777" w:rsidTr="005A0D4C">
        <w:trPr>
          <w:trHeight w:val="29"/>
        </w:trPr>
        <w:tc>
          <w:tcPr>
            <w:tcW w:w="3066" w:type="dxa"/>
            <w:tcBorders>
              <w:top w:val="nil"/>
              <w:left w:val="single" w:sz="4" w:space="0" w:color="auto"/>
              <w:bottom w:val="nil"/>
              <w:right w:val="single" w:sz="4" w:space="0" w:color="auto"/>
            </w:tcBorders>
            <w:vAlign w:val="center"/>
          </w:tcPr>
          <w:p w14:paraId="2ED2B8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965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FBD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FAF8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518EA0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BFF96B0" w14:textId="77777777" w:rsidTr="005A0D4C">
        <w:trPr>
          <w:trHeight w:val="29"/>
        </w:trPr>
        <w:tc>
          <w:tcPr>
            <w:tcW w:w="3066" w:type="dxa"/>
            <w:tcBorders>
              <w:top w:val="nil"/>
              <w:left w:val="single" w:sz="4" w:space="0" w:color="auto"/>
              <w:bottom w:val="nil"/>
              <w:right w:val="single" w:sz="4" w:space="0" w:color="auto"/>
            </w:tcBorders>
            <w:vAlign w:val="center"/>
          </w:tcPr>
          <w:p w14:paraId="73FD86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1073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C9C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3C4F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B86B7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9C15F4" w14:textId="77777777" w:rsidTr="005A0D4C">
        <w:trPr>
          <w:trHeight w:val="29"/>
        </w:trPr>
        <w:tc>
          <w:tcPr>
            <w:tcW w:w="3066" w:type="dxa"/>
            <w:tcBorders>
              <w:top w:val="nil"/>
              <w:left w:val="single" w:sz="4" w:space="0" w:color="auto"/>
              <w:bottom w:val="nil"/>
              <w:right w:val="single" w:sz="4" w:space="0" w:color="auto"/>
            </w:tcBorders>
            <w:vAlign w:val="center"/>
          </w:tcPr>
          <w:p w14:paraId="5744AB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6DF4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719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3A148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73CD6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44B30D38" w14:textId="77777777" w:rsidTr="005A0D4C">
        <w:trPr>
          <w:trHeight w:val="29"/>
        </w:trPr>
        <w:tc>
          <w:tcPr>
            <w:tcW w:w="3066" w:type="dxa"/>
            <w:tcBorders>
              <w:top w:val="nil"/>
              <w:left w:val="single" w:sz="4" w:space="0" w:color="auto"/>
              <w:bottom w:val="nil"/>
              <w:right w:val="single" w:sz="4" w:space="0" w:color="auto"/>
            </w:tcBorders>
            <w:vAlign w:val="center"/>
          </w:tcPr>
          <w:p w14:paraId="6502FF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4D4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B8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B22BC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4745329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E93E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0EFD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304C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48D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25F9D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EE9C2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0C3E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2239F2" w14:textId="77777777" w:rsidR="00E060BF" w:rsidRPr="00480423" w:rsidRDefault="00E060BF" w:rsidP="00AF6673">
            <w:pPr>
              <w:pStyle w:val="TAC"/>
              <w:rPr>
                <w:rFonts w:eastAsiaTheme="minorEastAsia"/>
                <w:lang w:val="en-US" w:eastAsia="zh-CN"/>
              </w:rPr>
            </w:pPr>
            <w:r w:rsidRPr="00480423">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761597B5" w14:textId="77777777" w:rsidR="00E060BF" w:rsidRDefault="00E060BF" w:rsidP="00AF6673">
            <w:pPr>
              <w:pStyle w:val="TAC"/>
              <w:rPr>
                <w:rFonts w:eastAsia="MS Mincho" w:cs="Arial"/>
                <w:color w:val="000000"/>
                <w:szCs w:val="18"/>
                <w:lang w:val="en-US"/>
              </w:rPr>
            </w:pPr>
            <w:r>
              <w:t>n77</w:t>
            </w:r>
            <w:r>
              <w:rPr>
                <w:vertAlign w:val="superscript"/>
              </w:rPr>
              <w:t>7,9</w:t>
            </w:r>
          </w:p>
          <w:p w14:paraId="3569EDB2" w14:textId="77777777" w:rsidR="00E060BF" w:rsidRPr="008523D2" w:rsidRDefault="00E060BF" w:rsidP="00AF6673">
            <w:pPr>
              <w:pStyle w:val="TAC"/>
              <w:rPr>
                <w:rFonts w:eastAsia="MS Mincho" w:cs="Arial"/>
                <w:color w:val="000000"/>
                <w:szCs w:val="18"/>
                <w:lang w:val="en-US"/>
              </w:rPr>
            </w:pPr>
            <w:r w:rsidRPr="008523D2">
              <w:rPr>
                <w:rFonts w:eastAsia="MS Mincho" w:cs="Arial"/>
                <w:color w:val="000000"/>
                <w:szCs w:val="18"/>
                <w:lang w:val="en-US"/>
              </w:rPr>
              <w:t>CA_n5A-n48A</w:t>
            </w:r>
          </w:p>
          <w:p w14:paraId="3BD0A8A5" w14:textId="77777777" w:rsidR="00E060BF" w:rsidRPr="008523D2" w:rsidRDefault="00E060BF" w:rsidP="00AF6673">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4EE299C2" w14:textId="77777777" w:rsidR="00E060BF" w:rsidRPr="00480423" w:rsidRDefault="00E060BF" w:rsidP="00AF6673">
            <w:pPr>
              <w:pStyle w:val="TAC"/>
              <w:rPr>
                <w:rFonts w:eastAsiaTheme="minorEastAsia"/>
                <w:lang w:val="en-US" w:eastAsia="zh-CN"/>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6317CD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8E59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1A110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5C9A4B4" w14:textId="77777777" w:rsidTr="005A0D4C">
        <w:trPr>
          <w:trHeight w:val="29"/>
        </w:trPr>
        <w:tc>
          <w:tcPr>
            <w:tcW w:w="3066" w:type="dxa"/>
            <w:tcBorders>
              <w:top w:val="nil"/>
              <w:left w:val="single" w:sz="4" w:space="0" w:color="auto"/>
              <w:bottom w:val="nil"/>
              <w:right w:val="single" w:sz="4" w:space="0" w:color="auto"/>
            </w:tcBorders>
            <w:vAlign w:val="center"/>
          </w:tcPr>
          <w:p w14:paraId="56B3FE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23E7A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26FE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BB40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6AC948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9E09B08" w14:textId="77777777" w:rsidTr="005A0D4C">
        <w:trPr>
          <w:trHeight w:val="29"/>
        </w:trPr>
        <w:tc>
          <w:tcPr>
            <w:tcW w:w="3066" w:type="dxa"/>
            <w:tcBorders>
              <w:top w:val="nil"/>
              <w:left w:val="single" w:sz="4" w:space="0" w:color="auto"/>
              <w:bottom w:val="nil"/>
              <w:right w:val="single" w:sz="4" w:space="0" w:color="auto"/>
            </w:tcBorders>
            <w:vAlign w:val="center"/>
          </w:tcPr>
          <w:p w14:paraId="43C05B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8A6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5760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4E18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A0FC40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DDCDC62" w14:textId="77777777" w:rsidTr="005A0D4C">
        <w:trPr>
          <w:trHeight w:val="29"/>
        </w:trPr>
        <w:tc>
          <w:tcPr>
            <w:tcW w:w="3066" w:type="dxa"/>
            <w:tcBorders>
              <w:top w:val="nil"/>
              <w:left w:val="single" w:sz="4" w:space="0" w:color="auto"/>
              <w:bottom w:val="nil"/>
              <w:right w:val="single" w:sz="4" w:space="0" w:color="auto"/>
            </w:tcBorders>
            <w:vAlign w:val="center"/>
          </w:tcPr>
          <w:p w14:paraId="38A875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A5D4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91B8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322D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FB684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60BF" w:rsidRPr="00480423" w14:paraId="186B5A93" w14:textId="77777777" w:rsidTr="005A0D4C">
        <w:trPr>
          <w:trHeight w:val="29"/>
        </w:trPr>
        <w:tc>
          <w:tcPr>
            <w:tcW w:w="3066" w:type="dxa"/>
            <w:tcBorders>
              <w:top w:val="nil"/>
              <w:left w:val="single" w:sz="4" w:space="0" w:color="auto"/>
              <w:bottom w:val="nil"/>
              <w:right w:val="single" w:sz="4" w:space="0" w:color="auto"/>
            </w:tcBorders>
            <w:vAlign w:val="center"/>
          </w:tcPr>
          <w:p w14:paraId="1CFFA5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760F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33F7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16D42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25D5DC2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CD8B6D" w14:textId="77777777" w:rsidTr="005A0D4C">
        <w:trPr>
          <w:trHeight w:val="29"/>
        </w:trPr>
        <w:tc>
          <w:tcPr>
            <w:tcW w:w="3066" w:type="dxa"/>
            <w:tcBorders>
              <w:top w:val="nil"/>
              <w:left w:val="single" w:sz="4" w:space="0" w:color="auto"/>
              <w:bottom w:val="nil"/>
              <w:right w:val="single" w:sz="4" w:space="0" w:color="auto"/>
            </w:tcBorders>
            <w:vAlign w:val="center"/>
          </w:tcPr>
          <w:p w14:paraId="697E78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ECD0D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4EB2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DF4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60DF7D0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D0DC68D" w14:textId="77777777" w:rsidTr="005A0D4C">
        <w:trPr>
          <w:trHeight w:val="29"/>
        </w:trPr>
        <w:tc>
          <w:tcPr>
            <w:tcW w:w="3066" w:type="dxa"/>
            <w:tcBorders>
              <w:top w:val="nil"/>
              <w:left w:val="single" w:sz="4" w:space="0" w:color="auto"/>
              <w:bottom w:val="nil"/>
              <w:right w:val="single" w:sz="4" w:space="0" w:color="auto"/>
            </w:tcBorders>
            <w:vAlign w:val="center"/>
          </w:tcPr>
          <w:p w14:paraId="006ADE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CBD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EF8E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07A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7A11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60BF" w:rsidRPr="00480423" w14:paraId="3F2ACAAA" w14:textId="77777777" w:rsidTr="005A0D4C">
        <w:trPr>
          <w:trHeight w:val="29"/>
        </w:trPr>
        <w:tc>
          <w:tcPr>
            <w:tcW w:w="3066" w:type="dxa"/>
            <w:tcBorders>
              <w:top w:val="nil"/>
              <w:left w:val="single" w:sz="4" w:space="0" w:color="auto"/>
              <w:bottom w:val="nil"/>
              <w:right w:val="single" w:sz="4" w:space="0" w:color="auto"/>
            </w:tcBorders>
            <w:vAlign w:val="center"/>
          </w:tcPr>
          <w:p w14:paraId="0486DD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FE6F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D229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F5EAE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F41822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8A3586" w14:textId="77777777" w:rsidTr="005A0D4C">
        <w:trPr>
          <w:trHeight w:val="29"/>
        </w:trPr>
        <w:tc>
          <w:tcPr>
            <w:tcW w:w="3066" w:type="dxa"/>
            <w:tcBorders>
              <w:top w:val="nil"/>
              <w:left w:val="single" w:sz="4" w:space="0" w:color="auto"/>
              <w:bottom w:val="nil"/>
              <w:right w:val="single" w:sz="4" w:space="0" w:color="auto"/>
            </w:tcBorders>
            <w:vAlign w:val="center"/>
          </w:tcPr>
          <w:p w14:paraId="67ADB4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E302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0D13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960B8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7C454C3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E9608EF" w14:textId="77777777" w:rsidTr="005A0D4C">
        <w:trPr>
          <w:trHeight w:val="29"/>
        </w:trPr>
        <w:tc>
          <w:tcPr>
            <w:tcW w:w="3066" w:type="dxa"/>
            <w:tcBorders>
              <w:top w:val="nil"/>
              <w:left w:val="single" w:sz="4" w:space="0" w:color="auto"/>
              <w:bottom w:val="nil"/>
              <w:right w:val="single" w:sz="4" w:space="0" w:color="auto"/>
            </w:tcBorders>
            <w:vAlign w:val="center"/>
          </w:tcPr>
          <w:p w14:paraId="163411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8687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EF17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827F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59BC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60BF" w:rsidRPr="00480423" w14:paraId="5D317235" w14:textId="77777777" w:rsidTr="005A0D4C">
        <w:trPr>
          <w:trHeight w:val="29"/>
        </w:trPr>
        <w:tc>
          <w:tcPr>
            <w:tcW w:w="3066" w:type="dxa"/>
            <w:tcBorders>
              <w:top w:val="nil"/>
              <w:left w:val="single" w:sz="4" w:space="0" w:color="auto"/>
              <w:bottom w:val="nil"/>
              <w:right w:val="single" w:sz="4" w:space="0" w:color="auto"/>
            </w:tcBorders>
            <w:vAlign w:val="center"/>
          </w:tcPr>
          <w:p w14:paraId="2CE17D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AF9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40C8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0170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7B573FA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8ECDE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F750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D2FC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684E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C60E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4835899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9C9F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13EF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11E3D063" w14:textId="77777777" w:rsidR="00E060BF" w:rsidRDefault="00E060BF" w:rsidP="00AF6673">
            <w:pPr>
              <w:pStyle w:val="TAC"/>
              <w:rPr>
                <w:rFonts w:eastAsia="MS Mincho" w:cs="Arial"/>
                <w:color w:val="000000"/>
                <w:szCs w:val="18"/>
                <w:lang w:val="en-US"/>
              </w:rPr>
            </w:pPr>
            <w:r>
              <w:t>n77</w:t>
            </w:r>
            <w:r>
              <w:rPr>
                <w:vertAlign w:val="superscript"/>
              </w:rPr>
              <w:t>7,9</w:t>
            </w:r>
          </w:p>
          <w:p w14:paraId="6BBE26ED"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78E83E7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B06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95272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0AAD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BA4272E" w14:textId="77777777" w:rsidTr="005A0D4C">
        <w:trPr>
          <w:trHeight w:val="29"/>
        </w:trPr>
        <w:tc>
          <w:tcPr>
            <w:tcW w:w="3066" w:type="dxa"/>
            <w:tcBorders>
              <w:top w:val="nil"/>
              <w:left w:val="single" w:sz="4" w:space="0" w:color="auto"/>
              <w:bottom w:val="nil"/>
              <w:right w:val="single" w:sz="4" w:space="0" w:color="auto"/>
            </w:tcBorders>
            <w:vAlign w:val="center"/>
          </w:tcPr>
          <w:p w14:paraId="06A2AB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D94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8A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D7DB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70F28F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4DDD15D" w14:textId="77777777" w:rsidTr="005A0D4C">
        <w:trPr>
          <w:trHeight w:val="29"/>
        </w:trPr>
        <w:tc>
          <w:tcPr>
            <w:tcW w:w="3066" w:type="dxa"/>
            <w:tcBorders>
              <w:top w:val="nil"/>
              <w:left w:val="single" w:sz="4" w:space="0" w:color="auto"/>
              <w:bottom w:val="nil"/>
              <w:right w:val="single" w:sz="4" w:space="0" w:color="auto"/>
            </w:tcBorders>
            <w:vAlign w:val="center"/>
          </w:tcPr>
          <w:p w14:paraId="638015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6E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D93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E2AE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402BD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3122FB" w14:textId="77777777" w:rsidTr="005A0D4C">
        <w:trPr>
          <w:trHeight w:val="29"/>
        </w:trPr>
        <w:tc>
          <w:tcPr>
            <w:tcW w:w="3066" w:type="dxa"/>
            <w:tcBorders>
              <w:top w:val="nil"/>
              <w:left w:val="single" w:sz="4" w:space="0" w:color="auto"/>
              <w:bottom w:val="nil"/>
              <w:right w:val="single" w:sz="4" w:space="0" w:color="auto"/>
            </w:tcBorders>
            <w:vAlign w:val="center"/>
          </w:tcPr>
          <w:p w14:paraId="4CB587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BDB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2E3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C5BD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F79C3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45BEEBC9" w14:textId="77777777" w:rsidTr="005A0D4C">
        <w:trPr>
          <w:trHeight w:val="29"/>
        </w:trPr>
        <w:tc>
          <w:tcPr>
            <w:tcW w:w="3066" w:type="dxa"/>
            <w:tcBorders>
              <w:top w:val="nil"/>
              <w:left w:val="single" w:sz="4" w:space="0" w:color="auto"/>
              <w:bottom w:val="nil"/>
              <w:right w:val="single" w:sz="4" w:space="0" w:color="auto"/>
            </w:tcBorders>
            <w:vAlign w:val="center"/>
          </w:tcPr>
          <w:p w14:paraId="4517BC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AFA7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900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1A19C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D5B61A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A0DF3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851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196E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C1DD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55C2A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1A3FC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E79D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39303F" w14:textId="77777777" w:rsidR="00E060BF" w:rsidRPr="00480423" w:rsidRDefault="00E060BF" w:rsidP="00AF6673">
            <w:pPr>
              <w:pStyle w:val="TAC"/>
              <w:rPr>
                <w:rFonts w:eastAsiaTheme="minorEastAsia"/>
                <w:lang w:val="en-US" w:eastAsia="zh-CN"/>
              </w:rPr>
            </w:pPr>
            <w:r w:rsidRPr="00480423">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20FCA6A6" w14:textId="77777777" w:rsidR="00E060BF" w:rsidRDefault="00E060BF" w:rsidP="00AF6673">
            <w:pPr>
              <w:pStyle w:val="TAC"/>
              <w:rPr>
                <w:rFonts w:eastAsia="MS Mincho" w:cs="Arial"/>
                <w:color w:val="000000"/>
                <w:szCs w:val="18"/>
                <w:lang w:val="en-US"/>
              </w:rPr>
            </w:pPr>
            <w:r>
              <w:t>n77</w:t>
            </w:r>
            <w:r>
              <w:rPr>
                <w:vertAlign w:val="superscript"/>
              </w:rPr>
              <w:t>7,9</w:t>
            </w:r>
          </w:p>
          <w:p w14:paraId="1791E5E7" w14:textId="77777777" w:rsidR="00E060BF" w:rsidRPr="008523D2" w:rsidRDefault="00E060BF" w:rsidP="00AF6673">
            <w:pPr>
              <w:pStyle w:val="TAC"/>
              <w:rPr>
                <w:rFonts w:eastAsia="MS Mincho" w:cs="Arial"/>
                <w:color w:val="000000"/>
                <w:szCs w:val="18"/>
                <w:lang w:val="en-US"/>
              </w:rPr>
            </w:pPr>
            <w:r w:rsidRPr="008523D2">
              <w:rPr>
                <w:rFonts w:eastAsia="MS Mincho" w:cs="Arial"/>
                <w:color w:val="000000"/>
                <w:szCs w:val="18"/>
                <w:lang w:val="en-US"/>
              </w:rPr>
              <w:t>CA_n5A-n48A</w:t>
            </w:r>
          </w:p>
          <w:p w14:paraId="532DA037" w14:textId="77777777" w:rsidR="00E060BF" w:rsidRPr="008523D2" w:rsidRDefault="00E060BF" w:rsidP="00AF6673">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18683AE5" w14:textId="77777777" w:rsidR="00E060BF" w:rsidRPr="00480423" w:rsidRDefault="00E060BF" w:rsidP="00AF6673">
            <w:pPr>
              <w:pStyle w:val="TAC"/>
              <w:rPr>
                <w:rFonts w:eastAsia="MS Mincho" w:cs="Arial"/>
                <w:color w:val="000000"/>
                <w:szCs w:val="18"/>
                <w:lang w:val="en-US"/>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1A81FA8"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D360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213B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C672111" w14:textId="77777777" w:rsidTr="005A0D4C">
        <w:trPr>
          <w:trHeight w:val="29"/>
        </w:trPr>
        <w:tc>
          <w:tcPr>
            <w:tcW w:w="3066" w:type="dxa"/>
            <w:tcBorders>
              <w:top w:val="nil"/>
              <w:left w:val="single" w:sz="4" w:space="0" w:color="auto"/>
              <w:bottom w:val="nil"/>
              <w:right w:val="single" w:sz="4" w:space="0" w:color="auto"/>
            </w:tcBorders>
            <w:vAlign w:val="center"/>
          </w:tcPr>
          <w:p w14:paraId="367F65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60827E"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7AF038"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45E63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409860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24EAF59" w14:textId="77777777" w:rsidTr="005A0D4C">
        <w:trPr>
          <w:trHeight w:val="29"/>
        </w:trPr>
        <w:tc>
          <w:tcPr>
            <w:tcW w:w="3066" w:type="dxa"/>
            <w:tcBorders>
              <w:top w:val="nil"/>
              <w:left w:val="single" w:sz="4" w:space="0" w:color="auto"/>
              <w:bottom w:val="nil"/>
              <w:right w:val="single" w:sz="4" w:space="0" w:color="auto"/>
            </w:tcBorders>
            <w:vAlign w:val="center"/>
          </w:tcPr>
          <w:p w14:paraId="4B6C6C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83D2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26953"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2F8D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B5C62F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7F20216" w14:textId="77777777" w:rsidTr="005A0D4C">
        <w:trPr>
          <w:trHeight w:val="29"/>
        </w:trPr>
        <w:tc>
          <w:tcPr>
            <w:tcW w:w="3066" w:type="dxa"/>
            <w:tcBorders>
              <w:top w:val="nil"/>
              <w:left w:val="single" w:sz="4" w:space="0" w:color="auto"/>
              <w:bottom w:val="nil"/>
              <w:right w:val="single" w:sz="4" w:space="0" w:color="auto"/>
            </w:tcBorders>
            <w:vAlign w:val="center"/>
          </w:tcPr>
          <w:p w14:paraId="0FA9B3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B5B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43D29"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3B41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473C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60BF" w:rsidRPr="00480423" w14:paraId="70437ACA" w14:textId="77777777" w:rsidTr="005A0D4C">
        <w:trPr>
          <w:trHeight w:val="29"/>
        </w:trPr>
        <w:tc>
          <w:tcPr>
            <w:tcW w:w="3066" w:type="dxa"/>
            <w:tcBorders>
              <w:top w:val="nil"/>
              <w:left w:val="single" w:sz="4" w:space="0" w:color="auto"/>
              <w:bottom w:val="nil"/>
              <w:right w:val="single" w:sz="4" w:space="0" w:color="auto"/>
            </w:tcBorders>
            <w:vAlign w:val="center"/>
          </w:tcPr>
          <w:p w14:paraId="1A4707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EFB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C79D1"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DA18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EEB9F1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159B0AB" w14:textId="77777777" w:rsidTr="005A0D4C">
        <w:trPr>
          <w:trHeight w:val="29"/>
        </w:trPr>
        <w:tc>
          <w:tcPr>
            <w:tcW w:w="3066" w:type="dxa"/>
            <w:tcBorders>
              <w:top w:val="nil"/>
              <w:left w:val="single" w:sz="4" w:space="0" w:color="auto"/>
              <w:bottom w:val="nil"/>
              <w:right w:val="single" w:sz="4" w:space="0" w:color="auto"/>
            </w:tcBorders>
            <w:vAlign w:val="center"/>
          </w:tcPr>
          <w:p w14:paraId="67CA89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FB60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93A7E"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5BE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4CDAC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7DF203" w14:textId="77777777" w:rsidTr="005A0D4C">
        <w:trPr>
          <w:trHeight w:val="29"/>
        </w:trPr>
        <w:tc>
          <w:tcPr>
            <w:tcW w:w="3066" w:type="dxa"/>
            <w:tcBorders>
              <w:top w:val="nil"/>
              <w:left w:val="single" w:sz="4" w:space="0" w:color="auto"/>
              <w:bottom w:val="nil"/>
              <w:right w:val="single" w:sz="4" w:space="0" w:color="auto"/>
            </w:tcBorders>
            <w:vAlign w:val="center"/>
          </w:tcPr>
          <w:p w14:paraId="78DB5D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AE08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6C4B3"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4ECA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F6C20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60BF" w:rsidRPr="00480423" w14:paraId="6544D831" w14:textId="77777777" w:rsidTr="005A0D4C">
        <w:trPr>
          <w:trHeight w:val="29"/>
        </w:trPr>
        <w:tc>
          <w:tcPr>
            <w:tcW w:w="3066" w:type="dxa"/>
            <w:tcBorders>
              <w:top w:val="nil"/>
              <w:left w:val="single" w:sz="4" w:space="0" w:color="auto"/>
              <w:bottom w:val="nil"/>
              <w:right w:val="single" w:sz="4" w:space="0" w:color="auto"/>
            </w:tcBorders>
            <w:vAlign w:val="center"/>
          </w:tcPr>
          <w:p w14:paraId="72BA3F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D4A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E32D7"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211364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95B0E6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FEC1526" w14:textId="77777777" w:rsidTr="005A0D4C">
        <w:trPr>
          <w:trHeight w:val="29"/>
        </w:trPr>
        <w:tc>
          <w:tcPr>
            <w:tcW w:w="3066" w:type="dxa"/>
            <w:tcBorders>
              <w:top w:val="nil"/>
              <w:left w:val="single" w:sz="4" w:space="0" w:color="auto"/>
              <w:bottom w:val="nil"/>
              <w:right w:val="single" w:sz="4" w:space="0" w:color="auto"/>
            </w:tcBorders>
            <w:vAlign w:val="center"/>
          </w:tcPr>
          <w:p w14:paraId="1D26BE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725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E74B96"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4BA5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C17964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820EB2" w14:textId="77777777" w:rsidTr="005A0D4C">
        <w:trPr>
          <w:trHeight w:val="29"/>
        </w:trPr>
        <w:tc>
          <w:tcPr>
            <w:tcW w:w="3066" w:type="dxa"/>
            <w:tcBorders>
              <w:top w:val="nil"/>
              <w:left w:val="single" w:sz="4" w:space="0" w:color="auto"/>
              <w:bottom w:val="nil"/>
              <w:right w:val="single" w:sz="4" w:space="0" w:color="auto"/>
            </w:tcBorders>
            <w:vAlign w:val="center"/>
          </w:tcPr>
          <w:p w14:paraId="4EF455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7A61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FCC5CD"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3CF4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8496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60BF" w:rsidRPr="00480423" w14:paraId="5663237C" w14:textId="77777777" w:rsidTr="005A0D4C">
        <w:trPr>
          <w:trHeight w:val="29"/>
        </w:trPr>
        <w:tc>
          <w:tcPr>
            <w:tcW w:w="3066" w:type="dxa"/>
            <w:tcBorders>
              <w:top w:val="nil"/>
              <w:left w:val="single" w:sz="4" w:space="0" w:color="auto"/>
              <w:bottom w:val="nil"/>
              <w:right w:val="single" w:sz="4" w:space="0" w:color="auto"/>
            </w:tcBorders>
            <w:vAlign w:val="center"/>
          </w:tcPr>
          <w:p w14:paraId="157A8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A80B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DD642"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A19A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7C39CC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EB066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55430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F974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3CA93"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7F2F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45DD49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29B02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6327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46EF191D" w14:textId="77777777" w:rsidR="00E060BF" w:rsidRPr="00480423" w:rsidRDefault="00E060BF" w:rsidP="00AF6673">
            <w:pPr>
              <w:pStyle w:val="TAC"/>
              <w:rPr>
                <w:rFonts w:eastAsiaTheme="minorEastAsia"/>
              </w:rPr>
            </w:pPr>
            <w:r w:rsidRPr="00480423">
              <w:rPr>
                <w:lang w:val="en-US" w:eastAsia="zh-CN"/>
              </w:rPr>
              <w:t>n77</w:t>
            </w:r>
            <w:r w:rsidRPr="00480423">
              <w:rPr>
                <w:vertAlign w:val="superscript"/>
                <w:lang w:val="en-US" w:eastAsia="zh-CN"/>
              </w:rPr>
              <w:t>7,9</w:t>
            </w:r>
          </w:p>
          <w:p w14:paraId="5DA34F8A" w14:textId="77777777" w:rsidR="00E060BF" w:rsidRPr="00480423" w:rsidRDefault="00E060BF" w:rsidP="00AF6673">
            <w:pPr>
              <w:pStyle w:val="TAC"/>
              <w:rPr>
                <w:rFonts w:eastAsiaTheme="minorEastAsia"/>
              </w:rPr>
            </w:pPr>
            <w:r w:rsidRPr="00480423">
              <w:rPr>
                <w:rFonts w:eastAsiaTheme="minorEastAsia"/>
              </w:rPr>
              <w:t>CA_n5A-n66A</w:t>
            </w:r>
          </w:p>
          <w:p w14:paraId="5D2F5173" w14:textId="77777777" w:rsidR="00E060BF" w:rsidRPr="00480423" w:rsidRDefault="00E060BF" w:rsidP="00AF6673">
            <w:pPr>
              <w:pStyle w:val="TAC"/>
              <w:rPr>
                <w:rFonts w:eastAsiaTheme="minorEastAsia"/>
              </w:rPr>
            </w:pPr>
            <w:r w:rsidRPr="00480423">
              <w:rPr>
                <w:rFonts w:eastAsiaTheme="minorEastAsia"/>
              </w:rPr>
              <w:t>CA_n5A-n77A</w:t>
            </w:r>
            <w:r w:rsidRPr="00480423">
              <w:rPr>
                <w:rFonts w:eastAsiaTheme="minorEastAsia"/>
                <w:vertAlign w:val="superscript"/>
              </w:rPr>
              <w:t>7</w:t>
            </w:r>
          </w:p>
          <w:p w14:paraId="7B548D54"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rPr>
              <w:t>7</w:t>
            </w:r>
          </w:p>
          <w:p w14:paraId="75BEC6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E7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BCE5A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C21B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5EBD08" w14:textId="77777777" w:rsidTr="005A0D4C">
        <w:trPr>
          <w:trHeight w:val="29"/>
        </w:trPr>
        <w:tc>
          <w:tcPr>
            <w:tcW w:w="3066" w:type="dxa"/>
            <w:tcBorders>
              <w:top w:val="nil"/>
              <w:left w:val="single" w:sz="4" w:space="0" w:color="auto"/>
              <w:bottom w:val="nil"/>
              <w:right w:val="single" w:sz="4" w:space="0" w:color="auto"/>
            </w:tcBorders>
            <w:vAlign w:val="center"/>
          </w:tcPr>
          <w:p w14:paraId="6FCEA7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658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39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2870C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7A8C21" w14:textId="77777777" w:rsidR="00E060BF" w:rsidRPr="00480423" w:rsidRDefault="00E060BF" w:rsidP="00AF6673">
            <w:pPr>
              <w:pStyle w:val="TAC"/>
              <w:rPr>
                <w:rFonts w:eastAsiaTheme="minorEastAsia"/>
                <w:lang w:val="en-US" w:eastAsia="zh-CN"/>
              </w:rPr>
            </w:pPr>
          </w:p>
        </w:tc>
      </w:tr>
      <w:tr w:rsidR="00E060BF" w:rsidRPr="00480423" w14:paraId="7B8217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86BD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10E5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CCC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6FB43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60FACB" w14:textId="77777777" w:rsidR="00E060BF" w:rsidRPr="00480423" w:rsidRDefault="00E060BF" w:rsidP="00AF6673">
            <w:pPr>
              <w:pStyle w:val="TAC"/>
              <w:rPr>
                <w:rFonts w:eastAsiaTheme="minorEastAsia"/>
                <w:lang w:val="en-US" w:eastAsia="zh-CN"/>
              </w:rPr>
            </w:pPr>
          </w:p>
        </w:tc>
      </w:tr>
      <w:tr w:rsidR="00E060BF" w:rsidRPr="00480423" w14:paraId="7C0298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D287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4F93399D"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E16119A" w14:textId="77777777" w:rsidR="00E060BF" w:rsidRPr="00480423" w:rsidRDefault="00E060BF" w:rsidP="00AF6673">
            <w:pPr>
              <w:pStyle w:val="TAC"/>
              <w:rPr>
                <w:rFonts w:eastAsiaTheme="minorEastAsia"/>
              </w:rPr>
            </w:pPr>
            <w:r w:rsidRPr="00480423">
              <w:rPr>
                <w:rFonts w:eastAsiaTheme="minorEastAsia"/>
              </w:rPr>
              <w:t>CA_n5A-n66A</w:t>
            </w:r>
          </w:p>
          <w:p w14:paraId="0FAE2B6C" w14:textId="77777777" w:rsidR="00E060BF" w:rsidRPr="00480423" w:rsidRDefault="00E060BF" w:rsidP="00AF6673">
            <w:pPr>
              <w:pStyle w:val="TAC"/>
              <w:rPr>
                <w:rFonts w:eastAsiaTheme="minorEastAsia"/>
              </w:rPr>
            </w:pPr>
            <w:r w:rsidRPr="00480423">
              <w:rPr>
                <w:rFonts w:eastAsiaTheme="minorEastAsia"/>
              </w:rPr>
              <w:t>CA_n5A-n77A</w:t>
            </w:r>
            <w:r w:rsidRPr="00480423">
              <w:rPr>
                <w:rFonts w:eastAsiaTheme="minorEastAsia"/>
                <w:vertAlign w:val="superscript"/>
              </w:rPr>
              <w:t>7</w:t>
            </w:r>
          </w:p>
          <w:p w14:paraId="27C485FC"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rPr>
              <w:t>7</w:t>
            </w:r>
          </w:p>
          <w:p w14:paraId="3954CD6B"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956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59CFB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8262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8169268" w14:textId="77777777" w:rsidTr="005A0D4C">
        <w:trPr>
          <w:trHeight w:val="29"/>
        </w:trPr>
        <w:tc>
          <w:tcPr>
            <w:tcW w:w="3066" w:type="dxa"/>
            <w:tcBorders>
              <w:top w:val="nil"/>
              <w:left w:val="single" w:sz="4" w:space="0" w:color="auto"/>
              <w:bottom w:val="nil"/>
              <w:right w:val="single" w:sz="4" w:space="0" w:color="auto"/>
            </w:tcBorders>
            <w:vAlign w:val="center"/>
          </w:tcPr>
          <w:p w14:paraId="0A945B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937C19"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CD2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E5159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27971FC" w14:textId="77777777" w:rsidR="00E060BF" w:rsidRPr="00480423" w:rsidRDefault="00E060BF" w:rsidP="00AF6673">
            <w:pPr>
              <w:pStyle w:val="TAC"/>
              <w:rPr>
                <w:rFonts w:eastAsiaTheme="minorEastAsia"/>
                <w:lang w:val="en-US" w:eastAsia="zh-CN"/>
              </w:rPr>
            </w:pPr>
          </w:p>
        </w:tc>
      </w:tr>
      <w:tr w:rsidR="00E060BF" w:rsidRPr="00480423" w14:paraId="318BA4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B93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440E97"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0A6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38E864"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380E5B" w14:textId="77777777" w:rsidR="00E060BF" w:rsidRPr="00480423" w:rsidRDefault="00E060BF" w:rsidP="00AF6673">
            <w:pPr>
              <w:pStyle w:val="TAC"/>
              <w:rPr>
                <w:rFonts w:eastAsiaTheme="minorEastAsia"/>
                <w:lang w:val="en-US" w:eastAsia="zh-CN"/>
              </w:rPr>
            </w:pPr>
          </w:p>
        </w:tc>
      </w:tr>
      <w:tr w:rsidR="00E060BF" w:rsidRPr="00480423" w14:paraId="1514B71A" w14:textId="77777777" w:rsidTr="005A0D4C">
        <w:trPr>
          <w:trHeight w:val="29"/>
        </w:trPr>
        <w:tc>
          <w:tcPr>
            <w:tcW w:w="3066" w:type="dxa"/>
            <w:tcBorders>
              <w:top w:val="single" w:sz="4" w:space="0" w:color="auto"/>
              <w:left w:val="single" w:sz="4" w:space="0" w:color="auto"/>
              <w:bottom w:val="nil"/>
              <w:right w:val="single" w:sz="4" w:space="0" w:color="auto"/>
            </w:tcBorders>
          </w:tcPr>
          <w:p w14:paraId="5535B4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08652F88"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CDD23D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CA_n5A-n66A</w:t>
            </w:r>
          </w:p>
          <w:p w14:paraId="3AB4A1C2" w14:textId="77777777" w:rsidR="00E060BF" w:rsidRPr="00480423" w:rsidRDefault="00E060BF" w:rsidP="00AF6673">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3EAE6139"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42D4A811"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3405E47"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6DBC4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DD04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CC4B0CA" w14:textId="77777777" w:rsidTr="005A0D4C">
        <w:trPr>
          <w:trHeight w:val="29"/>
        </w:trPr>
        <w:tc>
          <w:tcPr>
            <w:tcW w:w="3066" w:type="dxa"/>
            <w:tcBorders>
              <w:top w:val="nil"/>
              <w:left w:val="single" w:sz="4" w:space="0" w:color="auto"/>
              <w:bottom w:val="nil"/>
              <w:right w:val="single" w:sz="4" w:space="0" w:color="auto"/>
            </w:tcBorders>
          </w:tcPr>
          <w:p w14:paraId="56C110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7A1DC5B"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78F6634" w14:textId="77777777" w:rsidR="00E060BF" w:rsidRPr="00480423" w:rsidRDefault="00E060BF" w:rsidP="00AF6673">
            <w:pPr>
              <w:pStyle w:val="TAC"/>
              <w:rPr>
                <w:rFonts w:eastAsiaTheme="minorEastAsia"/>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5095E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592D366" w14:textId="77777777" w:rsidR="00E060BF" w:rsidRPr="00480423" w:rsidRDefault="00E060BF" w:rsidP="00AF6673">
            <w:pPr>
              <w:pStyle w:val="TAC"/>
              <w:rPr>
                <w:rFonts w:eastAsiaTheme="minorEastAsia"/>
                <w:lang w:val="en-US" w:eastAsia="zh-CN"/>
              </w:rPr>
            </w:pPr>
          </w:p>
        </w:tc>
      </w:tr>
      <w:tr w:rsidR="00E060BF" w:rsidRPr="00480423" w14:paraId="0587333E" w14:textId="77777777" w:rsidTr="005A0D4C">
        <w:trPr>
          <w:trHeight w:val="29"/>
        </w:trPr>
        <w:tc>
          <w:tcPr>
            <w:tcW w:w="3066" w:type="dxa"/>
            <w:tcBorders>
              <w:top w:val="nil"/>
              <w:left w:val="single" w:sz="4" w:space="0" w:color="auto"/>
              <w:bottom w:val="single" w:sz="4" w:space="0" w:color="auto"/>
              <w:right w:val="single" w:sz="4" w:space="0" w:color="auto"/>
            </w:tcBorders>
          </w:tcPr>
          <w:p w14:paraId="50BF33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21B9160"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A50105"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24DAF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7EFCC8E" w14:textId="77777777" w:rsidR="00E060BF" w:rsidRPr="00480423" w:rsidRDefault="00E060BF" w:rsidP="00AF6673">
            <w:pPr>
              <w:pStyle w:val="TAC"/>
              <w:rPr>
                <w:rFonts w:eastAsiaTheme="minorEastAsia"/>
                <w:lang w:val="en-US" w:eastAsia="zh-CN"/>
              </w:rPr>
            </w:pPr>
          </w:p>
        </w:tc>
      </w:tr>
      <w:tr w:rsidR="00E060BF" w:rsidRPr="00480423" w14:paraId="52B1FE53" w14:textId="77777777" w:rsidTr="005A0D4C">
        <w:trPr>
          <w:trHeight w:val="29"/>
        </w:trPr>
        <w:tc>
          <w:tcPr>
            <w:tcW w:w="3066" w:type="dxa"/>
            <w:tcBorders>
              <w:top w:val="single" w:sz="4" w:space="0" w:color="auto"/>
              <w:left w:val="single" w:sz="4" w:space="0" w:color="auto"/>
              <w:bottom w:val="nil"/>
              <w:right w:val="single" w:sz="4" w:space="0" w:color="auto"/>
            </w:tcBorders>
          </w:tcPr>
          <w:p w14:paraId="2EC578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68BA779F"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48BF796" w14:textId="77777777" w:rsidR="00E060BF" w:rsidRPr="00480423" w:rsidRDefault="00E060BF" w:rsidP="00AF6673">
            <w:pPr>
              <w:pStyle w:val="TAC"/>
              <w:rPr>
                <w:rFonts w:eastAsiaTheme="minorEastAsia"/>
              </w:rPr>
            </w:pPr>
            <w:r w:rsidRPr="00480423">
              <w:rPr>
                <w:rFonts w:eastAsiaTheme="minorEastAsia" w:cs="Arial"/>
                <w:color w:val="000000"/>
                <w:szCs w:val="18"/>
              </w:rPr>
              <w:t>CA_n5A-n66A</w:t>
            </w:r>
          </w:p>
          <w:p w14:paraId="18A613C1"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365099EC"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4D2DBF29" w14:textId="77777777" w:rsidR="00E060BF" w:rsidRPr="00480423" w:rsidRDefault="00E060BF" w:rsidP="00AF6673">
            <w:pPr>
              <w:pStyle w:val="TAC"/>
              <w:rPr>
                <w:rFonts w:eastAsia="DengXian"/>
                <w:lang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0B6C39"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43A8DD"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65FD07A9" w14:textId="77777777" w:rsidTr="005A0D4C">
        <w:trPr>
          <w:trHeight w:val="29"/>
        </w:trPr>
        <w:tc>
          <w:tcPr>
            <w:tcW w:w="3066" w:type="dxa"/>
            <w:tcBorders>
              <w:top w:val="nil"/>
              <w:left w:val="single" w:sz="4" w:space="0" w:color="auto"/>
              <w:bottom w:val="nil"/>
              <w:right w:val="single" w:sz="4" w:space="0" w:color="auto"/>
            </w:tcBorders>
          </w:tcPr>
          <w:p w14:paraId="1176A0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EF458A0"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F8B75C" w14:textId="77777777" w:rsidR="00E060BF" w:rsidRPr="00480423" w:rsidRDefault="00E060BF" w:rsidP="00AF6673">
            <w:pPr>
              <w:pStyle w:val="TAC"/>
              <w:rPr>
                <w:rFonts w:eastAsia="DengXian"/>
                <w:lang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F17F8"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0674CE1" w14:textId="77777777" w:rsidR="00E060BF" w:rsidRPr="00480423" w:rsidRDefault="00E060BF" w:rsidP="00AF6673">
            <w:pPr>
              <w:pStyle w:val="TAC"/>
              <w:rPr>
                <w:rFonts w:eastAsiaTheme="minorEastAsia"/>
                <w:lang w:val="en-US" w:eastAsia="zh-CN"/>
              </w:rPr>
            </w:pPr>
          </w:p>
        </w:tc>
      </w:tr>
      <w:tr w:rsidR="00E060BF" w:rsidRPr="00480423" w14:paraId="2D74ED8B" w14:textId="77777777" w:rsidTr="005A0D4C">
        <w:trPr>
          <w:trHeight w:val="29"/>
        </w:trPr>
        <w:tc>
          <w:tcPr>
            <w:tcW w:w="3066" w:type="dxa"/>
            <w:tcBorders>
              <w:top w:val="nil"/>
              <w:left w:val="single" w:sz="4" w:space="0" w:color="auto"/>
              <w:bottom w:val="single" w:sz="4" w:space="0" w:color="auto"/>
              <w:right w:val="single" w:sz="4" w:space="0" w:color="auto"/>
            </w:tcBorders>
          </w:tcPr>
          <w:p w14:paraId="371BD9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2824D67"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E038E5" w14:textId="77777777" w:rsidR="00E060BF" w:rsidRPr="00480423" w:rsidRDefault="00E060BF" w:rsidP="00AF6673">
            <w:pPr>
              <w:pStyle w:val="TAC"/>
              <w:rPr>
                <w:rFonts w:eastAsia="DengXian"/>
                <w:lang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F35FD1"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AF985D" w14:textId="77777777" w:rsidR="00E060BF" w:rsidRPr="00480423" w:rsidRDefault="00E060BF" w:rsidP="00AF6673">
            <w:pPr>
              <w:pStyle w:val="TAC"/>
              <w:rPr>
                <w:rFonts w:eastAsiaTheme="minorEastAsia"/>
                <w:lang w:val="en-US" w:eastAsia="zh-CN"/>
              </w:rPr>
            </w:pPr>
          </w:p>
        </w:tc>
      </w:tr>
      <w:tr w:rsidR="00E060BF" w:rsidRPr="00480423" w14:paraId="3411D08C" w14:textId="77777777" w:rsidTr="005A0D4C">
        <w:trPr>
          <w:trHeight w:val="29"/>
        </w:trPr>
        <w:tc>
          <w:tcPr>
            <w:tcW w:w="3066" w:type="dxa"/>
            <w:tcBorders>
              <w:top w:val="single" w:sz="4" w:space="0" w:color="auto"/>
              <w:left w:val="single" w:sz="4" w:space="0" w:color="auto"/>
              <w:bottom w:val="nil"/>
              <w:right w:val="single" w:sz="4" w:space="0" w:color="auto"/>
            </w:tcBorders>
          </w:tcPr>
          <w:p w14:paraId="79C9CB7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4D8F18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5B74D76" w14:textId="77777777" w:rsidR="00E060BF" w:rsidRPr="00480423" w:rsidRDefault="00E060BF" w:rsidP="00AF6673">
            <w:pPr>
              <w:pStyle w:val="TAC"/>
              <w:rPr>
                <w:rFonts w:eastAsiaTheme="minorEastAsia"/>
              </w:rPr>
            </w:pPr>
            <w:r w:rsidRPr="00480423">
              <w:rPr>
                <w:rFonts w:eastAsiaTheme="minorEastAsia" w:cs="Arial"/>
                <w:color w:val="000000"/>
                <w:szCs w:val="18"/>
              </w:rPr>
              <w:t>CA_n5A-n66A</w:t>
            </w:r>
          </w:p>
          <w:p w14:paraId="64236B4D"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3DD8551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F4557AE"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417F8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C57B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993AA2" w14:textId="77777777" w:rsidTr="005A0D4C">
        <w:trPr>
          <w:trHeight w:val="29"/>
        </w:trPr>
        <w:tc>
          <w:tcPr>
            <w:tcW w:w="3066" w:type="dxa"/>
            <w:tcBorders>
              <w:top w:val="nil"/>
              <w:left w:val="single" w:sz="4" w:space="0" w:color="auto"/>
              <w:bottom w:val="nil"/>
              <w:right w:val="single" w:sz="4" w:space="0" w:color="auto"/>
            </w:tcBorders>
          </w:tcPr>
          <w:p w14:paraId="2A7A54D1"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3214941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831398"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93A01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47722F9B" w14:textId="77777777" w:rsidR="00E060BF" w:rsidRPr="00480423" w:rsidRDefault="00E060BF" w:rsidP="00AF6673">
            <w:pPr>
              <w:pStyle w:val="TAC"/>
              <w:rPr>
                <w:rFonts w:eastAsiaTheme="minorEastAsia"/>
                <w:lang w:val="en-US" w:eastAsia="zh-CN"/>
              </w:rPr>
            </w:pPr>
          </w:p>
        </w:tc>
      </w:tr>
      <w:tr w:rsidR="00E060BF" w:rsidRPr="00480423" w14:paraId="70F1D11A" w14:textId="77777777" w:rsidTr="005A0D4C">
        <w:trPr>
          <w:trHeight w:val="29"/>
        </w:trPr>
        <w:tc>
          <w:tcPr>
            <w:tcW w:w="3066" w:type="dxa"/>
            <w:tcBorders>
              <w:top w:val="nil"/>
              <w:left w:val="single" w:sz="4" w:space="0" w:color="auto"/>
              <w:bottom w:val="single" w:sz="4" w:space="0" w:color="auto"/>
              <w:right w:val="single" w:sz="4" w:space="0" w:color="auto"/>
            </w:tcBorders>
          </w:tcPr>
          <w:p w14:paraId="4B6B0CDA"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64D8E34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943B10"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AAC2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6060B71" w14:textId="77777777" w:rsidR="00E060BF" w:rsidRPr="00480423" w:rsidRDefault="00E060BF" w:rsidP="00AF6673">
            <w:pPr>
              <w:pStyle w:val="TAC"/>
              <w:rPr>
                <w:rFonts w:eastAsiaTheme="minorEastAsia"/>
                <w:lang w:val="en-US" w:eastAsia="zh-CN"/>
              </w:rPr>
            </w:pPr>
          </w:p>
        </w:tc>
      </w:tr>
      <w:tr w:rsidR="00E060BF" w:rsidRPr="00480423" w14:paraId="125A9F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EFD79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172EB385" w14:textId="77777777" w:rsidR="00E060BF" w:rsidRDefault="00E060BF" w:rsidP="00AF6673">
            <w:pPr>
              <w:pStyle w:val="TAC"/>
              <w:rPr>
                <w:rFonts w:cs="Arial"/>
                <w:szCs w:val="18"/>
                <w:lang w:val="en-US" w:eastAsia="zh-CN"/>
              </w:rPr>
            </w:pPr>
            <w:r>
              <w:t>n77</w:t>
            </w:r>
            <w:r>
              <w:rPr>
                <w:vertAlign w:val="superscript"/>
              </w:rPr>
              <w:t>7,9</w:t>
            </w:r>
          </w:p>
          <w:p w14:paraId="75A9ABDC" w14:textId="77777777" w:rsidR="00E060BF" w:rsidRPr="008523D2" w:rsidRDefault="00E060BF" w:rsidP="00AF6673">
            <w:pPr>
              <w:pStyle w:val="TAC"/>
              <w:rPr>
                <w:rFonts w:cs="Arial"/>
                <w:szCs w:val="18"/>
                <w:lang w:val="en-US" w:eastAsia="zh-CN"/>
              </w:rPr>
            </w:pPr>
            <w:r w:rsidRPr="008523D2">
              <w:rPr>
                <w:rFonts w:cs="Arial"/>
                <w:szCs w:val="18"/>
                <w:lang w:val="en-US" w:eastAsia="zh-CN"/>
              </w:rPr>
              <w:t>CA_n5A-n66A</w:t>
            </w:r>
          </w:p>
          <w:p w14:paraId="0933201F" w14:textId="77777777" w:rsidR="00E060BF" w:rsidRPr="008523D2" w:rsidRDefault="00E060BF" w:rsidP="00AF6673">
            <w:pPr>
              <w:pStyle w:val="TAC"/>
              <w:rPr>
                <w:rFonts w:cs="Arial"/>
                <w:szCs w:val="18"/>
                <w:lang w:val="en-US" w:eastAsia="zh-CN"/>
              </w:rPr>
            </w:pPr>
            <w:r w:rsidRPr="008523D2">
              <w:rPr>
                <w:rFonts w:cs="Arial"/>
                <w:color w:val="000000"/>
                <w:szCs w:val="18"/>
                <w:lang w:val="en-US" w:eastAsia="zh-CN"/>
              </w:rPr>
              <w:t>CA_n5A-n77A</w:t>
            </w:r>
            <w:r w:rsidRPr="008523D2">
              <w:rPr>
                <w:kern w:val="2"/>
                <w:vertAlign w:val="superscript"/>
              </w:rPr>
              <w:t>7</w:t>
            </w:r>
          </w:p>
          <w:p w14:paraId="0963E8DB" w14:textId="77777777" w:rsidR="00E060BF" w:rsidRPr="008523D2" w:rsidRDefault="00E060BF" w:rsidP="00AF6673">
            <w:pPr>
              <w:pStyle w:val="TAC"/>
              <w:rPr>
                <w:kern w:val="2"/>
                <w:vertAlign w:val="superscript"/>
              </w:rPr>
            </w:pPr>
            <w:r w:rsidRPr="008523D2">
              <w:rPr>
                <w:rFonts w:cs="Arial"/>
                <w:szCs w:val="18"/>
                <w:lang w:val="en-US" w:eastAsia="zh-CN"/>
              </w:rPr>
              <w:t>CA_n66A-n77A</w:t>
            </w:r>
            <w:r w:rsidRPr="008523D2">
              <w:rPr>
                <w:kern w:val="2"/>
                <w:vertAlign w:val="superscript"/>
              </w:rPr>
              <w:t>7</w:t>
            </w:r>
          </w:p>
          <w:p w14:paraId="58E8D7BF" w14:textId="77777777" w:rsidR="00E060BF" w:rsidRPr="00480423" w:rsidRDefault="00E060BF" w:rsidP="00AF6673">
            <w:pPr>
              <w:pStyle w:val="TAC"/>
              <w:rPr>
                <w:rFonts w:eastAsiaTheme="minorEastAsia" w:cs="Arial"/>
                <w:color w:val="000000"/>
                <w:szCs w:val="18"/>
                <w:lang w:val="en-US" w:eastAsia="zh-CN"/>
              </w:rPr>
            </w:pPr>
            <w:r w:rsidRPr="008523D2">
              <w:rPr>
                <w:rFonts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7A9B17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09544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4F411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0C104C" w14:textId="77777777" w:rsidTr="005A0D4C">
        <w:trPr>
          <w:trHeight w:val="29"/>
        </w:trPr>
        <w:tc>
          <w:tcPr>
            <w:tcW w:w="3066" w:type="dxa"/>
            <w:tcBorders>
              <w:top w:val="nil"/>
              <w:left w:val="single" w:sz="4" w:space="0" w:color="auto"/>
              <w:bottom w:val="nil"/>
              <w:right w:val="single" w:sz="4" w:space="0" w:color="auto"/>
            </w:tcBorders>
            <w:vAlign w:val="center"/>
          </w:tcPr>
          <w:p w14:paraId="39B1C1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AB436"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05E2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78AC4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74E1EC" w14:textId="77777777" w:rsidR="00E060BF" w:rsidRPr="00480423" w:rsidRDefault="00E060BF" w:rsidP="00AF6673">
            <w:pPr>
              <w:pStyle w:val="TAC"/>
              <w:rPr>
                <w:rFonts w:eastAsiaTheme="minorEastAsia"/>
                <w:lang w:val="en-US" w:eastAsia="zh-CN"/>
              </w:rPr>
            </w:pPr>
          </w:p>
        </w:tc>
      </w:tr>
      <w:tr w:rsidR="00E060BF" w:rsidRPr="00480423" w14:paraId="69BEC08C" w14:textId="77777777" w:rsidTr="005A0D4C">
        <w:trPr>
          <w:trHeight w:val="29"/>
        </w:trPr>
        <w:tc>
          <w:tcPr>
            <w:tcW w:w="3066" w:type="dxa"/>
            <w:tcBorders>
              <w:top w:val="nil"/>
              <w:left w:val="single" w:sz="4" w:space="0" w:color="auto"/>
              <w:bottom w:val="nil"/>
              <w:right w:val="single" w:sz="4" w:space="0" w:color="auto"/>
            </w:tcBorders>
            <w:vAlign w:val="center"/>
          </w:tcPr>
          <w:p w14:paraId="1CDA0D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3D06B4"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2F6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21B68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C63BFB8" w14:textId="77777777" w:rsidR="00E060BF" w:rsidRPr="00480423" w:rsidRDefault="00E060BF" w:rsidP="00AF6673">
            <w:pPr>
              <w:pStyle w:val="TAC"/>
              <w:rPr>
                <w:rFonts w:eastAsiaTheme="minorEastAsia"/>
                <w:lang w:val="en-US" w:eastAsia="zh-CN"/>
              </w:rPr>
            </w:pPr>
          </w:p>
        </w:tc>
      </w:tr>
      <w:tr w:rsidR="00E060BF" w:rsidRPr="00480423" w14:paraId="43BEE123" w14:textId="77777777" w:rsidTr="005A0D4C">
        <w:trPr>
          <w:trHeight w:val="29"/>
        </w:trPr>
        <w:tc>
          <w:tcPr>
            <w:tcW w:w="3066" w:type="dxa"/>
            <w:tcBorders>
              <w:top w:val="nil"/>
              <w:left w:val="single" w:sz="4" w:space="0" w:color="auto"/>
              <w:bottom w:val="nil"/>
              <w:right w:val="single" w:sz="4" w:space="0" w:color="auto"/>
            </w:tcBorders>
            <w:vAlign w:val="center"/>
          </w:tcPr>
          <w:p w14:paraId="55ED98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FB425D"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DB90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21550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AC7F2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0711AA4" w14:textId="77777777" w:rsidTr="005A0D4C">
        <w:trPr>
          <w:trHeight w:val="29"/>
        </w:trPr>
        <w:tc>
          <w:tcPr>
            <w:tcW w:w="3066" w:type="dxa"/>
            <w:tcBorders>
              <w:top w:val="nil"/>
              <w:left w:val="single" w:sz="4" w:space="0" w:color="auto"/>
              <w:bottom w:val="nil"/>
              <w:right w:val="single" w:sz="4" w:space="0" w:color="auto"/>
            </w:tcBorders>
            <w:vAlign w:val="center"/>
          </w:tcPr>
          <w:p w14:paraId="0CCFC5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D0B653"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F4D1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6D5B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573AA1" w14:textId="77777777" w:rsidR="00E060BF" w:rsidRPr="00480423" w:rsidRDefault="00E060BF" w:rsidP="00AF6673">
            <w:pPr>
              <w:pStyle w:val="TAC"/>
              <w:rPr>
                <w:rFonts w:eastAsiaTheme="minorEastAsia"/>
                <w:lang w:val="en-US" w:eastAsia="zh-CN"/>
              </w:rPr>
            </w:pPr>
          </w:p>
        </w:tc>
      </w:tr>
      <w:tr w:rsidR="00E060BF" w:rsidRPr="00480423" w14:paraId="5B4743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17CB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E63FF1"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FEFF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15DAD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478D9C5" w14:textId="77777777" w:rsidR="00E060BF" w:rsidRPr="00480423" w:rsidRDefault="00E060BF" w:rsidP="00AF6673">
            <w:pPr>
              <w:pStyle w:val="TAC"/>
              <w:rPr>
                <w:rFonts w:eastAsiaTheme="minorEastAsia"/>
                <w:lang w:val="en-US" w:eastAsia="zh-CN"/>
              </w:rPr>
            </w:pPr>
          </w:p>
        </w:tc>
      </w:tr>
      <w:tr w:rsidR="00E060BF" w:rsidRPr="00480423" w14:paraId="06E4FD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270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CA_n5A-n66A-n77(2A)</w:t>
            </w:r>
          </w:p>
        </w:tc>
        <w:tc>
          <w:tcPr>
            <w:tcW w:w="2712" w:type="dxa"/>
            <w:tcBorders>
              <w:top w:val="single" w:sz="4" w:space="0" w:color="auto"/>
              <w:left w:val="single" w:sz="4" w:space="0" w:color="auto"/>
              <w:bottom w:val="nil"/>
              <w:right w:val="single" w:sz="4" w:space="0" w:color="auto"/>
            </w:tcBorders>
            <w:vAlign w:val="center"/>
          </w:tcPr>
          <w:p w14:paraId="70B18FE0" w14:textId="77777777" w:rsidR="00E060BF" w:rsidRPr="008523D2" w:rsidRDefault="00E060BF" w:rsidP="00AF6673">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6E9754A" w14:textId="77777777" w:rsidR="00E060BF" w:rsidRPr="008523D2" w:rsidRDefault="00E060BF" w:rsidP="00AF6673">
            <w:pPr>
              <w:pStyle w:val="TAC"/>
              <w:rPr>
                <w:rFonts w:cs="Arial"/>
                <w:color w:val="000000"/>
                <w:szCs w:val="18"/>
                <w:lang w:val="en-US" w:eastAsia="zh-CN"/>
              </w:rPr>
            </w:pPr>
            <w:r w:rsidRPr="008523D2">
              <w:rPr>
                <w:rFonts w:cs="Arial"/>
                <w:color w:val="000000"/>
                <w:szCs w:val="18"/>
                <w:lang w:val="en-US" w:eastAsia="zh-CN"/>
              </w:rPr>
              <w:t>CA_n5A-n66A</w:t>
            </w:r>
          </w:p>
          <w:p w14:paraId="25458DE6" w14:textId="77777777" w:rsidR="00E060BF" w:rsidRPr="008523D2" w:rsidRDefault="00E060BF" w:rsidP="00AF6673">
            <w:pPr>
              <w:pStyle w:val="TAC"/>
              <w:rPr>
                <w:lang w:val="en-US" w:eastAsia="zh-CN"/>
              </w:rPr>
            </w:pPr>
            <w:r w:rsidRPr="008523D2">
              <w:rPr>
                <w:rFonts w:cs="Arial"/>
                <w:color w:val="000000"/>
                <w:szCs w:val="18"/>
                <w:lang w:val="en-US" w:eastAsia="zh-CN"/>
              </w:rPr>
              <w:t>CA_n5A-n77A</w:t>
            </w:r>
            <w:r w:rsidRPr="008523D2">
              <w:rPr>
                <w:vertAlign w:val="superscript"/>
              </w:rPr>
              <w:t>7</w:t>
            </w:r>
          </w:p>
          <w:p w14:paraId="78616740" w14:textId="77777777" w:rsidR="00E060BF" w:rsidRPr="008523D2" w:rsidRDefault="00E060BF" w:rsidP="00AF6673">
            <w:pPr>
              <w:pStyle w:val="TAC"/>
              <w:rPr>
                <w:vertAlign w:val="superscript"/>
              </w:rPr>
            </w:pPr>
            <w:r w:rsidRPr="008523D2">
              <w:rPr>
                <w:rFonts w:cs="Arial"/>
                <w:color w:val="000000"/>
                <w:szCs w:val="18"/>
                <w:lang w:val="en-US" w:eastAsia="zh-CN"/>
              </w:rPr>
              <w:t>CA_n66A-n77A</w:t>
            </w:r>
            <w:r w:rsidRPr="008523D2">
              <w:rPr>
                <w:vertAlign w:val="superscript"/>
              </w:rPr>
              <w:t>7</w:t>
            </w:r>
          </w:p>
          <w:p w14:paraId="4BC2F304" w14:textId="77777777" w:rsidR="00E060BF" w:rsidRPr="00480423" w:rsidRDefault="00E060BF" w:rsidP="00AF6673">
            <w:pPr>
              <w:pStyle w:val="TAC"/>
              <w:rPr>
                <w:rFonts w:eastAsiaTheme="minorEastAsia" w:cs="Arial"/>
                <w:szCs w:val="18"/>
                <w:lang w:val="en-US" w:eastAsia="zh-CN"/>
              </w:rPr>
            </w:pPr>
            <w:r w:rsidRPr="008523D2">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10F1C8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A6C85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60C7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2A3FF83" w14:textId="77777777" w:rsidTr="005A0D4C">
        <w:trPr>
          <w:trHeight w:val="29"/>
        </w:trPr>
        <w:tc>
          <w:tcPr>
            <w:tcW w:w="3066" w:type="dxa"/>
            <w:tcBorders>
              <w:top w:val="nil"/>
              <w:left w:val="single" w:sz="4" w:space="0" w:color="auto"/>
              <w:bottom w:val="nil"/>
              <w:right w:val="single" w:sz="4" w:space="0" w:color="auto"/>
            </w:tcBorders>
            <w:vAlign w:val="center"/>
          </w:tcPr>
          <w:p w14:paraId="19E16B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428A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8C6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63F20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48A30C" w14:textId="77777777" w:rsidR="00E060BF" w:rsidRPr="00480423" w:rsidRDefault="00E060BF" w:rsidP="00AF6673">
            <w:pPr>
              <w:pStyle w:val="TAC"/>
              <w:rPr>
                <w:rFonts w:eastAsiaTheme="minorEastAsia"/>
                <w:lang w:val="en-US" w:eastAsia="zh-CN"/>
              </w:rPr>
            </w:pPr>
          </w:p>
        </w:tc>
      </w:tr>
      <w:tr w:rsidR="00E060BF" w:rsidRPr="00480423" w14:paraId="1332F36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8E44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532C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A2C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4F736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0C0BF1" w14:textId="77777777" w:rsidR="00E060BF" w:rsidRPr="00480423" w:rsidRDefault="00E060BF" w:rsidP="00AF6673">
            <w:pPr>
              <w:pStyle w:val="TAC"/>
              <w:rPr>
                <w:rFonts w:eastAsiaTheme="minorEastAsia"/>
                <w:lang w:val="en-US" w:eastAsia="zh-CN"/>
              </w:rPr>
            </w:pPr>
          </w:p>
        </w:tc>
      </w:tr>
      <w:tr w:rsidR="00E060BF" w:rsidRPr="00480423" w14:paraId="6AB451D5" w14:textId="77777777" w:rsidTr="005A0D4C">
        <w:trPr>
          <w:trHeight w:val="29"/>
        </w:trPr>
        <w:tc>
          <w:tcPr>
            <w:tcW w:w="3066" w:type="dxa"/>
            <w:tcBorders>
              <w:top w:val="nil"/>
              <w:left w:val="single" w:sz="4" w:space="0" w:color="auto"/>
              <w:bottom w:val="nil"/>
              <w:right w:val="single" w:sz="4" w:space="0" w:color="auto"/>
            </w:tcBorders>
            <w:vAlign w:val="center"/>
          </w:tcPr>
          <w:p w14:paraId="24B031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5B49C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9A371" w14:textId="77777777" w:rsidR="00E060BF" w:rsidRPr="00480423" w:rsidRDefault="00E060BF" w:rsidP="00AF6673">
            <w:pPr>
              <w:pStyle w:val="TAC"/>
              <w:rPr>
                <w:rFonts w:eastAsiaTheme="minorEastAsia"/>
                <w:lang w:val="en-US" w:eastAsia="zh-CN"/>
              </w:rPr>
            </w:pPr>
            <w:r w:rsidRPr="008523D2">
              <w:rPr>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00B9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790B54" w14:textId="77777777" w:rsidR="00E060BF" w:rsidRPr="00480423" w:rsidRDefault="00E060BF" w:rsidP="00AF6673">
            <w:pPr>
              <w:pStyle w:val="TAC"/>
              <w:rPr>
                <w:rFonts w:eastAsiaTheme="minorEastAsia"/>
                <w:lang w:val="en-US" w:eastAsia="zh-CN"/>
              </w:rPr>
            </w:pPr>
            <w:r w:rsidRPr="008523D2">
              <w:rPr>
                <w:rFonts w:hint="eastAsia"/>
                <w:lang w:val="en-US" w:eastAsia="zh-CN"/>
              </w:rPr>
              <w:t>1</w:t>
            </w:r>
          </w:p>
        </w:tc>
      </w:tr>
      <w:tr w:rsidR="00E060BF" w:rsidRPr="00480423" w14:paraId="7ECFEF0E" w14:textId="77777777" w:rsidTr="005A0D4C">
        <w:trPr>
          <w:trHeight w:val="29"/>
        </w:trPr>
        <w:tc>
          <w:tcPr>
            <w:tcW w:w="3066" w:type="dxa"/>
            <w:tcBorders>
              <w:top w:val="nil"/>
              <w:left w:val="single" w:sz="4" w:space="0" w:color="auto"/>
              <w:bottom w:val="nil"/>
              <w:right w:val="single" w:sz="4" w:space="0" w:color="auto"/>
            </w:tcBorders>
            <w:vAlign w:val="center"/>
          </w:tcPr>
          <w:p w14:paraId="22B43A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3C3166"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0107C"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C55DC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05AAA6DC" w14:textId="77777777" w:rsidR="00E060BF" w:rsidRPr="00480423" w:rsidRDefault="00E060BF" w:rsidP="00AF6673">
            <w:pPr>
              <w:pStyle w:val="TAC"/>
              <w:rPr>
                <w:rFonts w:eastAsiaTheme="minorEastAsia"/>
                <w:lang w:val="en-US" w:eastAsia="zh-CN"/>
              </w:rPr>
            </w:pPr>
          </w:p>
        </w:tc>
      </w:tr>
      <w:tr w:rsidR="00E060BF" w:rsidRPr="00480423" w14:paraId="0993AD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12E1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64970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38E9C" w14:textId="77777777" w:rsidR="00E060BF" w:rsidRPr="00480423" w:rsidRDefault="00E060BF" w:rsidP="00AF6673">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82DC0D"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6140AF58" w14:textId="77777777" w:rsidR="00E060BF" w:rsidRPr="00480423" w:rsidRDefault="00E060BF" w:rsidP="00AF6673">
            <w:pPr>
              <w:pStyle w:val="TAC"/>
              <w:rPr>
                <w:rFonts w:eastAsiaTheme="minorEastAsia"/>
                <w:lang w:val="en-US" w:eastAsia="zh-CN"/>
              </w:rPr>
            </w:pPr>
          </w:p>
        </w:tc>
      </w:tr>
      <w:tr w:rsidR="00E060BF" w:rsidRPr="00480423" w14:paraId="4BD573F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82E5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15A6CD7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CA_n77(2A)</w:t>
            </w:r>
          </w:p>
          <w:p w14:paraId="3B2571E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268E785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kern w:val="2"/>
                <w:vertAlign w:val="superscript"/>
              </w:rPr>
              <w:t>7</w:t>
            </w:r>
          </w:p>
          <w:p w14:paraId="42AAF77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E599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4B39E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F9FF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F812510" w14:textId="77777777" w:rsidTr="005A0D4C">
        <w:trPr>
          <w:trHeight w:val="29"/>
        </w:trPr>
        <w:tc>
          <w:tcPr>
            <w:tcW w:w="3066" w:type="dxa"/>
            <w:tcBorders>
              <w:top w:val="nil"/>
              <w:left w:val="single" w:sz="4" w:space="0" w:color="auto"/>
              <w:bottom w:val="nil"/>
              <w:right w:val="single" w:sz="4" w:space="0" w:color="auto"/>
            </w:tcBorders>
            <w:vAlign w:val="center"/>
          </w:tcPr>
          <w:p w14:paraId="56CEB7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5AFD6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76E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15D1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15E865" w14:textId="77777777" w:rsidR="00E060BF" w:rsidRPr="00480423" w:rsidRDefault="00E060BF" w:rsidP="00AF6673">
            <w:pPr>
              <w:pStyle w:val="TAC"/>
              <w:rPr>
                <w:rFonts w:eastAsiaTheme="minorEastAsia"/>
                <w:lang w:val="en-US" w:eastAsia="zh-CN"/>
              </w:rPr>
            </w:pPr>
          </w:p>
        </w:tc>
      </w:tr>
      <w:tr w:rsidR="00E060BF" w:rsidRPr="00480423" w14:paraId="43BDF8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779D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DE099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23D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EA2C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B068234" w14:textId="77777777" w:rsidR="00E060BF" w:rsidRPr="00480423" w:rsidRDefault="00E060BF" w:rsidP="00AF6673">
            <w:pPr>
              <w:pStyle w:val="TAC"/>
              <w:rPr>
                <w:rFonts w:eastAsiaTheme="minorEastAsia"/>
                <w:lang w:val="en-US" w:eastAsia="zh-CN"/>
              </w:rPr>
            </w:pPr>
          </w:p>
        </w:tc>
      </w:tr>
      <w:tr w:rsidR="00E060BF" w:rsidRPr="00480423" w14:paraId="3070E9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F91C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14C626D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10CC307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046C077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F674F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72F07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7F37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A314AF" w14:textId="77777777" w:rsidTr="005A0D4C">
        <w:trPr>
          <w:trHeight w:val="29"/>
        </w:trPr>
        <w:tc>
          <w:tcPr>
            <w:tcW w:w="3066" w:type="dxa"/>
            <w:tcBorders>
              <w:top w:val="nil"/>
              <w:left w:val="single" w:sz="4" w:space="0" w:color="auto"/>
              <w:bottom w:val="nil"/>
              <w:right w:val="single" w:sz="4" w:space="0" w:color="auto"/>
            </w:tcBorders>
            <w:vAlign w:val="center"/>
          </w:tcPr>
          <w:p w14:paraId="76B07D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8AA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7D1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D873B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DD2361" w14:textId="77777777" w:rsidR="00E060BF" w:rsidRPr="00480423" w:rsidRDefault="00E060BF" w:rsidP="00AF6673">
            <w:pPr>
              <w:pStyle w:val="TAC"/>
              <w:rPr>
                <w:rFonts w:eastAsiaTheme="minorEastAsia"/>
                <w:lang w:val="en-US" w:eastAsia="zh-CN"/>
              </w:rPr>
            </w:pPr>
          </w:p>
        </w:tc>
      </w:tr>
      <w:tr w:rsidR="00E060BF" w:rsidRPr="00480423" w14:paraId="567EC914" w14:textId="77777777" w:rsidTr="005A0D4C">
        <w:trPr>
          <w:trHeight w:val="29"/>
        </w:trPr>
        <w:tc>
          <w:tcPr>
            <w:tcW w:w="3066" w:type="dxa"/>
            <w:tcBorders>
              <w:top w:val="nil"/>
              <w:left w:val="single" w:sz="4" w:space="0" w:color="auto"/>
              <w:bottom w:val="nil"/>
              <w:right w:val="single" w:sz="4" w:space="0" w:color="auto"/>
            </w:tcBorders>
            <w:vAlign w:val="center"/>
          </w:tcPr>
          <w:p w14:paraId="3E5D4C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302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1CF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3E127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F56F842" w14:textId="77777777" w:rsidR="00E060BF" w:rsidRPr="00480423" w:rsidRDefault="00E060BF" w:rsidP="00AF6673">
            <w:pPr>
              <w:pStyle w:val="TAC"/>
              <w:rPr>
                <w:rFonts w:eastAsiaTheme="minorEastAsia"/>
                <w:lang w:val="en-US" w:eastAsia="zh-CN"/>
              </w:rPr>
            </w:pPr>
          </w:p>
        </w:tc>
      </w:tr>
      <w:tr w:rsidR="00E060BF" w:rsidRPr="00480423" w14:paraId="11BFFF46" w14:textId="77777777" w:rsidTr="005A0D4C">
        <w:trPr>
          <w:trHeight w:val="29"/>
        </w:trPr>
        <w:tc>
          <w:tcPr>
            <w:tcW w:w="3066" w:type="dxa"/>
            <w:tcBorders>
              <w:top w:val="nil"/>
              <w:left w:val="single" w:sz="4" w:space="0" w:color="auto"/>
              <w:bottom w:val="nil"/>
              <w:right w:val="single" w:sz="4" w:space="0" w:color="auto"/>
            </w:tcBorders>
            <w:vAlign w:val="center"/>
          </w:tcPr>
          <w:p w14:paraId="58F4DA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7269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86E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B8F0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F2F5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8A13D44" w14:textId="77777777" w:rsidTr="005A0D4C">
        <w:trPr>
          <w:trHeight w:val="29"/>
        </w:trPr>
        <w:tc>
          <w:tcPr>
            <w:tcW w:w="3066" w:type="dxa"/>
            <w:tcBorders>
              <w:top w:val="nil"/>
              <w:left w:val="single" w:sz="4" w:space="0" w:color="auto"/>
              <w:bottom w:val="nil"/>
              <w:right w:val="single" w:sz="4" w:space="0" w:color="auto"/>
            </w:tcBorders>
            <w:vAlign w:val="center"/>
          </w:tcPr>
          <w:p w14:paraId="0DB0CB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7C4B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6E2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0388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956DC7" w14:textId="77777777" w:rsidR="00E060BF" w:rsidRPr="00480423" w:rsidRDefault="00E060BF" w:rsidP="00AF6673">
            <w:pPr>
              <w:pStyle w:val="TAC"/>
              <w:rPr>
                <w:rFonts w:eastAsiaTheme="minorEastAsia"/>
                <w:lang w:val="en-US" w:eastAsia="zh-CN"/>
              </w:rPr>
            </w:pPr>
          </w:p>
        </w:tc>
      </w:tr>
      <w:tr w:rsidR="00E060BF" w:rsidRPr="00480423" w14:paraId="32E598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B828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FA80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F3F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1617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987C4E" w14:textId="77777777" w:rsidR="00E060BF" w:rsidRPr="00480423" w:rsidRDefault="00E060BF" w:rsidP="00AF6673">
            <w:pPr>
              <w:pStyle w:val="TAC"/>
              <w:rPr>
                <w:rFonts w:eastAsiaTheme="minorEastAsia"/>
                <w:lang w:val="en-US" w:eastAsia="zh-CN"/>
              </w:rPr>
            </w:pPr>
          </w:p>
        </w:tc>
      </w:tr>
      <w:tr w:rsidR="00E060BF" w:rsidRPr="00480423" w14:paraId="00FE07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126A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3683AE09"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4B868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886A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5C9C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7261D5" w14:textId="77777777" w:rsidTr="005A0D4C">
        <w:trPr>
          <w:trHeight w:val="29"/>
        </w:trPr>
        <w:tc>
          <w:tcPr>
            <w:tcW w:w="3066" w:type="dxa"/>
            <w:tcBorders>
              <w:top w:val="nil"/>
              <w:left w:val="single" w:sz="4" w:space="0" w:color="auto"/>
              <w:bottom w:val="nil"/>
              <w:right w:val="single" w:sz="4" w:space="0" w:color="auto"/>
            </w:tcBorders>
            <w:vAlign w:val="center"/>
          </w:tcPr>
          <w:p w14:paraId="2C63F8D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F36D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895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9CEB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9080347" w14:textId="77777777" w:rsidR="00E060BF" w:rsidRPr="00480423" w:rsidRDefault="00E060BF" w:rsidP="00AF6673">
            <w:pPr>
              <w:pStyle w:val="TAC"/>
              <w:rPr>
                <w:rFonts w:eastAsiaTheme="minorEastAsia"/>
                <w:lang w:val="en-US" w:eastAsia="zh-CN"/>
              </w:rPr>
            </w:pPr>
          </w:p>
        </w:tc>
      </w:tr>
      <w:tr w:rsidR="00E060BF" w:rsidRPr="00480423" w14:paraId="01FC43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1FF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E8683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249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F270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DD5469" w14:textId="77777777" w:rsidR="00E060BF" w:rsidRPr="00480423" w:rsidRDefault="00E060BF" w:rsidP="00AF6673">
            <w:pPr>
              <w:pStyle w:val="TAC"/>
              <w:rPr>
                <w:rFonts w:eastAsiaTheme="minorEastAsia"/>
                <w:lang w:val="en-US" w:eastAsia="zh-CN"/>
              </w:rPr>
            </w:pPr>
          </w:p>
        </w:tc>
      </w:tr>
      <w:tr w:rsidR="00E060BF" w:rsidRPr="00480423" w14:paraId="242318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B062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1ACF3341"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EE0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A915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AF2B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927A94F" w14:textId="77777777" w:rsidTr="005A0D4C">
        <w:trPr>
          <w:trHeight w:val="29"/>
        </w:trPr>
        <w:tc>
          <w:tcPr>
            <w:tcW w:w="3066" w:type="dxa"/>
            <w:tcBorders>
              <w:top w:val="nil"/>
              <w:left w:val="single" w:sz="4" w:space="0" w:color="auto"/>
              <w:bottom w:val="nil"/>
              <w:right w:val="single" w:sz="4" w:space="0" w:color="auto"/>
            </w:tcBorders>
            <w:vAlign w:val="center"/>
          </w:tcPr>
          <w:p w14:paraId="7166F7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21258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8E0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B71E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1336BC" w14:textId="77777777" w:rsidR="00E060BF" w:rsidRPr="00480423" w:rsidRDefault="00E060BF" w:rsidP="00AF6673">
            <w:pPr>
              <w:pStyle w:val="TAC"/>
              <w:rPr>
                <w:rFonts w:eastAsiaTheme="minorEastAsia"/>
                <w:lang w:val="en-US" w:eastAsia="zh-CN"/>
              </w:rPr>
            </w:pPr>
          </w:p>
        </w:tc>
      </w:tr>
      <w:tr w:rsidR="00E060BF" w:rsidRPr="00480423" w14:paraId="2CD54A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96FB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9CDD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966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F570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9F2A5F4" w14:textId="77777777" w:rsidR="00E060BF" w:rsidRPr="00480423" w:rsidRDefault="00E060BF" w:rsidP="00AF6673">
            <w:pPr>
              <w:pStyle w:val="TAC"/>
              <w:rPr>
                <w:rFonts w:eastAsiaTheme="minorEastAsia"/>
                <w:lang w:val="en-US" w:eastAsia="zh-CN"/>
              </w:rPr>
            </w:pPr>
          </w:p>
        </w:tc>
      </w:tr>
      <w:tr w:rsidR="00E060BF" w:rsidRPr="00480423" w14:paraId="585403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10C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10AB767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CED5E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51D3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3020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4527CA" w14:textId="77777777" w:rsidTr="005A0D4C">
        <w:trPr>
          <w:trHeight w:val="29"/>
        </w:trPr>
        <w:tc>
          <w:tcPr>
            <w:tcW w:w="3066" w:type="dxa"/>
            <w:tcBorders>
              <w:top w:val="nil"/>
              <w:left w:val="single" w:sz="4" w:space="0" w:color="auto"/>
              <w:bottom w:val="nil"/>
              <w:right w:val="single" w:sz="4" w:space="0" w:color="auto"/>
            </w:tcBorders>
            <w:vAlign w:val="center"/>
          </w:tcPr>
          <w:p w14:paraId="2A25F4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2851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81E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4F2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5B67F7A" w14:textId="77777777" w:rsidR="00E060BF" w:rsidRPr="00480423" w:rsidRDefault="00E060BF" w:rsidP="00AF6673">
            <w:pPr>
              <w:pStyle w:val="TAC"/>
              <w:rPr>
                <w:rFonts w:eastAsiaTheme="minorEastAsia"/>
                <w:lang w:val="en-US" w:eastAsia="zh-CN"/>
              </w:rPr>
            </w:pPr>
          </w:p>
        </w:tc>
      </w:tr>
      <w:tr w:rsidR="00E060BF" w:rsidRPr="00480423" w14:paraId="5A4EDC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143A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0BF9E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7FCD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0B7B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B8EA4A2" w14:textId="77777777" w:rsidR="00E060BF" w:rsidRPr="00480423" w:rsidRDefault="00E060BF" w:rsidP="00AF6673">
            <w:pPr>
              <w:pStyle w:val="TAC"/>
              <w:rPr>
                <w:rFonts w:eastAsiaTheme="minorEastAsia"/>
                <w:lang w:val="en-US" w:eastAsia="zh-CN"/>
              </w:rPr>
            </w:pPr>
          </w:p>
        </w:tc>
      </w:tr>
      <w:tr w:rsidR="00E060BF" w:rsidRPr="00480423" w14:paraId="0FC546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7B76BB" w14:textId="77777777" w:rsidR="00E060BF" w:rsidRPr="00480423" w:rsidRDefault="00E060BF" w:rsidP="00AF6673">
            <w:pPr>
              <w:pStyle w:val="TAC"/>
              <w:rPr>
                <w:rFonts w:eastAsiaTheme="minorEastAsia"/>
                <w:lang w:val="en-US" w:eastAsia="zh-CN"/>
              </w:rPr>
            </w:pPr>
            <w:r w:rsidRPr="008523D2">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0186AE1E" w14:textId="77777777" w:rsidR="00E060BF" w:rsidRPr="008523D2" w:rsidRDefault="00E060BF" w:rsidP="00AF6673">
            <w:pPr>
              <w:pStyle w:val="TAC"/>
              <w:rPr>
                <w:lang w:eastAsia="zh-CN"/>
              </w:rPr>
            </w:pPr>
            <w:r w:rsidRPr="008523D2">
              <w:rPr>
                <w:lang w:eastAsia="zh-CN"/>
              </w:rPr>
              <w:t>CA_n5A-n78A</w:t>
            </w:r>
          </w:p>
          <w:p w14:paraId="26D261A2" w14:textId="77777777" w:rsidR="00E060BF" w:rsidRPr="008523D2" w:rsidRDefault="00E060BF" w:rsidP="00AF6673">
            <w:pPr>
              <w:pStyle w:val="TAC"/>
              <w:rPr>
                <w:lang w:eastAsia="zh-CN"/>
              </w:rPr>
            </w:pPr>
            <w:r w:rsidRPr="008523D2">
              <w:rPr>
                <w:lang w:eastAsia="zh-CN"/>
              </w:rPr>
              <w:t>CA_n5A-n79A</w:t>
            </w:r>
          </w:p>
          <w:p w14:paraId="6FF8482F" w14:textId="77777777" w:rsidR="00E060BF" w:rsidRPr="00480423" w:rsidRDefault="00E060BF" w:rsidP="00AF6673">
            <w:pPr>
              <w:pStyle w:val="TAC"/>
              <w:rPr>
                <w:rFonts w:eastAsiaTheme="minorEastAsia" w:cs="Arial"/>
                <w:szCs w:val="18"/>
                <w:lang w:val="en-US" w:eastAsia="zh-CN"/>
              </w:rPr>
            </w:pPr>
            <w:r w:rsidRPr="008523D2">
              <w:rPr>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22F63198" w14:textId="77777777" w:rsidR="00E060BF" w:rsidRPr="00480423" w:rsidRDefault="00E060BF" w:rsidP="00AF6673">
            <w:pPr>
              <w:pStyle w:val="TAC"/>
              <w:rPr>
                <w:rFonts w:eastAsiaTheme="minorEastAsia"/>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D94F7C"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0CB3BE4"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E43D94B" w14:textId="77777777" w:rsidTr="005A0D4C">
        <w:trPr>
          <w:trHeight w:val="29"/>
        </w:trPr>
        <w:tc>
          <w:tcPr>
            <w:tcW w:w="3066" w:type="dxa"/>
            <w:tcBorders>
              <w:top w:val="nil"/>
              <w:left w:val="single" w:sz="4" w:space="0" w:color="auto"/>
              <w:bottom w:val="nil"/>
              <w:right w:val="single" w:sz="4" w:space="0" w:color="auto"/>
            </w:tcBorders>
            <w:vAlign w:val="center"/>
          </w:tcPr>
          <w:p w14:paraId="1E2547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7FEE6"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A7736"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6C36E9"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5983543F" w14:textId="77777777" w:rsidR="00E060BF" w:rsidRPr="00480423" w:rsidRDefault="00E060BF" w:rsidP="00AF6673">
            <w:pPr>
              <w:pStyle w:val="TAC"/>
              <w:rPr>
                <w:rFonts w:eastAsiaTheme="minorEastAsia"/>
                <w:lang w:val="en-US" w:eastAsia="zh-CN"/>
              </w:rPr>
            </w:pPr>
          </w:p>
        </w:tc>
      </w:tr>
      <w:tr w:rsidR="00E060BF" w:rsidRPr="00480423" w14:paraId="21792E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F3D5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3F817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7C1D2" w14:textId="77777777" w:rsidR="00E060BF" w:rsidRPr="00480423" w:rsidRDefault="00E060BF" w:rsidP="00AF6673">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8B38993"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4AB1C902" w14:textId="77777777" w:rsidR="00E060BF" w:rsidRPr="00480423" w:rsidRDefault="00E060BF" w:rsidP="00AF6673">
            <w:pPr>
              <w:pStyle w:val="TAC"/>
              <w:rPr>
                <w:rFonts w:eastAsiaTheme="minorEastAsia"/>
                <w:lang w:val="en-US" w:eastAsia="zh-CN"/>
              </w:rPr>
            </w:pPr>
          </w:p>
        </w:tc>
      </w:tr>
      <w:tr w:rsidR="00E060BF" w:rsidRPr="00480423" w14:paraId="547FC8D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EDC6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7CF148E4"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8654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65A91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3CB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F0C1631" w14:textId="77777777" w:rsidTr="005A0D4C">
        <w:trPr>
          <w:trHeight w:val="29"/>
        </w:trPr>
        <w:tc>
          <w:tcPr>
            <w:tcW w:w="3066" w:type="dxa"/>
            <w:tcBorders>
              <w:top w:val="nil"/>
              <w:left w:val="single" w:sz="4" w:space="0" w:color="auto"/>
              <w:bottom w:val="nil"/>
              <w:right w:val="single" w:sz="4" w:space="0" w:color="auto"/>
            </w:tcBorders>
            <w:vAlign w:val="center"/>
          </w:tcPr>
          <w:p w14:paraId="454933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B98B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D8A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2466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079E326" w14:textId="77777777" w:rsidR="00E060BF" w:rsidRPr="00480423" w:rsidRDefault="00E060BF" w:rsidP="00AF6673">
            <w:pPr>
              <w:pStyle w:val="TAC"/>
              <w:rPr>
                <w:rFonts w:eastAsiaTheme="minorEastAsia"/>
                <w:lang w:val="en-US" w:eastAsia="zh-CN"/>
              </w:rPr>
            </w:pPr>
          </w:p>
        </w:tc>
      </w:tr>
      <w:tr w:rsidR="00E060BF" w:rsidRPr="00480423" w14:paraId="237D51A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BC27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5185B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304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3DB4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34AB137" w14:textId="77777777" w:rsidR="00E060BF" w:rsidRPr="00480423" w:rsidRDefault="00E060BF" w:rsidP="00AF6673">
            <w:pPr>
              <w:pStyle w:val="TAC"/>
              <w:rPr>
                <w:rFonts w:eastAsiaTheme="minorEastAsia"/>
                <w:lang w:val="en-US" w:eastAsia="zh-CN"/>
              </w:rPr>
            </w:pPr>
          </w:p>
        </w:tc>
      </w:tr>
      <w:tr w:rsidR="00E060BF" w:rsidRPr="00480423" w14:paraId="2B1490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1BF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52FBDB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w:t>
            </w:r>
          </w:p>
          <w:p w14:paraId="232A0F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w:t>
            </w:r>
          </w:p>
          <w:p w14:paraId="1FACBDA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F59B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5659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0A9545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2CB49AF" w14:textId="77777777" w:rsidTr="005A0D4C">
        <w:trPr>
          <w:trHeight w:val="29"/>
        </w:trPr>
        <w:tc>
          <w:tcPr>
            <w:tcW w:w="3066" w:type="dxa"/>
            <w:tcBorders>
              <w:top w:val="nil"/>
              <w:left w:val="single" w:sz="4" w:space="0" w:color="auto"/>
              <w:bottom w:val="nil"/>
              <w:right w:val="single" w:sz="4" w:space="0" w:color="auto"/>
            </w:tcBorders>
            <w:vAlign w:val="center"/>
          </w:tcPr>
          <w:p w14:paraId="4EEEC5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ED94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81F4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788C5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02AD9E" w14:textId="77777777" w:rsidR="00E060BF" w:rsidRPr="00480423" w:rsidRDefault="00E060BF" w:rsidP="00AF6673">
            <w:pPr>
              <w:pStyle w:val="TAC"/>
              <w:rPr>
                <w:rFonts w:eastAsiaTheme="minorEastAsia"/>
                <w:lang w:val="en-US" w:eastAsia="zh-CN"/>
              </w:rPr>
            </w:pPr>
          </w:p>
        </w:tc>
      </w:tr>
      <w:tr w:rsidR="00E060BF" w:rsidRPr="00480423" w14:paraId="642C0F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D69C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48A4A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277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F1931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248A2EA4" w14:textId="77777777" w:rsidR="00E060BF" w:rsidRPr="00480423" w:rsidRDefault="00E060BF" w:rsidP="00AF6673">
            <w:pPr>
              <w:pStyle w:val="TAC"/>
              <w:rPr>
                <w:rFonts w:eastAsiaTheme="minorEastAsia"/>
                <w:lang w:val="en-US" w:eastAsia="zh-CN"/>
              </w:rPr>
            </w:pPr>
          </w:p>
        </w:tc>
      </w:tr>
      <w:tr w:rsidR="00E060BF" w:rsidRPr="00480423" w14:paraId="69723D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6393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4C2091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w:t>
            </w:r>
          </w:p>
          <w:p w14:paraId="18801F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CA_n7A-n78A</w:t>
            </w:r>
          </w:p>
          <w:p w14:paraId="0640040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60E696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2F05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BE273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BD35CC0" w14:textId="77777777" w:rsidTr="005A0D4C">
        <w:trPr>
          <w:trHeight w:val="29"/>
        </w:trPr>
        <w:tc>
          <w:tcPr>
            <w:tcW w:w="3066" w:type="dxa"/>
            <w:tcBorders>
              <w:top w:val="nil"/>
              <w:left w:val="single" w:sz="4" w:space="0" w:color="auto"/>
              <w:bottom w:val="nil"/>
              <w:right w:val="single" w:sz="4" w:space="0" w:color="auto"/>
            </w:tcBorders>
            <w:vAlign w:val="center"/>
          </w:tcPr>
          <w:p w14:paraId="5EBD16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3F21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BE8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8DE7A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06A421" w14:textId="77777777" w:rsidR="00E060BF" w:rsidRPr="00480423" w:rsidRDefault="00E060BF" w:rsidP="00AF6673">
            <w:pPr>
              <w:pStyle w:val="TAC"/>
              <w:rPr>
                <w:rFonts w:eastAsiaTheme="minorEastAsia"/>
                <w:lang w:val="en-US" w:eastAsia="zh-CN"/>
              </w:rPr>
            </w:pPr>
          </w:p>
        </w:tc>
      </w:tr>
      <w:tr w:rsidR="00E060BF" w:rsidRPr="00480423" w14:paraId="0E1205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9A3E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6F58E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B1C2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7AA2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09B55F34" w14:textId="77777777" w:rsidR="00E060BF" w:rsidRPr="00480423" w:rsidRDefault="00E060BF" w:rsidP="00AF6673">
            <w:pPr>
              <w:pStyle w:val="TAC"/>
              <w:rPr>
                <w:rFonts w:eastAsiaTheme="minorEastAsia"/>
                <w:lang w:val="en-US" w:eastAsia="zh-CN"/>
              </w:rPr>
            </w:pPr>
          </w:p>
        </w:tc>
      </w:tr>
      <w:tr w:rsidR="00E060BF" w:rsidRPr="00480423" w14:paraId="51D1B9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5DDE3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00231E1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46ACC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85F264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54BA3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D99281" w14:textId="77777777" w:rsidTr="005A0D4C">
        <w:trPr>
          <w:trHeight w:val="29"/>
        </w:trPr>
        <w:tc>
          <w:tcPr>
            <w:tcW w:w="3066" w:type="dxa"/>
            <w:tcBorders>
              <w:top w:val="nil"/>
              <w:left w:val="single" w:sz="4" w:space="0" w:color="auto"/>
              <w:bottom w:val="nil"/>
              <w:right w:val="single" w:sz="4" w:space="0" w:color="auto"/>
            </w:tcBorders>
            <w:vAlign w:val="center"/>
          </w:tcPr>
          <w:p w14:paraId="75C52A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F0DF2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E12D1"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714BD7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51B6048E" w14:textId="77777777" w:rsidR="00E060BF" w:rsidRPr="00480423" w:rsidRDefault="00E060BF" w:rsidP="00AF6673">
            <w:pPr>
              <w:pStyle w:val="TAC"/>
              <w:rPr>
                <w:rFonts w:eastAsiaTheme="minorEastAsia"/>
                <w:lang w:val="en-US" w:eastAsia="zh-CN"/>
              </w:rPr>
            </w:pPr>
          </w:p>
        </w:tc>
      </w:tr>
      <w:tr w:rsidR="00E060BF" w:rsidRPr="00480423" w14:paraId="65F2E9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D62D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9536B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116D3"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B5584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092590" w14:textId="77777777" w:rsidR="00E060BF" w:rsidRPr="00480423" w:rsidRDefault="00E060BF" w:rsidP="00AF6673">
            <w:pPr>
              <w:pStyle w:val="TAC"/>
              <w:rPr>
                <w:rFonts w:eastAsiaTheme="minorEastAsia"/>
                <w:lang w:val="en-US" w:eastAsia="zh-CN"/>
              </w:rPr>
            </w:pPr>
          </w:p>
        </w:tc>
      </w:tr>
      <w:tr w:rsidR="00E060BF" w:rsidRPr="00480423" w14:paraId="39B4D92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02BA5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0AB3B3D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B07DC5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79D7C4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1FB68F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7E4AC9" w14:textId="77777777" w:rsidTr="005A0D4C">
        <w:trPr>
          <w:trHeight w:val="29"/>
        </w:trPr>
        <w:tc>
          <w:tcPr>
            <w:tcW w:w="3066" w:type="dxa"/>
            <w:tcBorders>
              <w:top w:val="nil"/>
              <w:left w:val="single" w:sz="4" w:space="0" w:color="auto"/>
              <w:bottom w:val="nil"/>
              <w:right w:val="single" w:sz="4" w:space="0" w:color="auto"/>
            </w:tcBorders>
            <w:vAlign w:val="center"/>
          </w:tcPr>
          <w:p w14:paraId="69FB1C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85610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8AAB4"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E98E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2714B55C" w14:textId="77777777" w:rsidR="00E060BF" w:rsidRPr="00480423" w:rsidRDefault="00E060BF" w:rsidP="00AF6673">
            <w:pPr>
              <w:pStyle w:val="TAC"/>
              <w:rPr>
                <w:rFonts w:eastAsiaTheme="minorEastAsia"/>
                <w:lang w:val="en-US" w:eastAsia="zh-CN"/>
              </w:rPr>
            </w:pPr>
          </w:p>
        </w:tc>
      </w:tr>
      <w:tr w:rsidR="00E060BF" w:rsidRPr="00480423" w14:paraId="4CE10E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07DB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8F19A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803F7" w14:textId="77777777" w:rsidR="00E060BF" w:rsidRPr="00480423" w:rsidRDefault="00E060BF" w:rsidP="00AF6673">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1D14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04B91ED9" w14:textId="77777777" w:rsidR="00E060BF" w:rsidRPr="00480423" w:rsidRDefault="00E060BF" w:rsidP="00AF6673">
            <w:pPr>
              <w:pStyle w:val="TAC"/>
              <w:rPr>
                <w:rFonts w:eastAsiaTheme="minorEastAsia"/>
                <w:lang w:val="en-US" w:eastAsia="zh-CN"/>
              </w:rPr>
            </w:pPr>
          </w:p>
        </w:tc>
      </w:tr>
      <w:tr w:rsidR="00E060BF" w:rsidRPr="00480423" w14:paraId="36C854B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ED6A0B" w14:textId="77777777" w:rsidR="00E060BF" w:rsidRPr="00480423" w:rsidRDefault="00E060BF" w:rsidP="00AF6673">
            <w:pPr>
              <w:pStyle w:val="TAC"/>
              <w:rPr>
                <w:rFonts w:eastAsiaTheme="minorEastAsia"/>
                <w:lang w:val="en-US" w:eastAsia="zh-CN"/>
              </w:rPr>
            </w:pPr>
            <w:bookmarkStart w:id="13" w:name="_Hlk146639094"/>
            <w:r w:rsidRPr="008523D2">
              <w:rPr>
                <w:lang w:eastAsia="zh-CN"/>
              </w:rPr>
              <w:t>CA_n7A-n12A-n71A</w:t>
            </w:r>
            <w:bookmarkEnd w:id="13"/>
          </w:p>
        </w:tc>
        <w:tc>
          <w:tcPr>
            <w:tcW w:w="2712" w:type="dxa"/>
            <w:tcBorders>
              <w:top w:val="single" w:sz="4" w:space="0" w:color="auto"/>
              <w:left w:val="single" w:sz="4" w:space="0" w:color="auto"/>
              <w:bottom w:val="nil"/>
              <w:right w:val="single" w:sz="4" w:space="0" w:color="auto"/>
            </w:tcBorders>
            <w:vAlign w:val="center"/>
          </w:tcPr>
          <w:p w14:paraId="5F0A274C" w14:textId="77777777" w:rsidR="00E060BF" w:rsidRPr="008523D2" w:rsidRDefault="00E060BF" w:rsidP="00AF6673">
            <w:pPr>
              <w:pStyle w:val="TAC"/>
              <w:rPr>
                <w:lang w:eastAsia="zh-CN"/>
              </w:rPr>
            </w:pPr>
            <w:r w:rsidRPr="008523D2">
              <w:rPr>
                <w:lang w:eastAsia="zh-CN"/>
              </w:rPr>
              <w:t>CA_n7A-n12A</w:t>
            </w:r>
          </w:p>
          <w:p w14:paraId="23927FD4" w14:textId="77777777" w:rsidR="00E060BF" w:rsidRPr="00480423" w:rsidRDefault="00E060BF" w:rsidP="00AF6673">
            <w:pPr>
              <w:pStyle w:val="TAC"/>
              <w:rPr>
                <w:rFonts w:eastAsiaTheme="minorEastAsia" w:cs="Arial"/>
                <w:szCs w:val="18"/>
                <w:lang w:val="en-US" w:eastAsia="zh-CN"/>
              </w:rPr>
            </w:pPr>
            <w:r w:rsidRPr="008523D2">
              <w:rPr>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463EAD19"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83840D" w14:textId="77777777" w:rsidR="00E060BF" w:rsidRPr="00480423" w:rsidRDefault="00E060BF" w:rsidP="00AF6673">
            <w:pPr>
              <w:pStyle w:val="TAC"/>
              <w:rPr>
                <w:rFonts w:eastAsiaTheme="minorEastAsia"/>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696DDD1B" w14:textId="77777777" w:rsidR="00E060BF" w:rsidRPr="00480423" w:rsidRDefault="00E060BF" w:rsidP="00AF6673">
            <w:pPr>
              <w:pStyle w:val="TAC"/>
              <w:rPr>
                <w:rFonts w:eastAsiaTheme="minorEastAsia"/>
                <w:lang w:val="en-US" w:eastAsia="zh-CN"/>
              </w:rPr>
            </w:pPr>
            <w:r w:rsidRPr="008523D2">
              <w:rPr>
                <w:lang w:eastAsia="zh-CN"/>
              </w:rPr>
              <w:t>0</w:t>
            </w:r>
          </w:p>
        </w:tc>
      </w:tr>
      <w:tr w:rsidR="00E060BF" w:rsidRPr="00480423" w14:paraId="70243D37" w14:textId="77777777" w:rsidTr="005A0D4C">
        <w:trPr>
          <w:trHeight w:val="29"/>
        </w:trPr>
        <w:tc>
          <w:tcPr>
            <w:tcW w:w="3066" w:type="dxa"/>
            <w:tcBorders>
              <w:top w:val="nil"/>
              <w:left w:val="single" w:sz="4" w:space="0" w:color="auto"/>
              <w:bottom w:val="nil"/>
              <w:right w:val="single" w:sz="4" w:space="0" w:color="auto"/>
            </w:tcBorders>
            <w:vAlign w:val="center"/>
          </w:tcPr>
          <w:p w14:paraId="3E66A6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5DBA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8FBDA"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43728DAC" w14:textId="77777777" w:rsidR="00E060BF" w:rsidRPr="00480423" w:rsidRDefault="00E060BF" w:rsidP="00AF6673">
            <w:pPr>
              <w:pStyle w:val="TAC"/>
              <w:rPr>
                <w:rFonts w:eastAsiaTheme="minorEastAsia"/>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1CB1E829" w14:textId="77777777" w:rsidR="00E060BF" w:rsidRPr="00480423" w:rsidRDefault="00E060BF" w:rsidP="00AF6673">
            <w:pPr>
              <w:pStyle w:val="TAC"/>
              <w:rPr>
                <w:rFonts w:eastAsiaTheme="minorEastAsia"/>
                <w:lang w:val="en-US" w:eastAsia="zh-CN"/>
              </w:rPr>
            </w:pPr>
          </w:p>
        </w:tc>
      </w:tr>
      <w:tr w:rsidR="00E060BF" w:rsidRPr="00480423" w14:paraId="1FD834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4D5C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DE5A7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09364"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0634436" w14:textId="77777777" w:rsidR="00E060BF" w:rsidRPr="00480423" w:rsidRDefault="00E060BF" w:rsidP="00AF6673">
            <w:pPr>
              <w:pStyle w:val="TAC"/>
              <w:rPr>
                <w:rFonts w:eastAsiaTheme="minorEastAsia"/>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B3CA023" w14:textId="77777777" w:rsidR="00E060BF" w:rsidRPr="00480423" w:rsidRDefault="00E060BF" w:rsidP="00AF6673">
            <w:pPr>
              <w:pStyle w:val="TAC"/>
              <w:rPr>
                <w:rFonts w:eastAsiaTheme="minorEastAsia"/>
                <w:lang w:val="en-US" w:eastAsia="zh-CN"/>
              </w:rPr>
            </w:pPr>
          </w:p>
        </w:tc>
      </w:tr>
      <w:tr w:rsidR="00E060BF" w:rsidRPr="00480423" w14:paraId="1322C55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5D7880"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50E4A07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EDBB0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2C7F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4A35F5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B006C7E" w14:textId="77777777" w:rsidTr="005A0D4C">
        <w:trPr>
          <w:trHeight w:val="29"/>
        </w:trPr>
        <w:tc>
          <w:tcPr>
            <w:tcW w:w="3066" w:type="dxa"/>
            <w:tcBorders>
              <w:top w:val="nil"/>
              <w:left w:val="single" w:sz="4" w:space="0" w:color="auto"/>
              <w:bottom w:val="nil"/>
              <w:right w:val="single" w:sz="4" w:space="0" w:color="auto"/>
            </w:tcBorders>
            <w:vAlign w:val="center"/>
          </w:tcPr>
          <w:p w14:paraId="37F939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16314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6C5EC2"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7C11B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33C08022" w14:textId="77777777" w:rsidR="00E060BF" w:rsidRPr="00480423" w:rsidRDefault="00E060BF" w:rsidP="00AF6673">
            <w:pPr>
              <w:pStyle w:val="TAC"/>
              <w:rPr>
                <w:rFonts w:eastAsiaTheme="minorEastAsia"/>
                <w:lang w:val="en-US" w:eastAsia="zh-CN"/>
              </w:rPr>
            </w:pPr>
          </w:p>
        </w:tc>
      </w:tr>
      <w:tr w:rsidR="00E060BF" w:rsidRPr="00480423" w14:paraId="6E33A2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4F1D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3F2C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6AEE4"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023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C6BE3" w14:textId="77777777" w:rsidR="00E060BF" w:rsidRPr="00480423" w:rsidRDefault="00E060BF" w:rsidP="00AF6673">
            <w:pPr>
              <w:pStyle w:val="TAC"/>
              <w:rPr>
                <w:rFonts w:eastAsiaTheme="minorEastAsia"/>
                <w:lang w:val="en-US" w:eastAsia="zh-CN"/>
              </w:rPr>
            </w:pPr>
          </w:p>
        </w:tc>
      </w:tr>
      <w:tr w:rsidR="00E060BF" w:rsidRPr="00480423" w14:paraId="05F65B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DBDA15" w14:textId="77777777" w:rsidR="00E060BF" w:rsidRPr="00480423" w:rsidRDefault="00E060BF" w:rsidP="00AF6673">
            <w:pPr>
              <w:pStyle w:val="TAC"/>
              <w:rPr>
                <w:rFonts w:eastAsiaTheme="minorEastAsia"/>
                <w:lang w:val="en-US" w:eastAsia="zh-CN"/>
              </w:rPr>
            </w:pPr>
            <w:r w:rsidRPr="008523D2">
              <w:rPr>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064A3511" w14:textId="77777777" w:rsidR="00E060BF" w:rsidRPr="00480423" w:rsidRDefault="00E060BF" w:rsidP="00AF6673">
            <w:pPr>
              <w:pStyle w:val="TAC"/>
              <w:rPr>
                <w:rFonts w:eastAsiaTheme="minorEastAsia" w:cs="Arial"/>
                <w:szCs w:val="18"/>
                <w:lang w:val="en-US" w:eastAsia="zh-CN"/>
              </w:rPr>
            </w:pPr>
            <w:r w:rsidRPr="008523D2">
              <w:rPr>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67E2940E"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56D6D7"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07CFCAD"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593DA26" w14:textId="77777777" w:rsidTr="005A0D4C">
        <w:trPr>
          <w:trHeight w:val="29"/>
        </w:trPr>
        <w:tc>
          <w:tcPr>
            <w:tcW w:w="3066" w:type="dxa"/>
            <w:tcBorders>
              <w:top w:val="nil"/>
              <w:left w:val="single" w:sz="4" w:space="0" w:color="auto"/>
              <w:bottom w:val="nil"/>
              <w:right w:val="single" w:sz="4" w:space="0" w:color="auto"/>
            </w:tcBorders>
            <w:vAlign w:val="center"/>
          </w:tcPr>
          <w:p w14:paraId="571C6C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82443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11A73"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BE08777"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7FB9CA53" w14:textId="77777777" w:rsidR="00E060BF" w:rsidRPr="00480423" w:rsidRDefault="00E060BF" w:rsidP="00AF6673">
            <w:pPr>
              <w:pStyle w:val="TAC"/>
              <w:rPr>
                <w:rFonts w:eastAsiaTheme="minorEastAsia"/>
                <w:lang w:val="en-US" w:eastAsia="zh-CN"/>
              </w:rPr>
            </w:pPr>
          </w:p>
        </w:tc>
      </w:tr>
      <w:tr w:rsidR="00E060BF" w:rsidRPr="00480423" w14:paraId="668E3F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24B1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B4C9D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AF6E5C" w14:textId="77777777" w:rsidR="00E060BF" w:rsidRPr="00480423" w:rsidRDefault="00E060BF" w:rsidP="00AF6673">
            <w:pPr>
              <w:pStyle w:val="TAC"/>
              <w:rPr>
                <w:rFonts w:eastAsiaTheme="minorEastAsia"/>
                <w:lang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D2976A4" w14:textId="77777777" w:rsidR="00E060BF" w:rsidRPr="00480423" w:rsidRDefault="00E060BF" w:rsidP="00AF6673">
            <w:pPr>
              <w:pStyle w:val="TAC"/>
              <w:rPr>
                <w:rFonts w:eastAsiaTheme="minorEastAsia"/>
              </w:rPr>
            </w:pPr>
            <w:r w:rsidRPr="008523D2">
              <w:rPr>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6AB96CC2" w14:textId="77777777" w:rsidR="00E060BF" w:rsidRPr="00480423" w:rsidRDefault="00E060BF" w:rsidP="00AF6673">
            <w:pPr>
              <w:pStyle w:val="TAC"/>
              <w:rPr>
                <w:rFonts w:eastAsiaTheme="minorEastAsia"/>
                <w:lang w:val="en-US" w:eastAsia="zh-CN"/>
              </w:rPr>
            </w:pPr>
          </w:p>
        </w:tc>
      </w:tr>
      <w:tr w:rsidR="00E060BF" w:rsidRPr="00480423" w14:paraId="1F7549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9D43A" w14:textId="77777777" w:rsidR="00E060BF" w:rsidRPr="00480423" w:rsidRDefault="00E060BF" w:rsidP="00AF6673">
            <w:pPr>
              <w:pStyle w:val="TAC"/>
              <w:rPr>
                <w:rFonts w:eastAsiaTheme="minorEastAsia"/>
                <w:lang w:val="en-US" w:eastAsia="zh-CN"/>
              </w:rPr>
            </w:pPr>
            <w:r w:rsidRPr="008523D2">
              <w:rPr>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178FB6ED" w14:textId="77777777" w:rsidR="00E060BF" w:rsidRPr="00480423" w:rsidRDefault="00E060BF" w:rsidP="00AF6673">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7F694D54"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5C8884E"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921C451"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34E0AF61" w14:textId="77777777" w:rsidTr="005A0D4C">
        <w:trPr>
          <w:trHeight w:val="29"/>
        </w:trPr>
        <w:tc>
          <w:tcPr>
            <w:tcW w:w="3066" w:type="dxa"/>
            <w:tcBorders>
              <w:top w:val="nil"/>
              <w:left w:val="single" w:sz="4" w:space="0" w:color="auto"/>
              <w:bottom w:val="nil"/>
              <w:right w:val="single" w:sz="4" w:space="0" w:color="auto"/>
            </w:tcBorders>
            <w:vAlign w:val="center"/>
          </w:tcPr>
          <w:p w14:paraId="7184C6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7222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5168B"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95EA211"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E7C62A1" w14:textId="77777777" w:rsidR="00E060BF" w:rsidRPr="00480423" w:rsidRDefault="00E060BF" w:rsidP="00AF6673">
            <w:pPr>
              <w:pStyle w:val="TAC"/>
              <w:rPr>
                <w:rFonts w:eastAsiaTheme="minorEastAsia"/>
                <w:lang w:val="en-US" w:eastAsia="zh-CN"/>
              </w:rPr>
            </w:pPr>
          </w:p>
        </w:tc>
      </w:tr>
      <w:tr w:rsidR="00E060BF" w:rsidRPr="00480423" w14:paraId="4C7326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B4DD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2595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4ADA71" w14:textId="77777777" w:rsidR="00E060BF" w:rsidRPr="00480423" w:rsidRDefault="00E060BF" w:rsidP="00AF6673">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AAE790" w14:textId="77777777" w:rsidR="00E060BF" w:rsidRPr="00480423" w:rsidRDefault="00E060BF" w:rsidP="00AF6673">
            <w:pPr>
              <w:pStyle w:val="TAC"/>
              <w:rPr>
                <w:rFonts w:eastAsiaTheme="minorEastAsia"/>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B822FDD" w14:textId="77777777" w:rsidR="00E060BF" w:rsidRPr="00480423" w:rsidRDefault="00E060BF" w:rsidP="00AF6673">
            <w:pPr>
              <w:pStyle w:val="TAC"/>
              <w:rPr>
                <w:rFonts w:eastAsiaTheme="minorEastAsia"/>
                <w:lang w:val="en-US" w:eastAsia="zh-CN"/>
              </w:rPr>
            </w:pPr>
          </w:p>
        </w:tc>
      </w:tr>
      <w:tr w:rsidR="00E060BF" w:rsidRPr="00480423" w14:paraId="42BD66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896DD0" w14:textId="77777777" w:rsidR="00E060BF" w:rsidRPr="00480423" w:rsidRDefault="00E060BF" w:rsidP="00AF6673">
            <w:pPr>
              <w:pStyle w:val="TAC"/>
              <w:rPr>
                <w:rFonts w:eastAsiaTheme="minorEastAsia"/>
                <w:lang w:val="en-US" w:eastAsia="zh-CN"/>
              </w:rPr>
            </w:pPr>
            <w:r w:rsidRPr="008523D2">
              <w:rPr>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B46B182" w14:textId="77777777" w:rsidR="00E060BF" w:rsidRPr="008523D2" w:rsidRDefault="00E060BF" w:rsidP="00AF6673">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7214A642" w14:textId="77777777" w:rsidR="00E060BF" w:rsidRPr="00480423" w:rsidRDefault="00E060BF" w:rsidP="00AF6673">
            <w:pPr>
              <w:pStyle w:val="TAC"/>
              <w:rPr>
                <w:rFonts w:eastAsiaTheme="minorEastAsia" w:cs="Arial"/>
                <w:szCs w:val="18"/>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D3B309C"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2C48341"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47EBF907"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3B38076F" w14:textId="77777777" w:rsidTr="005A0D4C">
        <w:trPr>
          <w:trHeight w:val="29"/>
        </w:trPr>
        <w:tc>
          <w:tcPr>
            <w:tcW w:w="3066" w:type="dxa"/>
            <w:tcBorders>
              <w:top w:val="nil"/>
              <w:left w:val="single" w:sz="4" w:space="0" w:color="auto"/>
              <w:bottom w:val="nil"/>
              <w:right w:val="single" w:sz="4" w:space="0" w:color="auto"/>
            </w:tcBorders>
            <w:vAlign w:val="center"/>
          </w:tcPr>
          <w:p w14:paraId="76FFD4E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7DB9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00DE5"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BB1BC18"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C89BD83" w14:textId="77777777" w:rsidR="00E060BF" w:rsidRPr="00480423" w:rsidRDefault="00E060BF" w:rsidP="00AF6673">
            <w:pPr>
              <w:pStyle w:val="TAC"/>
              <w:rPr>
                <w:rFonts w:eastAsiaTheme="minorEastAsia"/>
                <w:lang w:val="en-US" w:eastAsia="zh-CN"/>
              </w:rPr>
            </w:pPr>
          </w:p>
        </w:tc>
      </w:tr>
      <w:tr w:rsidR="00E060BF" w:rsidRPr="00480423" w14:paraId="1D481B9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81F3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6E498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8A36E" w14:textId="77777777" w:rsidR="00E060BF" w:rsidRPr="00480423" w:rsidRDefault="00E060BF" w:rsidP="00AF6673">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727A72" w14:textId="77777777" w:rsidR="00E060BF" w:rsidRPr="00480423" w:rsidRDefault="00E060BF" w:rsidP="00AF6673">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05D025D5" w14:textId="77777777" w:rsidR="00E060BF" w:rsidRPr="00480423" w:rsidRDefault="00E060BF" w:rsidP="00AF6673">
            <w:pPr>
              <w:pStyle w:val="TAC"/>
              <w:rPr>
                <w:rFonts w:eastAsiaTheme="minorEastAsia"/>
                <w:lang w:val="en-US" w:eastAsia="zh-CN"/>
              </w:rPr>
            </w:pPr>
          </w:p>
        </w:tc>
      </w:tr>
      <w:tr w:rsidR="00E060BF" w:rsidRPr="00480423" w14:paraId="2FA5F9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5861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43B19FA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CA_n7A-n25A</w:t>
            </w:r>
          </w:p>
          <w:p w14:paraId="1046D2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CA_n7A-n66A</w:t>
            </w:r>
          </w:p>
          <w:p w14:paraId="0814322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D552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7FD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1CCB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D037B64" w14:textId="77777777" w:rsidTr="005A0D4C">
        <w:trPr>
          <w:trHeight w:val="29"/>
        </w:trPr>
        <w:tc>
          <w:tcPr>
            <w:tcW w:w="3066" w:type="dxa"/>
            <w:tcBorders>
              <w:top w:val="nil"/>
              <w:left w:val="single" w:sz="4" w:space="0" w:color="auto"/>
              <w:bottom w:val="nil"/>
              <w:right w:val="single" w:sz="4" w:space="0" w:color="auto"/>
            </w:tcBorders>
            <w:vAlign w:val="center"/>
          </w:tcPr>
          <w:p w14:paraId="0D5701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39C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699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6827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C47D30" w14:textId="77777777" w:rsidR="00E060BF" w:rsidRPr="00480423" w:rsidRDefault="00E060BF" w:rsidP="00AF6673">
            <w:pPr>
              <w:pStyle w:val="TAC"/>
              <w:rPr>
                <w:rFonts w:eastAsiaTheme="minorEastAsia"/>
                <w:lang w:val="en-US" w:eastAsia="zh-CN"/>
              </w:rPr>
            </w:pPr>
          </w:p>
        </w:tc>
      </w:tr>
      <w:tr w:rsidR="00E060BF" w:rsidRPr="00480423" w14:paraId="4FDA39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A1AD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7D8F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F9C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4523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373E30D" w14:textId="77777777" w:rsidR="00E060BF" w:rsidRPr="00480423" w:rsidRDefault="00E060BF" w:rsidP="00AF6673">
            <w:pPr>
              <w:pStyle w:val="TAC"/>
              <w:rPr>
                <w:rFonts w:eastAsiaTheme="minorEastAsia"/>
                <w:lang w:val="en-US" w:eastAsia="zh-CN"/>
              </w:rPr>
            </w:pPr>
          </w:p>
        </w:tc>
      </w:tr>
      <w:tr w:rsidR="00E060BF" w:rsidRPr="00480423" w14:paraId="13CFFFB1" w14:textId="77777777" w:rsidTr="005A0D4C">
        <w:trPr>
          <w:trHeight w:val="29"/>
        </w:trPr>
        <w:tc>
          <w:tcPr>
            <w:tcW w:w="3066" w:type="dxa"/>
            <w:tcBorders>
              <w:top w:val="single" w:sz="4" w:space="0" w:color="auto"/>
              <w:left w:val="single" w:sz="4" w:space="0" w:color="auto"/>
              <w:bottom w:val="nil"/>
              <w:right w:val="single" w:sz="4" w:space="0" w:color="auto"/>
            </w:tcBorders>
          </w:tcPr>
          <w:p w14:paraId="01D20E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CA_n7A-n25(2A)-n66A</w:t>
            </w:r>
          </w:p>
        </w:tc>
        <w:tc>
          <w:tcPr>
            <w:tcW w:w="2712" w:type="dxa"/>
            <w:tcBorders>
              <w:top w:val="single" w:sz="4" w:space="0" w:color="auto"/>
              <w:left w:val="single" w:sz="4" w:space="0" w:color="auto"/>
              <w:bottom w:val="nil"/>
              <w:right w:val="single" w:sz="4" w:space="0" w:color="auto"/>
            </w:tcBorders>
          </w:tcPr>
          <w:p w14:paraId="728FD40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12C5D17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4A00656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0C3F88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6072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B0E6F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B36910" w14:textId="77777777" w:rsidTr="005A0D4C">
        <w:trPr>
          <w:trHeight w:val="29"/>
        </w:trPr>
        <w:tc>
          <w:tcPr>
            <w:tcW w:w="3066" w:type="dxa"/>
            <w:tcBorders>
              <w:top w:val="nil"/>
              <w:left w:val="single" w:sz="4" w:space="0" w:color="auto"/>
              <w:bottom w:val="nil"/>
              <w:right w:val="single" w:sz="4" w:space="0" w:color="auto"/>
            </w:tcBorders>
          </w:tcPr>
          <w:p w14:paraId="2D90D74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8A0B96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F59E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BF24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5CEF3439" w14:textId="77777777" w:rsidR="00E060BF" w:rsidRPr="00480423" w:rsidRDefault="00E060BF" w:rsidP="00AF6673">
            <w:pPr>
              <w:pStyle w:val="TAC"/>
              <w:rPr>
                <w:rFonts w:eastAsiaTheme="minorEastAsia"/>
                <w:lang w:val="en-US" w:eastAsia="zh-CN"/>
              </w:rPr>
            </w:pPr>
          </w:p>
        </w:tc>
      </w:tr>
      <w:tr w:rsidR="00E060BF" w:rsidRPr="00480423" w14:paraId="386A8F1B" w14:textId="77777777" w:rsidTr="005A0D4C">
        <w:trPr>
          <w:trHeight w:val="29"/>
        </w:trPr>
        <w:tc>
          <w:tcPr>
            <w:tcW w:w="3066" w:type="dxa"/>
            <w:tcBorders>
              <w:top w:val="nil"/>
              <w:left w:val="single" w:sz="4" w:space="0" w:color="auto"/>
              <w:bottom w:val="single" w:sz="4" w:space="0" w:color="auto"/>
              <w:right w:val="single" w:sz="4" w:space="0" w:color="auto"/>
            </w:tcBorders>
          </w:tcPr>
          <w:p w14:paraId="00D27C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5FB63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1EFE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1006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9DB9832" w14:textId="77777777" w:rsidR="00E060BF" w:rsidRPr="00480423" w:rsidRDefault="00E060BF" w:rsidP="00AF6673">
            <w:pPr>
              <w:pStyle w:val="TAC"/>
              <w:rPr>
                <w:rFonts w:eastAsiaTheme="minorEastAsia"/>
                <w:lang w:val="en-US" w:eastAsia="zh-CN"/>
              </w:rPr>
            </w:pPr>
          </w:p>
        </w:tc>
      </w:tr>
      <w:tr w:rsidR="00E060BF" w:rsidRPr="00480423" w14:paraId="25F4AA63" w14:textId="77777777" w:rsidTr="005A0D4C">
        <w:trPr>
          <w:trHeight w:val="29"/>
        </w:trPr>
        <w:tc>
          <w:tcPr>
            <w:tcW w:w="3066" w:type="dxa"/>
            <w:tcBorders>
              <w:top w:val="single" w:sz="4" w:space="0" w:color="auto"/>
              <w:left w:val="single" w:sz="4" w:space="0" w:color="auto"/>
              <w:bottom w:val="nil"/>
              <w:right w:val="single" w:sz="4" w:space="0" w:color="auto"/>
            </w:tcBorders>
          </w:tcPr>
          <w:p w14:paraId="6B00C9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184263F9"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46021143"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585D0DF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4ED48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1436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88308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1CE0D83" w14:textId="77777777" w:rsidTr="005A0D4C">
        <w:trPr>
          <w:trHeight w:val="29"/>
        </w:trPr>
        <w:tc>
          <w:tcPr>
            <w:tcW w:w="3066" w:type="dxa"/>
            <w:tcBorders>
              <w:top w:val="nil"/>
              <w:left w:val="single" w:sz="4" w:space="0" w:color="auto"/>
              <w:bottom w:val="nil"/>
              <w:right w:val="single" w:sz="4" w:space="0" w:color="auto"/>
            </w:tcBorders>
          </w:tcPr>
          <w:p w14:paraId="363967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348CF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3DBC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74C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D51AFB1" w14:textId="77777777" w:rsidR="00E060BF" w:rsidRPr="00480423" w:rsidRDefault="00E060BF" w:rsidP="00AF6673">
            <w:pPr>
              <w:pStyle w:val="TAC"/>
              <w:rPr>
                <w:rFonts w:eastAsiaTheme="minorEastAsia"/>
                <w:lang w:val="en-US" w:eastAsia="zh-CN"/>
              </w:rPr>
            </w:pPr>
          </w:p>
        </w:tc>
      </w:tr>
      <w:tr w:rsidR="00E060BF" w:rsidRPr="00480423" w14:paraId="084D4232" w14:textId="77777777" w:rsidTr="005A0D4C">
        <w:trPr>
          <w:trHeight w:val="29"/>
        </w:trPr>
        <w:tc>
          <w:tcPr>
            <w:tcW w:w="3066" w:type="dxa"/>
            <w:tcBorders>
              <w:top w:val="nil"/>
              <w:left w:val="single" w:sz="4" w:space="0" w:color="auto"/>
              <w:bottom w:val="single" w:sz="4" w:space="0" w:color="auto"/>
              <w:right w:val="single" w:sz="4" w:space="0" w:color="auto"/>
            </w:tcBorders>
          </w:tcPr>
          <w:p w14:paraId="08E950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9BA81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0AAC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8627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749B63B6" w14:textId="77777777" w:rsidR="00E060BF" w:rsidRPr="00480423" w:rsidRDefault="00E060BF" w:rsidP="00AF6673">
            <w:pPr>
              <w:pStyle w:val="TAC"/>
              <w:rPr>
                <w:rFonts w:eastAsiaTheme="minorEastAsia"/>
                <w:lang w:val="en-US" w:eastAsia="zh-CN"/>
              </w:rPr>
            </w:pPr>
          </w:p>
        </w:tc>
      </w:tr>
      <w:tr w:rsidR="00E060BF" w:rsidRPr="00480423" w14:paraId="4173DDDB" w14:textId="77777777" w:rsidTr="005A0D4C">
        <w:trPr>
          <w:trHeight w:val="29"/>
        </w:trPr>
        <w:tc>
          <w:tcPr>
            <w:tcW w:w="3066" w:type="dxa"/>
            <w:tcBorders>
              <w:top w:val="single" w:sz="4" w:space="0" w:color="auto"/>
              <w:left w:val="single" w:sz="4" w:space="0" w:color="auto"/>
              <w:bottom w:val="nil"/>
              <w:right w:val="single" w:sz="4" w:space="0" w:color="auto"/>
            </w:tcBorders>
          </w:tcPr>
          <w:p w14:paraId="16F11C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3ACE1F2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108DDB62"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D260BA1"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798EE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0F6F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82D6B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422023" w14:textId="77777777" w:rsidTr="005A0D4C">
        <w:trPr>
          <w:trHeight w:val="29"/>
        </w:trPr>
        <w:tc>
          <w:tcPr>
            <w:tcW w:w="3066" w:type="dxa"/>
            <w:tcBorders>
              <w:top w:val="nil"/>
              <w:left w:val="single" w:sz="4" w:space="0" w:color="auto"/>
              <w:bottom w:val="nil"/>
              <w:right w:val="single" w:sz="4" w:space="0" w:color="auto"/>
            </w:tcBorders>
          </w:tcPr>
          <w:p w14:paraId="1512E0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03FE0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A28B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DAFC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6F04C68E" w14:textId="77777777" w:rsidR="00E060BF" w:rsidRPr="00480423" w:rsidRDefault="00E060BF" w:rsidP="00AF6673">
            <w:pPr>
              <w:pStyle w:val="TAC"/>
              <w:rPr>
                <w:rFonts w:eastAsiaTheme="minorEastAsia"/>
                <w:lang w:val="en-US" w:eastAsia="zh-CN"/>
              </w:rPr>
            </w:pPr>
          </w:p>
        </w:tc>
      </w:tr>
      <w:tr w:rsidR="00E060BF" w:rsidRPr="00480423" w14:paraId="29E8A28E" w14:textId="77777777" w:rsidTr="005A0D4C">
        <w:trPr>
          <w:trHeight w:val="29"/>
        </w:trPr>
        <w:tc>
          <w:tcPr>
            <w:tcW w:w="3066" w:type="dxa"/>
            <w:tcBorders>
              <w:top w:val="nil"/>
              <w:left w:val="single" w:sz="4" w:space="0" w:color="auto"/>
              <w:bottom w:val="single" w:sz="4" w:space="0" w:color="auto"/>
              <w:right w:val="single" w:sz="4" w:space="0" w:color="auto"/>
            </w:tcBorders>
          </w:tcPr>
          <w:p w14:paraId="74D79D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EC51F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6261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51BD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2D11393" w14:textId="77777777" w:rsidR="00E060BF" w:rsidRPr="00480423" w:rsidRDefault="00E060BF" w:rsidP="00AF6673">
            <w:pPr>
              <w:pStyle w:val="TAC"/>
              <w:rPr>
                <w:rFonts w:eastAsiaTheme="minorEastAsia"/>
                <w:lang w:val="en-US" w:eastAsia="zh-CN"/>
              </w:rPr>
            </w:pPr>
          </w:p>
        </w:tc>
      </w:tr>
      <w:tr w:rsidR="00E060BF" w:rsidRPr="00480423" w14:paraId="109A3ECF" w14:textId="77777777" w:rsidTr="005A0D4C">
        <w:trPr>
          <w:trHeight w:val="29"/>
        </w:trPr>
        <w:tc>
          <w:tcPr>
            <w:tcW w:w="3066" w:type="dxa"/>
            <w:tcBorders>
              <w:top w:val="single" w:sz="4" w:space="0" w:color="auto"/>
              <w:left w:val="single" w:sz="4" w:space="0" w:color="auto"/>
              <w:bottom w:val="nil"/>
              <w:right w:val="single" w:sz="4" w:space="0" w:color="auto"/>
            </w:tcBorders>
          </w:tcPr>
          <w:p w14:paraId="5CB0E5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0957938E"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7FC4771D"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F1A8D2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8A596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968E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71EF9E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9AE815B" w14:textId="77777777" w:rsidTr="005A0D4C">
        <w:trPr>
          <w:trHeight w:val="29"/>
        </w:trPr>
        <w:tc>
          <w:tcPr>
            <w:tcW w:w="3066" w:type="dxa"/>
            <w:tcBorders>
              <w:top w:val="nil"/>
              <w:left w:val="single" w:sz="4" w:space="0" w:color="auto"/>
              <w:bottom w:val="nil"/>
              <w:right w:val="single" w:sz="4" w:space="0" w:color="auto"/>
            </w:tcBorders>
          </w:tcPr>
          <w:p w14:paraId="08683E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3384C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79A7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2BFC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5856633" w14:textId="77777777" w:rsidR="00E060BF" w:rsidRPr="00480423" w:rsidRDefault="00E060BF" w:rsidP="00AF6673">
            <w:pPr>
              <w:pStyle w:val="TAC"/>
              <w:rPr>
                <w:rFonts w:eastAsiaTheme="minorEastAsia"/>
                <w:lang w:val="en-US" w:eastAsia="zh-CN"/>
              </w:rPr>
            </w:pPr>
          </w:p>
        </w:tc>
      </w:tr>
      <w:tr w:rsidR="00E060BF" w:rsidRPr="00480423" w14:paraId="37D6C6B9" w14:textId="77777777" w:rsidTr="005A0D4C">
        <w:trPr>
          <w:trHeight w:val="29"/>
        </w:trPr>
        <w:tc>
          <w:tcPr>
            <w:tcW w:w="3066" w:type="dxa"/>
            <w:tcBorders>
              <w:top w:val="nil"/>
              <w:left w:val="single" w:sz="4" w:space="0" w:color="auto"/>
              <w:bottom w:val="single" w:sz="4" w:space="0" w:color="auto"/>
              <w:right w:val="single" w:sz="4" w:space="0" w:color="auto"/>
            </w:tcBorders>
          </w:tcPr>
          <w:p w14:paraId="26A536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B355A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E75B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B30E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63484C8" w14:textId="77777777" w:rsidR="00E060BF" w:rsidRPr="00480423" w:rsidRDefault="00E060BF" w:rsidP="00AF6673">
            <w:pPr>
              <w:pStyle w:val="TAC"/>
              <w:rPr>
                <w:rFonts w:eastAsiaTheme="minorEastAsia"/>
                <w:lang w:val="en-US" w:eastAsia="zh-CN"/>
              </w:rPr>
            </w:pPr>
          </w:p>
        </w:tc>
      </w:tr>
      <w:tr w:rsidR="00E060BF" w:rsidRPr="00480423" w14:paraId="6FD673B0" w14:textId="77777777" w:rsidTr="005A0D4C">
        <w:trPr>
          <w:trHeight w:val="29"/>
        </w:trPr>
        <w:tc>
          <w:tcPr>
            <w:tcW w:w="3066" w:type="dxa"/>
            <w:tcBorders>
              <w:top w:val="single" w:sz="4" w:space="0" w:color="auto"/>
              <w:left w:val="single" w:sz="4" w:space="0" w:color="auto"/>
              <w:bottom w:val="nil"/>
              <w:right w:val="single" w:sz="4" w:space="0" w:color="auto"/>
            </w:tcBorders>
          </w:tcPr>
          <w:p w14:paraId="459267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1C966743"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510444B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BCBFB7D"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B7BC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4CDB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D7EAD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792DF3" w14:textId="77777777" w:rsidTr="005A0D4C">
        <w:trPr>
          <w:trHeight w:val="29"/>
        </w:trPr>
        <w:tc>
          <w:tcPr>
            <w:tcW w:w="3066" w:type="dxa"/>
            <w:tcBorders>
              <w:top w:val="nil"/>
              <w:left w:val="single" w:sz="4" w:space="0" w:color="auto"/>
              <w:bottom w:val="nil"/>
              <w:right w:val="single" w:sz="4" w:space="0" w:color="auto"/>
            </w:tcBorders>
          </w:tcPr>
          <w:p w14:paraId="11210E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C274D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294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C8E5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2718120C" w14:textId="77777777" w:rsidR="00E060BF" w:rsidRPr="00480423" w:rsidRDefault="00E060BF" w:rsidP="00AF6673">
            <w:pPr>
              <w:pStyle w:val="TAC"/>
              <w:rPr>
                <w:rFonts w:eastAsiaTheme="minorEastAsia"/>
                <w:lang w:val="en-US" w:eastAsia="zh-CN"/>
              </w:rPr>
            </w:pPr>
          </w:p>
        </w:tc>
      </w:tr>
      <w:tr w:rsidR="00E060BF" w:rsidRPr="00480423" w14:paraId="51F7F1DD" w14:textId="77777777" w:rsidTr="005A0D4C">
        <w:trPr>
          <w:trHeight w:val="29"/>
        </w:trPr>
        <w:tc>
          <w:tcPr>
            <w:tcW w:w="3066" w:type="dxa"/>
            <w:tcBorders>
              <w:top w:val="nil"/>
              <w:left w:val="single" w:sz="4" w:space="0" w:color="auto"/>
              <w:bottom w:val="single" w:sz="4" w:space="0" w:color="auto"/>
              <w:right w:val="single" w:sz="4" w:space="0" w:color="auto"/>
            </w:tcBorders>
          </w:tcPr>
          <w:p w14:paraId="00E4AA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F5DA3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4A9E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AFFB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558FD3D" w14:textId="77777777" w:rsidR="00E060BF" w:rsidRPr="00480423" w:rsidRDefault="00E060BF" w:rsidP="00AF6673">
            <w:pPr>
              <w:pStyle w:val="TAC"/>
              <w:rPr>
                <w:rFonts w:eastAsiaTheme="minorEastAsia"/>
                <w:lang w:val="en-US" w:eastAsia="zh-CN"/>
              </w:rPr>
            </w:pPr>
          </w:p>
        </w:tc>
      </w:tr>
      <w:tr w:rsidR="00E060BF" w:rsidRPr="00480423" w14:paraId="4179341C" w14:textId="77777777" w:rsidTr="005A0D4C">
        <w:trPr>
          <w:trHeight w:val="29"/>
        </w:trPr>
        <w:tc>
          <w:tcPr>
            <w:tcW w:w="3066" w:type="dxa"/>
            <w:tcBorders>
              <w:top w:val="single" w:sz="4" w:space="0" w:color="auto"/>
              <w:left w:val="single" w:sz="4" w:space="0" w:color="auto"/>
              <w:bottom w:val="nil"/>
              <w:right w:val="single" w:sz="4" w:space="0" w:color="auto"/>
            </w:tcBorders>
          </w:tcPr>
          <w:p w14:paraId="300689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5E5E60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5FB62C0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6AC2E233"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16CB5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796D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177012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448730A" w14:textId="77777777" w:rsidTr="005A0D4C">
        <w:trPr>
          <w:trHeight w:val="29"/>
        </w:trPr>
        <w:tc>
          <w:tcPr>
            <w:tcW w:w="3066" w:type="dxa"/>
            <w:tcBorders>
              <w:top w:val="nil"/>
              <w:left w:val="single" w:sz="4" w:space="0" w:color="auto"/>
              <w:bottom w:val="nil"/>
              <w:right w:val="single" w:sz="4" w:space="0" w:color="auto"/>
            </w:tcBorders>
          </w:tcPr>
          <w:p w14:paraId="61D0F0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7AB73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8385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9FC5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0B60311A" w14:textId="77777777" w:rsidR="00E060BF" w:rsidRPr="00480423" w:rsidRDefault="00E060BF" w:rsidP="00AF6673">
            <w:pPr>
              <w:pStyle w:val="TAC"/>
              <w:rPr>
                <w:rFonts w:eastAsiaTheme="minorEastAsia"/>
                <w:lang w:val="en-US" w:eastAsia="zh-CN"/>
              </w:rPr>
            </w:pPr>
          </w:p>
        </w:tc>
      </w:tr>
      <w:tr w:rsidR="00E060BF" w:rsidRPr="00480423" w14:paraId="10801753" w14:textId="77777777" w:rsidTr="005A0D4C">
        <w:trPr>
          <w:trHeight w:val="29"/>
        </w:trPr>
        <w:tc>
          <w:tcPr>
            <w:tcW w:w="3066" w:type="dxa"/>
            <w:tcBorders>
              <w:top w:val="nil"/>
              <w:left w:val="single" w:sz="4" w:space="0" w:color="auto"/>
              <w:bottom w:val="single" w:sz="4" w:space="0" w:color="auto"/>
              <w:right w:val="single" w:sz="4" w:space="0" w:color="auto"/>
            </w:tcBorders>
          </w:tcPr>
          <w:p w14:paraId="6A71E9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F2232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E66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E4B1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2F8B5D1E" w14:textId="77777777" w:rsidR="00E060BF" w:rsidRPr="00480423" w:rsidRDefault="00E060BF" w:rsidP="00AF6673">
            <w:pPr>
              <w:pStyle w:val="TAC"/>
              <w:rPr>
                <w:rFonts w:eastAsiaTheme="minorEastAsia"/>
                <w:lang w:val="en-US" w:eastAsia="zh-CN"/>
              </w:rPr>
            </w:pPr>
          </w:p>
        </w:tc>
      </w:tr>
      <w:tr w:rsidR="00E060BF" w:rsidRPr="00480423" w14:paraId="4E5BAE64" w14:textId="77777777" w:rsidTr="005A0D4C">
        <w:trPr>
          <w:trHeight w:val="29"/>
        </w:trPr>
        <w:tc>
          <w:tcPr>
            <w:tcW w:w="3066" w:type="dxa"/>
            <w:tcBorders>
              <w:top w:val="single" w:sz="4" w:space="0" w:color="auto"/>
              <w:left w:val="single" w:sz="4" w:space="0" w:color="auto"/>
              <w:bottom w:val="nil"/>
              <w:right w:val="single" w:sz="4" w:space="0" w:color="auto"/>
            </w:tcBorders>
          </w:tcPr>
          <w:p w14:paraId="1D0B93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601F1477"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2361001C"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5B4DF4B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8B1A8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AC8E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0D960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C73F029" w14:textId="77777777" w:rsidTr="005A0D4C">
        <w:trPr>
          <w:trHeight w:val="29"/>
        </w:trPr>
        <w:tc>
          <w:tcPr>
            <w:tcW w:w="3066" w:type="dxa"/>
            <w:tcBorders>
              <w:top w:val="nil"/>
              <w:left w:val="single" w:sz="4" w:space="0" w:color="auto"/>
              <w:bottom w:val="nil"/>
              <w:right w:val="single" w:sz="4" w:space="0" w:color="auto"/>
            </w:tcBorders>
          </w:tcPr>
          <w:p w14:paraId="2E3DFF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8E34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8103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72AF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BB7924A" w14:textId="77777777" w:rsidR="00E060BF" w:rsidRPr="00480423" w:rsidRDefault="00E060BF" w:rsidP="00AF6673">
            <w:pPr>
              <w:pStyle w:val="TAC"/>
              <w:rPr>
                <w:rFonts w:eastAsiaTheme="minorEastAsia"/>
                <w:lang w:val="en-US" w:eastAsia="zh-CN"/>
              </w:rPr>
            </w:pPr>
          </w:p>
        </w:tc>
      </w:tr>
      <w:tr w:rsidR="00E060BF" w:rsidRPr="00480423" w14:paraId="028BFE8A" w14:textId="77777777" w:rsidTr="005A0D4C">
        <w:trPr>
          <w:trHeight w:val="29"/>
        </w:trPr>
        <w:tc>
          <w:tcPr>
            <w:tcW w:w="3066" w:type="dxa"/>
            <w:tcBorders>
              <w:top w:val="nil"/>
              <w:left w:val="single" w:sz="4" w:space="0" w:color="auto"/>
              <w:bottom w:val="single" w:sz="4" w:space="0" w:color="auto"/>
              <w:right w:val="single" w:sz="4" w:space="0" w:color="auto"/>
            </w:tcBorders>
          </w:tcPr>
          <w:p w14:paraId="56D10F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D3DAA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47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EDCF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13461478" w14:textId="77777777" w:rsidR="00E060BF" w:rsidRPr="00480423" w:rsidRDefault="00E060BF" w:rsidP="00AF6673">
            <w:pPr>
              <w:pStyle w:val="TAC"/>
              <w:rPr>
                <w:rFonts w:eastAsiaTheme="minorEastAsia"/>
                <w:lang w:val="en-US" w:eastAsia="zh-CN"/>
              </w:rPr>
            </w:pPr>
          </w:p>
        </w:tc>
      </w:tr>
      <w:tr w:rsidR="00E060BF" w:rsidRPr="00480423" w14:paraId="45416AE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B0976C"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44ADF948"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4110FA"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8352E26" w14:textId="77777777" w:rsidR="00E060BF" w:rsidRPr="00480423" w:rsidRDefault="00E060BF" w:rsidP="00AF6673">
            <w:pPr>
              <w:pStyle w:val="TAC"/>
              <w:rPr>
                <w:rFonts w:eastAsiaTheme="minorEastAsia"/>
                <w:lang w:val="en-US" w:eastAsia="zh-CN"/>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B382D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161CA85" w14:textId="77777777" w:rsidTr="005A0D4C">
        <w:trPr>
          <w:trHeight w:val="29"/>
        </w:trPr>
        <w:tc>
          <w:tcPr>
            <w:tcW w:w="3066" w:type="dxa"/>
            <w:tcBorders>
              <w:top w:val="nil"/>
              <w:left w:val="single" w:sz="4" w:space="0" w:color="auto"/>
              <w:bottom w:val="nil"/>
              <w:right w:val="single" w:sz="4" w:space="0" w:color="auto"/>
            </w:tcBorders>
            <w:vAlign w:val="center"/>
          </w:tcPr>
          <w:p w14:paraId="79AE4B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8F661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C58B2"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F384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2C0251" w14:textId="77777777" w:rsidR="00E060BF" w:rsidRPr="00480423" w:rsidRDefault="00E060BF" w:rsidP="00AF6673">
            <w:pPr>
              <w:pStyle w:val="TAC"/>
              <w:rPr>
                <w:rFonts w:eastAsiaTheme="minorEastAsia"/>
                <w:lang w:val="en-US" w:eastAsia="zh-CN"/>
              </w:rPr>
            </w:pPr>
          </w:p>
        </w:tc>
      </w:tr>
      <w:tr w:rsidR="00E060BF" w:rsidRPr="00480423" w14:paraId="2011CC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A33C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46F3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E53E8" w14:textId="77777777" w:rsidR="00E060BF" w:rsidRPr="00480423" w:rsidRDefault="00E060BF" w:rsidP="00AF6673">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215E8F1" w14:textId="77777777" w:rsidR="00E060BF" w:rsidRPr="00480423" w:rsidRDefault="00E060BF" w:rsidP="00AF6673">
            <w:pPr>
              <w:pStyle w:val="TAC"/>
              <w:rPr>
                <w:rFonts w:eastAsiaTheme="minorEastAsia"/>
                <w:lang w:val="en-US" w:eastAsia="zh-CN"/>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D960A31" w14:textId="77777777" w:rsidR="00E060BF" w:rsidRPr="00480423" w:rsidRDefault="00E060BF" w:rsidP="00AF6673">
            <w:pPr>
              <w:pStyle w:val="TAC"/>
              <w:rPr>
                <w:rFonts w:eastAsiaTheme="minorEastAsia"/>
                <w:lang w:val="en-US" w:eastAsia="zh-CN"/>
              </w:rPr>
            </w:pPr>
          </w:p>
        </w:tc>
      </w:tr>
      <w:tr w:rsidR="00E060BF" w:rsidRPr="00480423" w14:paraId="3BCDF080" w14:textId="77777777" w:rsidTr="005A0D4C">
        <w:trPr>
          <w:trHeight w:val="29"/>
        </w:trPr>
        <w:tc>
          <w:tcPr>
            <w:tcW w:w="3066" w:type="dxa"/>
            <w:tcBorders>
              <w:top w:val="nil"/>
              <w:left w:val="single" w:sz="4" w:space="0" w:color="auto"/>
              <w:bottom w:val="nil"/>
              <w:right w:val="single" w:sz="4" w:space="0" w:color="auto"/>
            </w:tcBorders>
            <w:vAlign w:val="center"/>
          </w:tcPr>
          <w:p w14:paraId="65EB8F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18DAA0E4" w14:textId="77777777" w:rsidR="00E060BF" w:rsidRPr="000276B7" w:rsidRDefault="00E060BF" w:rsidP="00AF6673">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165AF7CA"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CA_n7A-n25A</w:t>
            </w:r>
          </w:p>
          <w:p w14:paraId="3AE0B342"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5949D1A1" w14:textId="77777777" w:rsidR="00E060BF" w:rsidRPr="00480423" w:rsidRDefault="00E060BF" w:rsidP="00AF6673">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FBE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061D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9DEE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96DEAC" w14:textId="77777777" w:rsidTr="005A0D4C">
        <w:trPr>
          <w:trHeight w:val="29"/>
        </w:trPr>
        <w:tc>
          <w:tcPr>
            <w:tcW w:w="3066" w:type="dxa"/>
            <w:tcBorders>
              <w:top w:val="nil"/>
              <w:left w:val="single" w:sz="4" w:space="0" w:color="auto"/>
              <w:bottom w:val="nil"/>
              <w:right w:val="single" w:sz="4" w:space="0" w:color="auto"/>
            </w:tcBorders>
            <w:vAlign w:val="center"/>
          </w:tcPr>
          <w:p w14:paraId="669037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ABB4D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450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238A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93364B" w14:textId="77777777" w:rsidR="00E060BF" w:rsidRPr="00480423" w:rsidRDefault="00E060BF" w:rsidP="00AF6673">
            <w:pPr>
              <w:pStyle w:val="TAC"/>
              <w:rPr>
                <w:rFonts w:eastAsiaTheme="minorEastAsia"/>
                <w:lang w:val="en-US" w:eastAsia="zh-CN"/>
              </w:rPr>
            </w:pPr>
          </w:p>
        </w:tc>
      </w:tr>
      <w:tr w:rsidR="00E060BF" w:rsidRPr="00480423" w14:paraId="0FE3B2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E9370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F14A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8A9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4589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67E30" w14:textId="77777777" w:rsidR="00E060BF" w:rsidRPr="00480423" w:rsidRDefault="00E060BF" w:rsidP="00AF6673">
            <w:pPr>
              <w:pStyle w:val="TAC"/>
              <w:rPr>
                <w:rFonts w:eastAsiaTheme="minorEastAsia"/>
                <w:lang w:val="en-US" w:eastAsia="zh-CN"/>
              </w:rPr>
            </w:pPr>
          </w:p>
        </w:tc>
      </w:tr>
      <w:tr w:rsidR="00E060BF" w:rsidRPr="00480423" w14:paraId="3C302FCE" w14:textId="77777777" w:rsidTr="005A0D4C">
        <w:trPr>
          <w:trHeight w:val="29"/>
        </w:trPr>
        <w:tc>
          <w:tcPr>
            <w:tcW w:w="3066" w:type="dxa"/>
            <w:tcBorders>
              <w:top w:val="nil"/>
              <w:left w:val="single" w:sz="4" w:space="0" w:color="auto"/>
              <w:bottom w:val="nil"/>
              <w:right w:val="single" w:sz="4" w:space="0" w:color="auto"/>
            </w:tcBorders>
            <w:vAlign w:val="center"/>
          </w:tcPr>
          <w:p w14:paraId="2D5436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CA_n7A-n25(2A)-n77A</w:t>
            </w:r>
          </w:p>
        </w:tc>
        <w:tc>
          <w:tcPr>
            <w:tcW w:w="2712" w:type="dxa"/>
            <w:tcBorders>
              <w:top w:val="single" w:sz="4" w:space="0" w:color="auto"/>
              <w:left w:val="single" w:sz="4" w:space="0" w:color="auto"/>
              <w:bottom w:val="nil"/>
              <w:right w:val="single" w:sz="4" w:space="0" w:color="auto"/>
            </w:tcBorders>
            <w:vAlign w:val="center"/>
          </w:tcPr>
          <w:p w14:paraId="12C8C2E8" w14:textId="77777777" w:rsidR="00E060BF" w:rsidRPr="000276B7" w:rsidRDefault="00E060BF" w:rsidP="00AF6673">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3AE9E7DE"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CA_n7A-n25A</w:t>
            </w:r>
          </w:p>
          <w:p w14:paraId="3A710238"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1C6EFEA1" w14:textId="77777777" w:rsidR="00E060BF" w:rsidRPr="00480423" w:rsidRDefault="00E060BF" w:rsidP="00AF6673">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2B29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E8AF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9CBD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49DC8C" w14:textId="77777777" w:rsidTr="005A0D4C">
        <w:trPr>
          <w:trHeight w:val="29"/>
        </w:trPr>
        <w:tc>
          <w:tcPr>
            <w:tcW w:w="3066" w:type="dxa"/>
            <w:tcBorders>
              <w:top w:val="nil"/>
              <w:left w:val="single" w:sz="4" w:space="0" w:color="auto"/>
              <w:bottom w:val="nil"/>
              <w:right w:val="single" w:sz="4" w:space="0" w:color="auto"/>
            </w:tcBorders>
            <w:vAlign w:val="center"/>
          </w:tcPr>
          <w:p w14:paraId="1FA6B68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9B5E1F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AB8B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1504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4A65F3E1" w14:textId="77777777" w:rsidR="00E060BF" w:rsidRPr="00480423" w:rsidRDefault="00E060BF" w:rsidP="00AF6673">
            <w:pPr>
              <w:pStyle w:val="TAC"/>
              <w:rPr>
                <w:rFonts w:eastAsiaTheme="minorEastAsia"/>
                <w:lang w:val="en-US" w:eastAsia="zh-CN"/>
              </w:rPr>
            </w:pPr>
          </w:p>
        </w:tc>
      </w:tr>
      <w:tr w:rsidR="00E060BF" w:rsidRPr="00480423" w14:paraId="473136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ED09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B4C94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9AB1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8E421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8A0011" w14:textId="77777777" w:rsidR="00E060BF" w:rsidRPr="00480423" w:rsidRDefault="00E060BF" w:rsidP="00AF6673">
            <w:pPr>
              <w:pStyle w:val="TAC"/>
              <w:rPr>
                <w:rFonts w:eastAsiaTheme="minorEastAsia"/>
                <w:lang w:val="en-US" w:eastAsia="zh-CN"/>
              </w:rPr>
            </w:pPr>
          </w:p>
        </w:tc>
      </w:tr>
      <w:tr w:rsidR="00E060BF" w:rsidRPr="00480423" w14:paraId="464747D1" w14:textId="77777777" w:rsidTr="005A0D4C">
        <w:trPr>
          <w:trHeight w:val="29"/>
        </w:trPr>
        <w:tc>
          <w:tcPr>
            <w:tcW w:w="3066" w:type="dxa"/>
            <w:tcBorders>
              <w:top w:val="nil"/>
              <w:left w:val="single" w:sz="4" w:space="0" w:color="auto"/>
              <w:bottom w:val="nil"/>
              <w:right w:val="single" w:sz="4" w:space="0" w:color="auto"/>
            </w:tcBorders>
            <w:vAlign w:val="center"/>
          </w:tcPr>
          <w:p w14:paraId="46136A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71E86CC9" w14:textId="77777777" w:rsidR="00E060BF" w:rsidRPr="0087253D" w:rsidRDefault="00E060BF" w:rsidP="00AF6673">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7CA24A23" w14:textId="77777777" w:rsidR="00E060BF" w:rsidRPr="0087253D" w:rsidRDefault="00E060BF" w:rsidP="00AF6673">
            <w:pPr>
              <w:pStyle w:val="TAC"/>
              <w:rPr>
                <w:rFonts w:eastAsiaTheme="minorEastAsia"/>
                <w:color w:val="000000"/>
                <w:szCs w:val="18"/>
                <w:lang w:val="en-US"/>
              </w:rPr>
            </w:pPr>
            <w:r w:rsidRPr="0087253D">
              <w:rPr>
                <w:rFonts w:eastAsiaTheme="minorEastAsia"/>
                <w:color w:val="000000"/>
                <w:szCs w:val="18"/>
                <w:lang w:val="en-US"/>
              </w:rPr>
              <w:t>CA_n7A-n25A</w:t>
            </w:r>
          </w:p>
          <w:p w14:paraId="790308F0" w14:textId="77777777" w:rsidR="00E060BF" w:rsidRPr="0087253D" w:rsidRDefault="00E060BF" w:rsidP="00AF6673">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047AD282" w14:textId="77777777" w:rsidR="00E060BF" w:rsidRPr="00480423" w:rsidRDefault="00E060BF" w:rsidP="00AF6673">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EA67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8A81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1863F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8BCB5EE" w14:textId="77777777" w:rsidTr="005A0D4C">
        <w:trPr>
          <w:trHeight w:val="29"/>
        </w:trPr>
        <w:tc>
          <w:tcPr>
            <w:tcW w:w="3066" w:type="dxa"/>
            <w:tcBorders>
              <w:top w:val="nil"/>
              <w:left w:val="single" w:sz="4" w:space="0" w:color="auto"/>
              <w:bottom w:val="nil"/>
              <w:right w:val="single" w:sz="4" w:space="0" w:color="auto"/>
            </w:tcBorders>
            <w:vAlign w:val="center"/>
          </w:tcPr>
          <w:p w14:paraId="379AEBF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5BA17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4F70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59C10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277B94" w14:textId="77777777" w:rsidR="00E060BF" w:rsidRPr="00480423" w:rsidRDefault="00E060BF" w:rsidP="00AF6673">
            <w:pPr>
              <w:pStyle w:val="TAC"/>
              <w:rPr>
                <w:rFonts w:eastAsiaTheme="minorEastAsia"/>
                <w:lang w:val="en-US" w:eastAsia="zh-CN"/>
              </w:rPr>
            </w:pPr>
          </w:p>
        </w:tc>
      </w:tr>
      <w:tr w:rsidR="00E060BF" w:rsidRPr="00480423" w14:paraId="4970CB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9C4B2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FBA28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9812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162D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EC7C7E" w14:textId="77777777" w:rsidR="00E060BF" w:rsidRPr="00480423" w:rsidRDefault="00E060BF" w:rsidP="00AF6673">
            <w:pPr>
              <w:pStyle w:val="TAC"/>
              <w:rPr>
                <w:rFonts w:eastAsiaTheme="minorEastAsia"/>
                <w:lang w:val="en-US" w:eastAsia="zh-CN"/>
              </w:rPr>
            </w:pPr>
          </w:p>
        </w:tc>
      </w:tr>
      <w:tr w:rsidR="00E060BF" w:rsidRPr="00480423" w14:paraId="2538EC7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79C78" w14:textId="77777777" w:rsidR="00E060BF" w:rsidRPr="00480423" w:rsidRDefault="00E060BF" w:rsidP="00AF6673">
            <w:pPr>
              <w:pStyle w:val="TAC"/>
              <w:rPr>
                <w:rFonts w:eastAsiaTheme="minorEastAsia"/>
                <w:lang w:val="en-US"/>
              </w:rPr>
            </w:pPr>
            <w:r w:rsidRPr="00480423">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614A5A05"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C6C5505" w14:textId="77777777" w:rsidR="00E060BF" w:rsidRPr="00207DFB" w:rsidRDefault="00E060BF" w:rsidP="00AF6673">
            <w:pPr>
              <w:pStyle w:val="TAC"/>
              <w:rPr>
                <w:rFonts w:eastAsiaTheme="minorEastAsia"/>
                <w:lang w:val="en-US"/>
              </w:rPr>
            </w:pPr>
            <w:r w:rsidRPr="00207DFB">
              <w:rPr>
                <w:rFonts w:eastAsiaTheme="minorEastAsia"/>
                <w:lang w:val="en-US"/>
              </w:rPr>
              <w:t>CA_n77(2A)</w:t>
            </w:r>
          </w:p>
          <w:p w14:paraId="63068D89" w14:textId="77777777" w:rsidR="00E060BF" w:rsidRPr="00207DFB" w:rsidRDefault="00E060BF" w:rsidP="00AF6673">
            <w:pPr>
              <w:pStyle w:val="TAC"/>
              <w:rPr>
                <w:rFonts w:eastAsiaTheme="minorEastAsia"/>
                <w:lang w:val="en-US"/>
              </w:rPr>
            </w:pPr>
            <w:r w:rsidRPr="00207DFB">
              <w:rPr>
                <w:rFonts w:eastAsiaTheme="minorEastAsia"/>
                <w:lang w:val="en-US"/>
              </w:rPr>
              <w:t>CA_n7A-n25A</w:t>
            </w:r>
          </w:p>
          <w:p w14:paraId="0D70B031" w14:textId="77777777" w:rsidR="00E060BF" w:rsidRPr="00207DFB" w:rsidRDefault="00E060BF" w:rsidP="00AF6673">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3723FF19" w14:textId="77777777" w:rsidR="00E060BF" w:rsidRPr="00480423" w:rsidRDefault="00E060BF" w:rsidP="00AF6673">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FE3D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985B0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DE996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295C508" w14:textId="77777777" w:rsidTr="005A0D4C">
        <w:trPr>
          <w:trHeight w:val="29"/>
        </w:trPr>
        <w:tc>
          <w:tcPr>
            <w:tcW w:w="3066" w:type="dxa"/>
            <w:tcBorders>
              <w:top w:val="nil"/>
              <w:left w:val="single" w:sz="4" w:space="0" w:color="auto"/>
              <w:bottom w:val="nil"/>
              <w:right w:val="single" w:sz="4" w:space="0" w:color="auto"/>
            </w:tcBorders>
            <w:vAlign w:val="center"/>
          </w:tcPr>
          <w:p w14:paraId="13D50D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58A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0E26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E07B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FBCA89" w14:textId="77777777" w:rsidR="00E060BF" w:rsidRPr="00480423" w:rsidRDefault="00E060BF" w:rsidP="00AF6673">
            <w:pPr>
              <w:pStyle w:val="TAC"/>
              <w:rPr>
                <w:rFonts w:eastAsiaTheme="minorEastAsia"/>
                <w:lang w:val="en-US" w:eastAsia="zh-CN"/>
              </w:rPr>
            </w:pPr>
          </w:p>
        </w:tc>
      </w:tr>
      <w:tr w:rsidR="00E060BF" w:rsidRPr="00480423" w14:paraId="6C3E8F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4A6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732A4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9E1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BCC1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D4A7385" w14:textId="77777777" w:rsidR="00E060BF" w:rsidRPr="00480423" w:rsidRDefault="00E060BF" w:rsidP="00AF6673">
            <w:pPr>
              <w:pStyle w:val="TAC"/>
              <w:rPr>
                <w:rFonts w:eastAsiaTheme="minorEastAsia"/>
                <w:lang w:val="en-US" w:eastAsia="zh-CN"/>
              </w:rPr>
            </w:pPr>
          </w:p>
        </w:tc>
      </w:tr>
      <w:tr w:rsidR="00E060BF" w:rsidRPr="00480423" w14:paraId="797EBA6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0C82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6084F0F"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7CDE7CA"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7141F53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A6A2298"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BDD7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FCFD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19CDA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E8A06E6" w14:textId="77777777" w:rsidTr="005A0D4C">
        <w:trPr>
          <w:trHeight w:val="29"/>
        </w:trPr>
        <w:tc>
          <w:tcPr>
            <w:tcW w:w="3066" w:type="dxa"/>
            <w:tcBorders>
              <w:top w:val="nil"/>
              <w:left w:val="single" w:sz="4" w:space="0" w:color="auto"/>
              <w:bottom w:val="nil"/>
              <w:right w:val="single" w:sz="4" w:space="0" w:color="auto"/>
            </w:tcBorders>
            <w:vAlign w:val="center"/>
          </w:tcPr>
          <w:p w14:paraId="0DC0DB4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AA0A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4FFF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FBFC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10A9886" w14:textId="77777777" w:rsidR="00E060BF" w:rsidRPr="00480423" w:rsidRDefault="00E060BF" w:rsidP="00AF6673">
            <w:pPr>
              <w:pStyle w:val="TAC"/>
              <w:rPr>
                <w:rFonts w:eastAsiaTheme="minorEastAsia"/>
                <w:lang w:val="en-US" w:eastAsia="zh-CN"/>
              </w:rPr>
            </w:pPr>
          </w:p>
        </w:tc>
      </w:tr>
      <w:tr w:rsidR="00E060BF" w:rsidRPr="00480423" w14:paraId="4650850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37849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E56E7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AAE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A4C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86E6CA" w14:textId="77777777" w:rsidR="00E060BF" w:rsidRPr="00480423" w:rsidRDefault="00E060BF" w:rsidP="00AF6673">
            <w:pPr>
              <w:pStyle w:val="TAC"/>
              <w:rPr>
                <w:rFonts w:eastAsiaTheme="minorEastAsia"/>
                <w:lang w:val="en-US" w:eastAsia="zh-CN"/>
              </w:rPr>
            </w:pPr>
          </w:p>
        </w:tc>
      </w:tr>
      <w:tr w:rsidR="00E060BF" w:rsidRPr="00480423" w14:paraId="635BA2B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0D7A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1228EE3C"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7483908"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38C0BB74"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54E418EC"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9CF0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B0EB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563FA9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B6624E" w14:textId="77777777" w:rsidTr="005A0D4C">
        <w:trPr>
          <w:trHeight w:val="29"/>
        </w:trPr>
        <w:tc>
          <w:tcPr>
            <w:tcW w:w="3066" w:type="dxa"/>
            <w:tcBorders>
              <w:top w:val="nil"/>
              <w:left w:val="single" w:sz="4" w:space="0" w:color="auto"/>
              <w:bottom w:val="nil"/>
              <w:right w:val="single" w:sz="4" w:space="0" w:color="auto"/>
            </w:tcBorders>
            <w:vAlign w:val="center"/>
          </w:tcPr>
          <w:p w14:paraId="4D7D16E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E545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A95E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9C3F0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29DAA9" w14:textId="77777777" w:rsidR="00E060BF" w:rsidRPr="00480423" w:rsidRDefault="00E060BF" w:rsidP="00AF6673">
            <w:pPr>
              <w:pStyle w:val="TAC"/>
              <w:rPr>
                <w:rFonts w:eastAsiaTheme="minorEastAsia"/>
                <w:lang w:val="en-US" w:eastAsia="zh-CN"/>
              </w:rPr>
            </w:pPr>
          </w:p>
        </w:tc>
      </w:tr>
      <w:tr w:rsidR="00E060BF" w:rsidRPr="00480423" w14:paraId="7081DB6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E62D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5F948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0D0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CBB0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4AE6B7" w14:textId="77777777" w:rsidR="00E060BF" w:rsidRPr="00480423" w:rsidRDefault="00E060BF" w:rsidP="00AF6673">
            <w:pPr>
              <w:pStyle w:val="TAC"/>
              <w:rPr>
                <w:rFonts w:eastAsiaTheme="minorEastAsia"/>
                <w:lang w:val="en-US" w:eastAsia="zh-CN"/>
              </w:rPr>
            </w:pPr>
          </w:p>
        </w:tc>
      </w:tr>
      <w:tr w:rsidR="00E060BF" w:rsidRPr="00480423" w14:paraId="72D89E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CC33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74D416F1"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7811457"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7DF5F996"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6074E13B"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F18A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5914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B7356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DD9107" w14:textId="77777777" w:rsidTr="005A0D4C">
        <w:trPr>
          <w:trHeight w:val="29"/>
        </w:trPr>
        <w:tc>
          <w:tcPr>
            <w:tcW w:w="3066" w:type="dxa"/>
            <w:tcBorders>
              <w:top w:val="nil"/>
              <w:left w:val="single" w:sz="4" w:space="0" w:color="auto"/>
              <w:bottom w:val="nil"/>
              <w:right w:val="single" w:sz="4" w:space="0" w:color="auto"/>
            </w:tcBorders>
            <w:vAlign w:val="center"/>
          </w:tcPr>
          <w:p w14:paraId="7B56A6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39591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C75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E19D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96FECD5" w14:textId="77777777" w:rsidR="00E060BF" w:rsidRPr="00480423" w:rsidRDefault="00E060BF" w:rsidP="00AF6673">
            <w:pPr>
              <w:pStyle w:val="TAC"/>
              <w:rPr>
                <w:rFonts w:eastAsiaTheme="minorEastAsia"/>
                <w:lang w:val="en-US" w:eastAsia="zh-CN"/>
              </w:rPr>
            </w:pPr>
          </w:p>
        </w:tc>
      </w:tr>
      <w:tr w:rsidR="00E060BF" w:rsidRPr="00480423" w14:paraId="4C710D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1197E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FC60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0F7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5278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EC89D8" w14:textId="77777777" w:rsidR="00E060BF" w:rsidRPr="00480423" w:rsidRDefault="00E060BF" w:rsidP="00AF6673">
            <w:pPr>
              <w:pStyle w:val="TAC"/>
              <w:rPr>
                <w:rFonts w:eastAsiaTheme="minorEastAsia"/>
                <w:lang w:val="en-US" w:eastAsia="zh-CN"/>
              </w:rPr>
            </w:pPr>
          </w:p>
        </w:tc>
      </w:tr>
      <w:tr w:rsidR="00E060BF" w:rsidRPr="00480423" w14:paraId="1DF1ECD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1116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328909D5"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E4B00E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2E6F680E"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2F7A068"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D15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CBDC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CDD39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77A227" w14:textId="77777777" w:rsidTr="005A0D4C">
        <w:trPr>
          <w:trHeight w:val="29"/>
        </w:trPr>
        <w:tc>
          <w:tcPr>
            <w:tcW w:w="3066" w:type="dxa"/>
            <w:tcBorders>
              <w:top w:val="nil"/>
              <w:left w:val="single" w:sz="4" w:space="0" w:color="auto"/>
              <w:bottom w:val="nil"/>
              <w:right w:val="single" w:sz="4" w:space="0" w:color="auto"/>
            </w:tcBorders>
            <w:vAlign w:val="center"/>
          </w:tcPr>
          <w:p w14:paraId="651885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D850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A6CD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20C3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4E165" w14:textId="77777777" w:rsidR="00E060BF" w:rsidRPr="00480423" w:rsidRDefault="00E060BF" w:rsidP="00AF6673">
            <w:pPr>
              <w:pStyle w:val="TAC"/>
              <w:rPr>
                <w:rFonts w:eastAsiaTheme="minorEastAsia"/>
                <w:lang w:val="en-US" w:eastAsia="zh-CN"/>
              </w:rPr>
            </w:pPr>
          </w:p>
        </w:tc>
      </w:tr>
      <w:tr w:rsidR="00E060BF" w:rsidRPr="00480423" w14:paraId="07A08D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94906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7592C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8C5B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B203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1410D1B" w14:textId="77777777" w:rsidR="00E060BF" w:rsidRPr="00480423" w:rsidRDefault="00E060BF" w:rsidP="00AF6673">
            <w:pPr>
              <w:pStyle w:val="TAC"/>
              <w:rPr>
                <w:rFonts w:eastAsiaTheme="minorEastAsia"/>
                <w:lang w:val="en-US" w:eastAsia="zh-CN"/>
              </w:rPr>
            </w:pPr>
          </w:p>
        </w:tc>
      </w:tr>
      <w:tr w:rsidR="00E060BF" w:rsidRPr="00480423" w14:paraId="4EDC67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5B15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CA_n7(2A)-n25(2A)-n77(2A)</w:t>
            </w:r>
          </w:p>
        </w:tc>
        <w:tc>
          <w:tcPr>
            <w:tcW w:w="2712" w:type="dxa"/>
            <w:tcBorders>
              <w:top w:val="single" w:sz="4" w:space="0" w:color="auto"/>
              <w:left w:val="single" w:sz="4" w:space="0" w:color="auto"/>
              <w:bottom w:val="nil"/>
              <w:right w:val="single" w:sz="4" w:space="0" w:color="auto"/>
            </w:tcBorders>
            <w:vAlign w:val="center"/>
          </w:tcPr>
          <w:p w14:paraId="02621E78"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937A602"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36E847F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81E744B"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601F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47D0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08D7C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C38F62B" w14:textId="77777777" w:rsidTr="005A0D4C">
        <w:trPr>
          <w:trHeight w:val="29"/>
        </w:trPr>
        <w:tc>
          <w:tcPr>
            <w:tcW w:w="3066" w:type="dxa"/>
            <w:tcBorders>
              <w:top w:val="nil"/>
              <w:left w:val="single" w:sz="4" w:space="0" w:color="auto"/>
              <w:bottom w:val="nil"/>
              <w:right w:val="single" w:sz="4" w:space="0" w:color="auto"/>
            </w:tcBorders>
            <w:vAlign w:val="center"/>
          </w:tcPr>
          <w:p w14:paraId="786FC1A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651CD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0FBF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4258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33DFDA8" w14:textId="77777777" w:rsidR="00E060BF" w:rsidRPr="00480423" w:rsidRDefault="00E060BF" w:rsidP="00AF6673">
            <w:pPr>
              <w:pStyle w:val="TAC"/>
              <w:rPr>
                <w:rFonts w:eastAsiaTheme="minorEastAsia"/>
                <w:lang w:val="en-US" w:eastAsia="zh-CN"/>
              </w:rPr>
            </w:pPr>
          </w:p>
        </w:tc>
      </w:tr>
      <w:tr w:rsidR="00E060BF" w:rsidRPr="00480423" w14:paraId="0AC11D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4884D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C44C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8773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9962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81A5C3" w14:textId="77777777" w:rsidR="00E060BF" w:rsidRPr="00480423" w:rsidRDefault="00E060BF" w:rsidP="00AF6673">
            <w:pPr>
              <w:pStyle w:val="TAC"/>
              <w:rPr>
                <w:rFonts w:eastAsiaTheme="minorEastAsia"/>
                <w:lang w:val="en-US" w:eastAsia="zh-CN"/>
              </w:rPr>
            </w:pPr>
          </w:p>
        </w:tc>
      </w:tr>
      <w:tr w:rsidR="00E060BF" w:rsidRPr="00480423" w14:paraId="10AE4C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8290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04E1B58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CA_n7A-n25A</w:t>
            </w:r>
          </w:p>
          <w:p w14:paraId="61FE22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D7FAC7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6087B77"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578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B9A7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F381694" w14:textId="77777777" w:rsidTr="005A0D4C">
        <w:trPr>
          <w:trHeight w:val="29"/>
        </w:trPr>
        <w:tc>
          <w:tcPr>
            <w:tcW w:w="3066" w:type="dxa"/>
            <w:tcBorders>
              <w:top w:val="nil"/>
              <w:left w:val="single" w:sz="4" w:space="0" w:color="auto"/>
              <w:bottom w:val="nil"/>
              <w:right w:val="single" w:sz="4" w:space="0" w:color="auto"/>
            </w:tcBorders>
            <w:vAlign w:val="center"/>
          </w:tcPr>
          <w:p w14:paraId="09BA695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677B4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142B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9A0E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637D1" w14:textId="77777777" w:rsidR="00E060BF" w:rsidRPr="00480423" w:rsidRDefault="00E060BF" w:rsidP="00AF6673">
            <w:pPr>
              <w:pStyle w:val="TAC"/>
              <w:rPr>
                <w:rFonts w:eastAsiaTheme="minorEastAsia"/>
                <w:lang w:val="en-US" w:eastAsia="zh-CN"/>
              </w:rPr>
            </w:pPr>
          </w:p>
        </w:tc>
      </w:tr>
      <w:tr w:rsidR="00E060BF" w:rsidRPr="00480423" w14:paraId="3F619E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C71AD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25C58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BD31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1BEC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E57F512" w14:textId="77777777" w:rsidR="00E060BF" w:rsidRPr="00480423" w:rsidRDefault="00E060BF" w:rsidP="00AF6673">
            <w:pPr>
              <w:pStyle w:val="TAC"/>
              <w:rPr>
                <w:rFonts w:eastAsiaTheme="minorEastAsia"/>
                <w:lang w:val="en-US" w:eastAsia="zh-CN"/>
              </w:rPr>
            </w:pPr>
          </w:p>
        </w:tc>
      </w:tr>
      <w:tr w:rsidR="00E060BF" w:rsidRPr="00480423" w14:paraId="201877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1475FC" w14:textId="77777777" w:rsidR="00E060BF" w:rsidRPr="00480423" w:rsidRDefault="00E060BF" w:rsidP="00AF6673">
            <w:pPr>
              <w:pStyle w:val="TAC"/>
              <w:rPr>
                <w:rFonts w:eastAsiaTheme="minorEastAsia"/>
                <w:lang w:val="en-US"/>
              </w:rPr>
            </w:pPr>
            <w:r w:rsidRPr="00480423">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6EFF0189"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EADF6D"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8A3FC7" w14:textId="77777777" w:rsidR="00E060BF" w:rsidRPr="00480423" w:rsidRDefault="00E060BF" w:rsidP="00AF6673">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ABD6D58"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010AC4E1" w14:textId="77777777" w:rsidTr="005A0D4C">
        <w:trPr>
          <w:trHeight w:val="29"/>
        </w:trPr>
        <w:tc>
          <w:tcPr>
            <w:tcW w:w="3066" w:type="dxa"/>
            <w:tcBorders>
              <w:top w:val="nil"/>
              <w:left w:val="single" w:sz="4" w:space="0" w:color="auto"/>
              <w:bottom w:val="nil"/>
              <w:right w:val="single" w:sz="4" w:space="0" w:color="auto"/>
            </w:tcBorders>
            <w:vAlign w:val="center"/>
          </w:tcPr>
          <w:p w14:paraId="65A77BE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484BD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16C0A"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EA90AD"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D1CE8" w14:textId="77777777" w:rsidR="00E060BF" w:rsidRPr="00480423" w:rsidRDefault="00E060BF" w:rsidP="00AF6673">
            <w:pPr>
              <w:pStyle w:val="TAC"/>
              <w:rPr>
                <w:rFonts w:eastAsiaTheme="minorEastAsia"/>
                <w:lang w:val="en-US" w:eastAsia="zh-CN"/>
              </w:rPr>
            </w:pPr>
          </w:p>
        </w:tc>
      </w:tr>
      <w:tr w:rsidR="00E060BF" w:rsidRPr="00480423" w14:paraId="1BA74C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FA1F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662DD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FA8383"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94234A"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541A9A89" w14:textId="77777777" w:rsidR="00E060BF" w:rsidRPr="00480423" w:rsidRDefault="00E060BF" w:rsidP="00AF6673">
            <w:pPr>
              <w:pStyle w:val="TAC"/>
              <w:rPr>
                <w:rFonts w:eastAsiaTheme="minorEastAsia"/>
                <w:lang w:val="en-US" w:eastAsia="zh-CN"/>
              </w:rPr>
            </w:pPr>
          </w:p>
        </w:tc>
      </w:tr>
      <w:tr w:rsidR="00E060BF" w:rsidRPr="00480423" w14:paraId="4AE18E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34055E" w14:textId="77777777" w:rsidR="00E060BF" w:rsidRPr="00480423" w:rsidRDefault="00E060BF" w:rsidP="00AF6673">
            <w:pPr>
              <w:pStyle w:val="TAC"/>
              <w:rPr>
                <w:rFonts w:eastAsiaTheme="minorEastAsia"/>
                <w:lang w:val="en-US"/>
              </w:rPr>
            </w:pPr>
            <w:r w:rsidRPr="00480423">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72BEE686"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9E9ACB"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A517D0"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8F7DFF"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6BF8DC96" w14:textId="77777777" w:rsidTr="005A0D4C">
        <w:trPr>
          <w:trHeight w:val="29"/>
        </w:trPr>
        <w:tc>
          <w:tcPr>
            <w:tcW w:w="3066" w:type="dxa"/>
            <w:tcBorders>
              <w:top w:val="nil"/>
              <w:left w:val="single" w:sz="4" w:space="0" w:color="auto"/>
              <w:bottom w:val="nil"/>
              <w:right w:val="single" w:sz="4" w:space="0" w:color="auto"/>
            </w:tcBorders>
            <w:vAlign w:val="center"/>
          </w:tcPr>
          <w:p w14:paraId="4A176B5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7F0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6CCD6"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3D136B" w14:textId="77777777" w:rsidR="00E060BF" w:rsidRPr="00480423" w:rsidRDefault="00E060BF" w:rsidP="00AF6673">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651EDC5E" w14:textId="77777777" w:rsidR="00E060BF" w:rsidRPr="00480423" w:rsidRDefault="00E060BF" w:rsidP="00AF6673">
            <w:pPr>
              <w:pStyle w:val="TAC"/>
              <w:rPr>
                <w:rFonts w:eastAsiaTheme="minorEastAsia"/>
                <w:lang w:val="en-US" w:eastAsia="zh-CN"/>
              </w:rPr>
            </w:pPr>
          </w:p>
        </w:tc>
      </w:tr>
      <w:tr w:rsidR="00E060BF" w:rsidRPr="00480423" w14:paraId="3636C3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33498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995EC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670E8"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B641FC"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10E21E3" w14:textId="77777777" w:rsidR="00E060BF" w:rsidRPr="00480423" w:rsidRDefault="00E060BF" w:rsidP="00AF6673">
            <w:pPr>
              <w:pStyle w:val="TAC"/>
              <w:rPr>
                <w:rFonts w:eastAsiaTheme="minorEastAsia"/>
                <w:lang w:val="en-US" w:eastAsia="zh-CN"/>
              </w:rPr>
            </w:pPr>
          </w:p>
        </w:tc>
      </w:tr>
      <w:tr w:rsidR="00E060BF" w:rsidRPr="00480423" w14:paraId="22E5F2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07395B" w14:textId="77777777" w:rsidR="00E060BF" w:rsidRPr="00480423" w:rsidRDefault="00E060BF" w:rsidP="00AF6673">
            <w:pPr>
              <w:pStyle w:val="TAC"/>
              <w:rPr>
                <w:rFonts w:eastAsiaTheme="minorEastAsia"/>
                <w:lang w:val="en-US"/>
              </w:rPr>
            </w:pPr>
            <w:r w:rsidRPr="00480423">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2630453B"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CB4F0"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16201F" w14:textId="77777777" w:rsidR="00E060BF" w:rsidRPr="00480423" w:rsidRDefault="00E060BF" w:rsidP="00AF6673">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5DB234B"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75F0943B" w14:textId="77777777" w:rsidTr="005A0D4C">
        <w:trPr>
          <w:trHeight w:val="29"/>
        </w:trPr>
        <w:tc>
          <w:tcPr>
            <w:tcW w:w="3066" w:type="dxa"/>
            <w:tcBorders>
              <w:top w:val="nil"/>
              <w:left w:val="single" w:sz="4" w:space="0" w:color="auto"/>
              <w:bottom w:val="nil"/>
              <w:right w:val="single" w:sz="4" w:space="0" w:color="auto"/>
            </w:tcBorders>
            <w:vAlign w:val="center"/>
          </w:tcPr>
          <w:p w14:paraId="6AA354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E0B27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2B4597"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197AD6" w14:textId="77777777" w:rsidR="00E060BF" w:rsidRPr="00480423" w:rsidRDefault="00E060BF" w:rsidP="00AF6673">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748A3A6E" w14:textId="77777777" w:rsidR="00E060BF" w:rsidRPr="00480423" w:rsidRDefault="00E060BF" w:rsidP="00AF6673">
            <w:pPr>
              <w:pStyle w:val="TAC"/>
              <w:rPr>
                <w:rFonts w:eastAsiaTheme="minorEastAsia"/>
                <w:lang w:val="en-US" w:eastAsia="zh-CN"/>
              </w:rPr>
            </w:pPr>
          </w:p>
        </w:tc>
      </w:tr>
      <w:tr w:rsidR="00E060BF" w:rsidRPr="00480423" w14:paraId="6FD6AE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388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46AF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712B7"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55D3C5"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BA9E582" w14:textId="77777777" w:rsidR="00E060BF" w:rsidRPr="00480423" w:rsidRDefault="00E060BF" w:rsidP="00AF6673">
            <w:pPr>
              <w:pStyle w:val="TAC"/>
              <w:rPr>
                <w:rFonts w:eastAsiaTheme="minorEastAsia"/>
                <w:lang w:val="en-US" w:eastAsia="zh-CN"/>
              </w:rPr>
            </w:pPr>
          </w:p>
        </w:tc>
      </w:tr>
      <w:tr w:rsidR="00E060BF" w:rsidRPr="00480423" w14:paraId="38A214D5" w14:textId="77777777" w:rsidTr="005A0D4C">
        <w:trPr>
          <w:trHeight w:val="29"/>
        </w:trPr>
        <w:tc>
          <w:tcPr>
            <w:tcW w:w="3066" w:type="dxa"/>
            <w:tcBorders>
              <w:top w:val="nil"/>
              <w:left w:val="single" w:sz="4" w:space="0" w:color="auto"/>
              <w:bottom w:val="nil"/>
              <w:right w:val="single" w:sz="4" w:space="0" w:color="auto"/>
            </w:tcBorders>
            <w:vAlign w:val="center"/>
          </w:tcPr>
          <w:p w14:paraId="19E6C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455DF29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CA_n7A-n25A</w:t>
            </w:r>
          </w:p>
          <w:p w14:paraId="402F586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35E417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0201CC2C"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025CF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B57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F4295B" w14:textId="77777777" w:rsidTr="005A0D4C">
        <w:trPr>
          <w:trHeight w:val="29"/>
        </w:trPr>
        <w:tc>
          <w:tcPr>
            <w:tcW w:w="3066" w:type="dxa"/>
            <w:tcBorders>
              <w:top w:val="nil"/>
              <w:left w:val="single" w:sz="4" w:space="0" w:color="auto"/>
              <w:bottom w:val="nil"/>
              <w:right w:val="single" w:sz="4" w:space="0" w:color="auto"/>
            </w:tcBorders>
            <w:vAlign w:val="center"/>
          </w:tcPr>
          <w:p w14:paraId="3D060C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2674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BFC9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F6336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1FBF21" w14:textId="77777777" w:rsidR="00E060BF" w:rsidRPr="00480423" w:rsidRDefault="00E060BF" w:rsidP="00AF6673">
            <w:pPr>
              <w:pStyle w:val="TAC"/>
              <w:rPr>
                <w:rFonts w:eastAsiaTheme="minorEastAsia"/>
                <w:lang w:val="en-US" w:eastAsia="zh-CN"/>
              </w:rPr>
            </w:pPr>
          </w:p>
        </w:tc>
      </w:tr>
      <w:tr w:rsidR="00E060BF" w:rsidRPr="00480423" w14:paraId="05F6CF6B" w14:textId="77777777" w:rsidTr="005A0D4C">
        <w:trPr>
          <w:trHeight w:val="29"/>
        </w:trPr>
        <w:tc>
          <w:tcPr>
            <w:tcW w:w="3066" w:type="dxa"/>
            <w:tcBorders>
              <w:top w:val="nil"/>
              <w:left w:val="single" w:sz="4" w:space="0" w:color="auto"/>
              <w:bottom w:val="nil"/>
              <w:right w:val="single" w:sz="4" w:space="0" w:color="auto"/>
            </w:tcBorders>
            <w:vAlign w:val="center"/>
          </w:tcPr>
          <w:p w14:paraId="06E3762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37A34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80E6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286B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9BDEB3F" w14:textId="77777777" w:rsidR="00E060BF" w:rsidRPr="00480423" w:rsidRDefault="00E060BF" w:rsidP="00AF6673">
            <w:pPr>
              <w:pStyle w:val="TAC"/>
              <w:rPr>
                <w:rFonts w:eastAsiaTheme="minorEastAsia"/>
                <w:lang w:val="en-US" w:eastAsia="zh-CN"/>
              </w:rPr>
            </w:pPr>
          </w:p>
        </w:tc>
      </w:tr>
      <w:tr w:rsidR="00E060BF" w:rsidRPr="00480423" w14:paraId="7704CEE9" w14:textId="77777777" w:rsidTr="005A0D4C">
        <w:trPr>
          <w:trHeight w:val="29"/>
        </w:trPr>
        <w:tc>
          <w:tcPr>
            <w:tcW w:w="3066" w:type="dxa"/>
            <w:tcBorders>
              <w:top w:val="nil"/>
              <w:left w:val="single" w:sz="4" w:space="0" w:color="auto"/>
              <w:bottom w:val="nil"/>
              <w:right w:val="single" w:sz="4" w:space="0" w:color="auto"/>
            </w:tcBorders>
            <w:vAlign w:val="center"/>
          </w:tcPr>
          <w:p w14:paraId="687FF5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F3F0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44602"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DE80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BF6D2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8533CC8" w14:textId="77777777" w:rsidTr="005A0D4C">
        <w:trPr>
          <w:trHeight w:val="29"/>
        </w:trPr>
        <w:tc>
          <w:tcPr>
            <w:tcW w:w="3066" w:type="dxa"/>
            <w:tcBorders>
              <w:top w:val="nil"/>
              <w:left w:val="single" w:sz="4" w:space="0" w:color="auto"/>
              <w:bottom w:val="nil"/>
              <w:right w:val="single" w:sz="4" w:space="0" w:color="auto"/>
            </w:tcBorders>
            <w:vAlign w:val="center"/>
          </w:tcPr>
          <w:p w14:paraId="0E82C4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7105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BE6E1"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D4FB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BFC0C6" w14:textId="77777777" w:rsidR="00E060BF" w:rsidRPr="00480423" w:rsidRDefault="00E060BF" w:rsidP="00AF6673">
            <w:pPr>
              <w:pStyle w:val="TAC"/>
              <w:rPr>
                <w:rFonts w:eastAsiaTheme="minorEastAsia"/>
                <w:lang w:val="en-US" w:eastAsia="zh-CN"/>
              </w:rPr>
            </w:pPr>
          </w:p>
        </w:tc>
      </w:tr>
      <w:tr w:rsidR="00E060BF" w:rsidRPr="00480423" w14:paraId="3E43D6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4F7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B222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8E8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1D93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AA6DB9D" w14:textId="77777777" w:rsidR="00E060BF" w:rsidRPr="00480423" w:rsidRDefault="00E060BF" w:rsidP="00AF6673">
            <w:pPr>
              <w:pStyle w:val="TAC"/>
              <w:rPr>
                <w:rFonts w:eastAsiaTheme="minorEastAsia"/>
                <w:lang w:val="en-US" w:eastAsia="zh-CN"/>
              </w:rPr>
            </w:pPr>
          </w:p>
        </w:tc>
      </w:tr>
      <w:tr w:rsidR="00E060BF" w:rsidRPr="00480423" w14:paraId="2ED93F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796289" w14:textId="77777777" w:rsidR="00E060BF" w:rsidRPr="00480423" w:rsidRDefault="00E060BF" w:rsidP="00AF6673">
            <w:pPr>
              <w:pStyle w:val="TAC"/>
              <w:rPr>
                <w:rFonts w:eastAsiaTheme="minorEastAsia"/>
                <w:lang w:val="en-US" w:eastAsia="zh-CN"/>
              </w:rPr>
            </w:pPr>
            <w:r w:rsidRPr="00480423">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0AC5F95D"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FC2539"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2CDDA3"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73F9F91"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064823A4" w14:textId="77777777" w:rsidTr="005A0D4C">
        <w:trPr>
          <w:trHeight w:val="29"/>
        </w:trPr>
        <w:tc>
          <w:tcPr>
            <w:tcW w:w="3066" w:type="dxa"/>
            <w:tcBorders>
              <w:top w:val="nil"/>
              <w:left w:val="single" w:sz="4" w:space="0" w:color="auto"/>
              <w:bottom w:val="nil"/>
              <w:right w:val="single" w:sz="4" w:space="0" w:color="auto"/>
            </w:tcBorders>
            <w:vAlign w:val="center"/>
          </w:tcPr>
          <w:p w14:paraId="5F789D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4D5D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CB182"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32B399"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20D997" w14:textId="77777777" w:rsidR="00E060BF" w:rsidRPr="00480423" w:rsidRDefault="00E060BF" w:rsidP="00AF6673">
            <w:pPr>
              <w:pStyle w:val="TAC"/>
              <w:rPr>
                <w:rFonts w:eastAsiaTheme="minorEastAsia"/>
                <w:lang w:val="en-US"/>
              </w:rPr>
            </w:pPr>
          </w:p>
        </w:tc>
      </w:tr>
      <w:tr w:rsidR="00E060BF" w:rsidRPr="00480423" w14:paraId="157415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8BFD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8451E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47A2D9"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F500D"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EEC7CE" w14:textId="77777777" w:rsidR="00E060BF" w:rsidRPr="00480423" w:rsidRDefault="00E060BF" w:rsidP="00AF6673">
            <w:pPr>
              <w:pStyle w:val="TAC"/>
              <w:rPr>
                <w:rFonts w:eastAsiaTheme="minorEastAsia"/>
                <w:lang w:val="en-US"/>
              </w:rPr>
            </w:pPr>
          </w:p>
        </w:tc>
      </w:tr>
      <w:tr w:rsidR="00E060BF" w:rsidRPr="00480423" w14:paraId="25A299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175763A" w14:textId="77777777" w:rsidR="00E060BF" w:rsidRPr="00480423" w:rsidRDefault="00E060BF" w:rsidP="00AF6673">
            <w:pPr>
              <w:pStyle w:val="TAC"/>
              <w:rPr>
                <w:rFonts w:eastAsiaTheme="minorEastAsia"/>
                <w:lang w:val="en-US" w:eastAsia="zh-CN"/>
              </w:rPr>
            </w:pPr>
            <w:r w:rsidRPr="00480423">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3245423F"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0B470D"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B1813C"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B7A786"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3389163C" w14:textId="77777777" w:rsidTr="005A0D4C">
        <w:trPr>
          <w:trHeight w:val="29"/>
        </w:trPr>
        <w:tc>
          <w:tcPr>
            <w:tcW w:w="3066" w:type="dxa"/>
            <w:tcBorders>
              <w:top w:val="nil"/>
              <w:left w:val="single" w:sz="4" w:space="0" w:color="auto"/>
              <w:bottom w:val="nil"/>
              <w:right w:val="single" w:sz="4" w:space="0" w:color="auto"/>
            </w:tcBorders>
            <w:vAlign w:val="center"/>
          </w:tcPr>
          <w:p w14:paraId="69E854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11474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92332"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F82748"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3B07C122" w14:textId="77777777" w:rsidR="00E060BF" w:rsidRPr="00480423" w:rsidRDefault="00E060BF" w:rsidP="00AF6673">
            <w:pPr>
              <w:pStyle w:val="TAC"/>
              <w:rPr>
                <w:rFonts w:eastAsiaTheme="minorEastAsia"/>
                <w:lang w:val="en-US"/>
              </w:rPr>
            </w:pPr>
          </w:p>
        </w:tc>
      </w:tr>
      <w:tr w:rsidR="00E060BF" w:rsidRPr="00480423" w14:paraId="32A3C2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26D0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1289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1429D"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058163"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44192A7" w14:textId="77777777" w:rsidR="00E060BF" w:rsidRPr="00480423" w:rsidRDefault="00E060BF" w:rsidP="00AF6673">
            <w:pPr>
              <w:pStyle w:val="TAC"/>
              <w:rPr>
                <w:rFonts w:eastAsiaTheme="minorEastAsia"/>
                <w:lang w:val="en-US"/>
              </w:rPr>
            </w:pPr>
          </w:p>
        </w:tc>
      </w:tr>
      <w:tr w:rsidR="00E060BF" w:rsidRPr="00480423" w14:paraId="018AFC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67416" w14:textId="77777777" w:rsidR="00E060BF" w:rsidRPr="00480423" w:rsidRDefault="00E060BF" w:rsidP="00AF6673">
            <w:pPr>
              <w:pStyle w:val="TAC"/>
              <w:rPr>
                <w:rFonts w:eastAsiaTheme="minorEastAsia"/>
                <w:lang w:val="en-US" w:eastAsia="zh-CN"/>
              </w:rPr>
            </w:pPr>
            <w:r w:rsidRPr="00480423">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28805B71"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40C3A8"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9EFA6B"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37F9B469"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4D8D65D1" w14:textId="77777777" w:rsidTr="005A0D4C">
        <w:trPr>
          <w:trHeight w:val="29"/>
        </w:trPr>
        <w:tc>
          <w:tcPr>
            <w:tcW w:w="3066" w:type="dxa"/>
            <w:tcBorders>
              <w:top w:val="nil"/>
              <w:left w:val="single" w:sz="4" w:space="0" w:color="auto"/>
              <w:bottom w:val="nil"/>
              <w:right w:val="single" w:sz="4" w:space="0" w:color="auto"/>
            </w:tcBorders>
            <w:vAlign w:val="center"/>
          </w:tcPr>
          <w:p w14:paraId="4BFE26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CB2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2BF46"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10AA15"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6C59D6AC" w14:textId="77777777" w:rsidR="00E060BF" w:rsidRPr="00480423" w:rsidRDefault="00E060BF" w:rsidP="00AF6673">
            <w:pPr>
              <w:pStyle w:val="TAC"/>
              <w:rPr>
                <w:rFonts w:eastAsiaTheme="minorEastAsia"/>
                <w:lang w:val="en-US"/>
              </w:rPr>
            </w:pPr>
          </w:p>
        </w:tc>
      </w:tr>
      <w:tr w:rsidR="00E060BF" w:rsidRPr="00480423" w14:paraId="1CE500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87DA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81F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FA964"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B22690"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87E35DB" w14:textId="77777777" w:rsidR="00E060BF" w:rsidRPr="00480423" w:rsidRDefault="00E060BF" w:rsidP="00AF6673">
            <w:pPr>
              <w:pStyle w:val="TAC"/>
              <w:rPr>
                <w:rFonts w:eastAsiaTheme="minorEastAsia"/>
                <w:lang w:val="en-US"/>
              </w:rPr>
            </w:pPr>
          </w:p>
        </w:tc>
      </w:tr>
      <w:tr w:rsidR="00E060BF" w:rsidRPr="00480423" w14:paraId="2B6BDD7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58D3D5" w14:textId="77777777" w:rsidR="00E060BF" w:rsidRPr="00480423" w:rsidRDefault="00E060BF" w:rsidP="00AF6673">
            <w:pPr>
              <w:pStyle w:val="TAC"/>
              <w:rPr>
                <w:rFonts w:eastAsiaTheme="minorEastAsia"/>
                <w:lang w:val="en-US" w:eastAsia="zh-CN"/>
              </w:rPr>
            </w:pPr>
            <w:r w:rsidRPr="00480423">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22C34F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39BD445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CF2F560"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FBC39D0" w14:textId="77777777" w:rsidR="00E060BF" w:rsidRPr="00480423" w:rsidRDefault="00E060BF" w:rsidP="00AF6673">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02EDE0" w14:textId="77777777" w:rsidR="00E060BF" w:rsidRPr="00480423" w:rsidRDefault="00E060BF" w:rsidP="00AF6673">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26C9A64" w14:textId="77777777" w:rsidR="00E060BF" w:rsidRPr="00480423" w:rsidRDefault="00E060BF" w:rsidP="00AF6673">
            <w:pPr>
              <w:pStyle w:val="TAC"/>
              <w:rPr>
                <w:rFonts w:eastAsiaTheme="minorEastAsia"/>
                <w:lang w:val="en-US"/>
              </w:rPr>
            </w:pPr>
            <w:r w:rsidRPr="00480423">
              <w:rPr>
                <w:rFonts w:eastAsiaTheme="minorEastAsia" w:hint="eastAsia"/>
                <w:szCs w:val="18"/>
                <w:lang w:val="en-US" w:eastAsia="zh-CN"/>
              </w:rPr>
              <w:t>0</w:t>
            </w:r>
          </w:p>
        </w:tc>
      </w:tr>
      <w:tr w:rsidR="00E060BF" w:rsidRPr="00480423" w14:paraId="4958B076" w14:textId="77777777" w:rsidTr="005A0D4C">
        <w:trPr>
          <w:trHeight w:val="29"/>
        </w:trPr>
        <w:tc>
          <w:tcPr>
            <w:tcW w:w="3066" w:type="dxa"/>
            <w:tcBorders>
              <w:top w:val="nil"/>
              <w:left w:val="single" w:sz="4" w:space="0" w:color="auto"/>
              <w:bottom w:val="nil"/>
              <w:right w:val="single" w:sz="4" w:space="0" w:color="auto"/>
            </w:tcBorders>
            <w:vAlign w:val="center"/>
          </w:tcPr>
          <w:p w14:paraId="641B46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6EEE9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C3B607" w14:textId="77777777" w:rsidR="00E060BF" w:rsidRPr="00480423" w:rsidRDefault="00E060BF" w:rsidP="00AF6673">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2AF398" w14:textId="77777777" w:rsidR="00E060BF" w:rsidRPr="00480423" w:rsidRDefault="00E060BF" w:rsidP="00AF6673">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0123F" w14:textId="77777777" w:rsidR="00E060BF" w:rsidRPr="00480423" w:rsidRDefault="00E060BF" w:rsidP="00AF6673">
            <w:pPr>
              <w:pStyle w:val="TAC"/>
              <w:rPr>
                <w:rFonts w:eastAsiaTheme="minorEastAsia"/>
                <w:lang w:val="en-US"/>
              </w:rPr>
            </w:pPr>
          </w:p>
        </w:tc>
      </w:tr>
      <w:tr w:rsidR="00E060BF" w:rsidRPr="00480423" w14:paraId="01DE5B1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7673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6BD4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8DD4E" w14:textId="77777777" w:rsidR="00E060BF" w:rsidRPr="00480423" w:rsidRDefault="00E060BF" w:rsidP="00AF6673">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AEEB3B" w14:textId="77777777" w:rsidR="00E060BF" w:rsidRPr="00480423" w:rsidRDefault="00E060BF" w:rsidP="00AF6673">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82ED81" w14:textId="77777777" w:rsidR="00E060BF" w:rsidRPr="00480423" w:rsidRDefault="00E060BF" w:rsidP="00AF6673">
            <w:pPr>
              <w:pStyle w:val="TAC"/>
              <w:rPr>
                <w:rFonts w:eastAsiaTheme="minorEastAsia"/>
                <w:lang w:val="en-US"/>
              </w:rPr>
            </w:pPr>
          </w:p>
        </w:tc>
      </w:tr>
      <w:tr w:rsidR="00E060BF" w:rsidRPr="00480423" w14:paraId="4356F936" w14:textId="77777777" w:rsidTr="005A0D4C">
        <w:trPr>
          <w:trHeight w:val="29"/>
        </w:trPr>
        <w:tc>
          <w:tcPr>
            <w:tcW w:w="3066" w:type="dxa"/>
            <w:tcBorders>
              <w:top w:val="single" w:sz="4" w:space="0" w:color="auto"/>
              <w:left w:val="single" w:sz="4" w:space="0" w:color="auto"/>
              <w:bottom w:val="nil"/>
              <w:right w:val="single" w:sz="4" w:space="0" w:color="auto"/>
            </w:tcBorders>
          </w:tcPr>
          <w:p w14:paraId="4A5A1491" w14:textId="77777777" w:rsidR="00E060BF" w:rsidRPr="00480423" w:rsidRDefault="00E060BF" w:rsidP="00AF6673">
            <w:pPr>
              <w:pStyle w:val="TAC"/>
              <w:rPr>
                <w:rFonts w:eastAsiaTheme="minorEastAsia"/>
              </w:rPr>
            </w:pPr>
            <w:r w:rsidRPr="00480423">
              <w:rPr>
                <w:rFonts w:eastAsiaTheme="minorEastAsia"/>
              </w:rPr>
              <w:lastRenderedPageBreak/>
              <w:t>CA_n7A-n26A-n78(2A)</w:t>
            </w:r>
          </w:p>
        </w:tc>
        <w:tc>
          <w:tcPr>
            <w:tcW w:w="2712" w:type="dxa"/>
            <w:tcBorders>
              <w:top w:val="single" w:sz="4" w:space="0" w:color="auto"/>
              <w:left w:val="single" w:sz="4" w:space="0" w:color="auto"/>
              <w:bottom w:val="nil"/>
              <w:right w:val="single" w:sz="4" w:space="0" w:color="auto"/>
            </w:tcBorders>
            <w:vAlign w:val="center"/>
          </w:tcPr>
          <w:p w14:paraId="7CD3DEE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671A7DA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E52A1A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10F397"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5DB30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31A934A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77A7A581" w14:textId="77777777" w:rsidTr="005A0D4C">
        <w:trPr>
          <w:trHeight w:val="29"/>
        </w:trPr>
        <w:tc>
          <w:tcPr>
            <w:tcW w:w="3066" w:type="dxa"/>
            <w:tcBorders>
              <w:top w:val="nil"/>
              <w:left w:val="single" w:sz="4" w:space="0" w:color="auto"/>
              <w:bottom w:val="nil"/>
              <w:right w:val="single" w:sz="4" w:space="0" w:color="auto"/>
            </w:tcBorders>
          </w:tcPr>
          <w:p w14:paraId="7AA36C13"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A75FE7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0659D"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93702F7" w14:textId="77777777" w:rsidR="00E060BF" w:rsidRPr="00480423" w:rsidRDefault="00E060BF" w:rsidP="00AF6673">
            <w:pPr>
              <w:pStyle w:val="TAC"/>
              <w:rPr>
                <w:rFonts w:cs="Arial"/>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E7989C8" w14:textId="77777777" w:rsidR="00E060BF" w:rsidRPr="00480423" w:rsidRDefault="00E060BF" w:rsidP="00AF6673">
            <w:pPr>
              <w:pStyle w:val="TAC"/>
              <w:rPr>
                <w:rFonts w:eastAsiaTheme="minorEastAsia"/>
                <w:szCs w:val="18"/>
                <w:lang w:val="en-US" w:eastAsia="zh-CN"/>
              </w:rPr>
            </w:pPr>
          </w:p>
        </w:tc>
      </w:tr>
      <w:tr w:rsidR="00E060BF" w:rsidRPr="00480423" w14:paraId="6158881A" w14:textId="77777777" w:rsidTr="005A0D4C">
        <w:trPr>
          <w:trHeight w:val="29"/>
        </w:trPr>
        <w:tc>
          <w:tcPr>
            <w:tcW w:w="3066" w:type="dxa"/>
            <w:tcBorders>
              <w:top w:val="nil"/>
              <w:left w:val="single" w:sz="4" w:space="0" w:color="auto"/>
              <w:bottom w:val="single" w:sz="4" w:space="0" w:color="auto"/>
              <w:right w:val="single" w:sz="4" w:space="0" w:color="auto"/>
            </w:tcBorders>
          </w:tcPr>
          <w:p w14:paraId="75853C9F"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3739C3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CDEF1"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41B226"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25C132D" w14:textId="77777777" w:rsidR="00E060BF" w:rsidRPr="00480423" w:rsidRDefault="00E060BF" w:rsidP="00AF6673">
            <w:pPr>
              <w:pStyle w:val="TAC"/>
              <w:rPr>
                <w:rFonts w:eastAsiaTheme="minorEastAsia"/>
                <w:szCs w:val="18"/>
                <w:lang w:val="en-US" w:eastAsia="zh-CN"/>
              </w:rPr>
            </w:pPr>
          </w:p>
        </w:tc>
      </w:tr>
      <w:tr w:rsidR="00E060BF" w:rsidRPr="00480423" w14:paraId="337AB3F6" w14:textId="77777777" w:rsidTr="005A0D4C">
        <w:trPr>
          <w:trHeight w:val="29"/>
        </w:trPr>
        <w:tc>
          <w:tcPr>
            <w:tcW w:w="3066" w:type="dxa"/>
            <w:tcBorders>
              <w:top w:val="single" w:sz="4" w:space="0" w:color="auto"/>
              <w:left w:val="single" w:sz="4" w:space="0" w:color="auto"/>
              <w:bottom w:val="nil"/>
              <w:right w:val="single" w:sz="4" w:space="0" w:color="auto"/>
            </w:tcBorders>
          </w:tcPr>
          <w:p w14:paraId="1C6A36B9" w14:textId="77777777" w:rsidR="00E060BF" w:rsidRPr="00480423" w:rsidRDefault="00E060BF" w:rsidP="00AF6673">
            <w:pPr>
              <w:pStyle w:val="TAC"/>
              <w:rPr>
                <w:rFonts w:eastAsiaTheme="minorEastAsia"/>
              </w:rPr>
            </w:pPr>
            <w:r w:rsidRPr="00480423">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31C2128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7D4E7FA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78491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DA0E75"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69860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E48A1F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15E9F8C6" w14:textId="77777777" w:rsidTr="005A0D4C">
        <w:trPr>
          <w:trHeight w:val="29"/>
        </w:trPr>
        <w:tc>
          <w:tcPr>
            <w:tcW w:w="3066" w:type="dxa"/>
            <w:tcBorders>
              <w:top w:val="nil"/>
              <w:left w:val="single" w:sz="4" w:space="0" w:color="auto"/>
              <w:bottom w:val="nil"/>
              <w:right w:val="single" w:sz="4" w:space="0" w:color="auto"/>
            </w:tcBorders>
          </w:tcPr>
          <w:p w14:paraId="0556AA6E"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8D4EB1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AD25A"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074A51C"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5EED18D" w14:textId="77777777" w:rsidR="00E060BF" w:rsidRPr="00480423" w:rsidRDefault="00E060BF" w:rsidP="00AF6673">
            <w:pPr>
              <w:pStyle w:val="TAC"/>
              <w:rPr>
                <w:rFonts w:eastAsiaTheme="minorEastAsia"/>
                <w:szCs w:val="18"/>
                <w:lang w:val="en-US" w:eastAsia="zh-CN"/>
              </w:rPr>
            </w:pPr>
          </w:p>
        </w:tc>
      </w:tr>
      <w:tr w:rsidR="00E060BF" w:rsidRPr="00480423" w14:paraId="639B1453" w14:textId="77777777" w:rsidTr="005A0D4C">
        <w:trPr>
          <w:trHeight w:val="29"/>
        </w:trPr>
        <w:tc>
          <w:tcPr>
            <w:tcW w:w="3066" w:type="dxa"/>
            <w:tcBorders>
              <w:top w:val="nil"/>
              <w:left w:val="single" w:sz="4" w:space="0" w:color="auto"/>
              <w:bottom w:val="single" w:sz="4" w:space="0" w:color="auto"/>
              <w:right w:val="single" w:sz="4" w:space="0" w:color="auto"/>
            </w:tcBorders>
          </w:tcPr>
          <w:p w14:paraId="4BF982A5"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E15CF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52121"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C4CF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47D3F4" w14:textId="77777777" w:rsidR="00E060BF" w:rsidRPr="00480423" w:rsidRDefault="00E060BF" w:rsidP="00AF6673">
            <w:pPr>
              <w:pStyle w:val="TAC"/>
              <w:rPr>
                <w:rFonts w:eastAsiaTheme="minorEastAsia"/>
                <w:szCs w:val="18"/>
                <w:lang w:val="en-US" w:eastAsia="zh-CN"/>
              </w:rPr>
            </w:pPr>
          </w:p>
        </w:tc>
      </w:tr>
      <w:tr w:rsidR="00E060BF" w:rsidRPr="00480423" w14:paraId="7FDDA718" w14:textId="77777777" w:rsidTr="005A0D4C">
        <w:trPr>
          <w:trHeight w:val="29"/>
        </w:trPr>
        <w:tc>
          <w:tcPr>
            <w:tcW w:w="3066" w:type="dxa"/>
            <w:tcBorders>
              <w:top w:val="single" w:sz="4" w:space="0" w:color="auto"/>
              <w:left w:val="single" w:sz="4" w:space="0" w:color="auto"/>
              <w:bottom w:val="nil"/>
              <w:right w:val="single" w:sz="4" w:space="0" w:color="auto"/>
            </w:tcBorders>
          </w:tcPr>
          <w:p w14:paraId="4F67A871" w14:textId="77777777" w:rsidR="00E060BF" w:rsidRPr="00480423" w:rsidRDefault="00E060BF" w:rsidP="00AF6673">
            <w:pPr>
              <w:pStyle w:val="TAC"/>
              <w:rPr>
                <w:rFonts w:eastAsiaTheme="minorEastAsia"/>
              </w:rPr>
            </w:pPr>
            <w:r w:rsidRPr="00480423">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56B5CD4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179192B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6B6092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0896652"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273320"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4E13C9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141F311E" w14:textId="77777777" w:rsidTr="005A0D4C">
        <w:trPr>
          <w:trHeight w:val="29"/>
        </w:trPr>
        <w:tc>
          <w:tcPr>
            <w:tcW w:w="3066" w:type="dxa"/>
            <w:tcBorders>
              <w:top w:val="nil"/>
              <w:left w:val="single" w:sz="4" w:space="0" w:color="auto"/>
              <w:bottom w:val="nil"/>
              <w:right w:val="single" w:sz="4" w:space="0" w:color="auto"/>
            </w:tcBorders>
            <w:vAlign w:val="center"/>
          </w:tcPr>
          <w:p w14:paraId="75603FDF"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87F4D7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BA706"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D34E06"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E650289" w14:textId="77777777" w:rsidR="00E060BF" w:rsidRPr="00480423" w:rsidRDefault="00E060BF" w:rsidP="00AF6673">
            <w:pPr>
              <w:pStyle w:val="TAC"/>
              <w:rPr>
                <w:rFonts w:eastAsiaTheme="minorEastAsia"/>
                <w:szCs w:val="18"/>
                <w:lang w:val="en-US" w:eastAsia="zh-CN"/>
              </w:rPr>
            </w:pPr>
          </w:p>
        </w:tc>
      </w:tr>
      <w:tr w:rsidR="00E060BF" w:rsidRPr="00480423" w14:paraId="0D9AE6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ABFC3B"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5FF81CF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C8FD7"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A70FF5"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11C1693" w14:textId="77777777" w:rsidR="00E060BF" w:rsidRPr="00480423" w:rsidRDefault="00E060BF" w:rsidP="00AF6673">
            <w:pPr>
              <w:pStyle w:val="TAC"/>
              <w:rPr>
                <w:rFonts w:eastAsiaTheme="minorEastAsia"/>
                <w:szCs w:val="18"/>
                <w:lang w:val="en-US" w:eastAsia="zh-CN"/>
              </w:rPr>
            </w:pPr>
          </w:p>
        </w:tc>
      </w:tr>
      <w:tr w:rsidR="00E060BF" w:rsidRPr="00480423" w14:paraId="447822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957223" w14:textId="77777777" w:rsidR="00E060BF" w:rsidRPr="00480423" w:rsidRDefault="00E060BF" w:rsidP="00AF6673">
            <w:pPr>
              <w:pStyle w:val="TAC"/>
              <w:rPr>
                <w:rFonts w:eastAsiaTheme="minorEastAsia"/>
                <w:lang w:val="en-US" w:eastAsia="zh-CN"/>
              </w:rPr>
            </w:pPr>
            <w:r w:rsidRPr="00480423">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224861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DD1AC4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FCB7A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p w14:paraId="3C2A8EF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7BB04FA" w14:textId="77777777" w:rsidR="00E060BF" w:rsidRPr="00480423" w:rsidRDefault="00E060BF" w:rsidP="00AF6673">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BAB898" w14:textId="77777777" w:rsidR="00E060BF" w:rsidRPr="00480423" w:rsidRDefault="00E060BF" w:rsidP="00AF6673">
            <w:pPr>
              <w:pStyle w:val="TAC"/>
              <w:rPr>
                <w:lang w:val="en-US" w:eastAsia="zh-CN" w:bidi="ar"/>
              </w:rPr>
            </w:pPr>
            <w:r w:rsidRPr="00480423">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2488DE3" w14:textId="77777777" w:rsidR="00E060BF" w:rsidRPr="00480423" w:rsidRDefault="00E060BF" w:rsidP="00AF6673">
            <w:pPr>
              <w:pStyle w:val="TAC"/>
              <w:rPr>
                <w:rFonts w:eastAsiaTheme="minorEastAsia"/>
                <w:lang w:val="en-US"/>
              </w:rPr>
            </w:pPr>
            <w:r w:rsidRPr="00480423">
              <w:rPr>
                <w:rFonts w:eastAsiaTheme="minorEastAsia" w:hint="eastAsia"/>
                <w:szCs w:val="18"/>
                <w:lang w:val="en-US" w:eastAsia="zh-CN"/>
              </w:rPr>
              <w:t>0</w:t>
            </w:r>
          </w:p>
        </w:tc>
      </w:tr>
      <w:tr w:rsidR="00E060BF" w:rsidRPr="00480423" w14:paraId="63D8456A" w14:textId="77777777" w:rsidTr="005A0D4C">
        <w:trPr>
          <w:trHeight w:val="29"/>
        </w:trPr>
        <w:tc>
          <w:tcPr>
            <w:tcW w:w="3066" w:type="dxa"/>
            <w:tcBorders>
              <w:top w:val="nil"/>
              <w:left w:val="single" w:sz="4" w:space="0" w:color="auto"/>
              <w:bottom w:val="nil"/>
              <w:right w:val="single" w:sz="4" w:space="0" w:color="auto"/>
            </w:tcBorders>
            <w:vAlign w:val="center"/>
          </w:tcPr>
          <w:p w14:paraId="4FC68A2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DD32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A5DBA" w14:textId="77777777" w:rsidR="00E060BF" w:rsidRPr="00480423" w:rsidRDefault="00E060BF" w:rsidP="00AF6673">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03A8B41" w14:textId="77777777" w:rsidR="00E060BF" w:rsidRPr="00480423" w:rsidRDefault="00E060BF" w:rsidP="00AF6673">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0FCF88E" w14:textId="77777777" w:rsidR="00E060BF" w:rsidRPr="00480423" w:rsidRDefault="00E060BF" w:rsidP="00AF6673">
            <w:pPr>
              <w:pStyle w:val="TAC"/>
              <w:rPr>
                <w:rFonts w:eastAsiaTheme="minorEastAsia"/>
                <w:lang w:val="en-US"/>
              </w:rPr>
            </w:pPr>
          </w:p>
        </w:tc>
      </w:tr>
      <w:tr w:rsidR="00E060BF" w:rsidRPr="00480423" w14:paraId="0930CA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EBD5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C32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C0E40" w14:textId="77777777" w:rsidR="00E060BF" w:rsidRPr="00480423" w:rsidRDefault="00E060BF" w:rsidP="00AF6673">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DBAD87" w14:textId="77777777" w:rsidR="00E060BF" w:rsidRPr="00480423" w:rsidRDefault="00E060BF" w:rsidP="00AF6673">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9CECAE" w14:textId="77777777" w:rsidR="00E060BF" w:rsidRPr="00480423" w:rsidRDefault="00E060BF" w:rsidP="00AF6673">
            <w:pPr>
              <w:pStyle w:val="TAC"/>
              <w:rPr>
                <w:rFonts w:eastAsiaTheme="minorEastAsia"/>
                <w:lang w:val="en-US"/>
              </w:rPr>
            </w:pPr>
          </w:p>
        </w:tc>
      </w:tr>
      <w:tr w:rsidR="00E060BF" w:rsidRPr="00480423" w14:paraId="5E829E07" w14:textId="77777777" w:rsidTr="005A0D4C">
        <w:trPr>
          <w:trHeight w:val="29"/>
        </w:trPr>
        <w:tc>
          <w:tcPr>
            <w:tcW w:w="3066" w:type="dxa"/>
            <w:tcBorders>
              <w:top w:val="single" w:sz="4" w:space="0" w:color="auto"/>
              <w:left w:val="single" w:sz="4" w:space="0" w:color="auto"/>
              <w:bottom w:val="nil"/>
              <w:right w:val="single" w:sz="4" w:space="0" w:color="auto"/>
            </w:tcBorders>
          </w:tcPr>
          <w:p w14:paraId="2FE28F38" w14:textId="77777777" w:rsidR="00E060BF" w:rsidRPr="00480423" w:rsidRDefault="00E060BF" w:rsidP="00AF6673">
            <w:pPr>
              <w:pStyle w:val="TAC"/>
              <w:rPr>
                <w:rFonts w:eastAsiaTheme="minorEastAsia"/>
                <w:lang w:eastAsia="zh-CN"/>
              </w:rPr>
            </w:pPr>
            <w:r w:rsidRPr="00480423">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219D2D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25E7D0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926992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CA_n7B</w:t>
            </w:r>
          </w:p>
          <w:p w14:paraId="68CD8F9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10A25F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603319"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E953E45"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62D2319F" w14:textId="77777777" w:rsidTr="005A0D4C">
        <w:trPr>
          <w:trHeight w:val="29"/>
        </w:trPr>
        <w:tc>
          <w:tcPr>
            <w:tcW w:w="3066" w:type="dxa"/>
            <w:tcBorders>
              <w:top w:val="nil"/>
              <w:left w:val="single" w:sz="4" w:space="0" w:color="auto"/>
              <w:bottom w:val="nil"/>
              <w:right w:val="single" w:sz="4" w:space="0" w:color="auto"/>
            </w:tcBorders>
          </w:tcPr>
          <w:p w14:paraId="53F55EE3"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7461D55"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00AD1"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0BAB99"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FC2E4D9" w14:textId="77777777" w:rsidR="00E060BF" w:rsidRPr="00480423" w:rsidRDefault="00E060BF" w:rsidP="00AF6673">
            <w:pPr>
              <w:pStyle w:val="TAC"/>
              <w:rPr>
                <w:rFonts w:eastAsiaTheme="minorEastAsia"/>
                <w:lang w:eastAsia="zh-CN"/>
              </w:rPr>
            </w:pPr>
          </w:p>
        </w:tc>
      </w:tr>
      <w:tr w:rsidR="00E060BF" w:rsidRPr="00480423" w14:paraId="43BF38E1" w14:textId="77777777" w:rsidTr="005A0D4C">
        <w:trPr>
          <w:trHeight w:val="29"/>
        </w:trPr>
        <w:tc>
          <w:tcPr>
            <w:tcW w:w="3066" w:type="dxa"/>
            <w:tcBorders>
              <w:top w:val="nil"/>
              <w:left w:val="single" w:sz="4" w:space="0" w:color="auto"/>
              <w:bottom w:val="single" w:sz="4" w:space="0" w:color="auto"/>
              <w:right w:val="single" w:sz="4" w:space="0" w:color="auto"/>
            </w:tcBorders>
          </w:tcPr>
          <w:p w14:paraId="34C683F8"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EC1877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6361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0719F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E7B858C" w14:textId="77777777" w:rsidR="00E060BF" w:rsidRPr="00480423" w:rsidRDefault="00E060BF" w:rsidP="00AF6673">
            <w:pPr>
              <w:pStyle w:val="TAC"/>
              <w:rPr>
                <w:rFonts w:eastAsiaTheme="minorEastAsia"/>
                <w:lang w:eastAsia="zh-CN"/>
              </w:rPr>
            </w:pPr>
          </w:p>
        </w:tc>
      </w:tr>
      <w:tr w:rsidR="00E060BF" w:rsidRPr="00480423" w14:paraId="76342E1C" w14:textId="77777777" w:rsidTr="005A0D4C">
        <w:trPr>
          <w:trHeight w:val="29"/>
        </w:trPr>
        <w:tc>
          <w:tcPr>
            <w:tcW w:w="3066" w:type="dxa"/>
            <w:tcBorders>
              <w:top w:val="single" w:sz="4" w:space="0" w:color="auto"/>
              <w:left w:val="single" w:sz="4" w:space="0" w:color="auto"/>
              <w:bottom w:val="nil"/>
              <w:right w:val="single" w:sz="4" w:space="0" w:color="auto"/>
            </w:tcBorders>
          </w:tcPr>
          <w:p w14:paraId="19F5F498" w14:textId="77777777" w:rsidR="00E060BF" w:rsidRPr="00480423" w:rsidRDefault="00E060BF" w:rsidP="00AF6673">
            <w:pPr>
              <w:pStyle w:val="TAC"/>
              <w:rPr>
                <w:rFonts w:eastAsiaTheme="minorEastAsia"/>
                <w:lang w:eastAsia="zh-CN"/>
              </w:rPr>
            </w:pPr>
            <w:r w:rsidRPr="00480423">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0BB5316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136040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044794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DEE37C4"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DE4E4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796D6E7A"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293B58BF" w14:textId="77777777" w:rsidTr="005A0D4C">
        <w:trPr>
          <w:trHeight w:val="29"/>
        </w:trPr>
        <w:tc>
          <w:tcPr>
            <w:tcW w:w="3066" w:type="dxa"/>
            <w:tcBorders>
              <w:top w:val="nil"/>
              <w:left w:val="single" w:sz="4" w:space="0" w:color="auto"/>
              <w:bottom w:val="nil"/>
              <w:right w:val="single" w:sz="4" w:space="0" w:color="auto"/>
            </w:tcBorders>
          </w:tcPr>
          <w:p w14:paraId="4AD9E8A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4BFFC1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767AE"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91702E"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28952D4" w14:textId="77777777" w:rsidR="00E060BF" w:rsidRPr="00480423" w:rsidRDefault="00E060BF" w:rsidP="00AF6673">
            <w:pPr>
              <w:pStyle w:val="TAC"/>
              <w:rPr>
                <w:rFonts w:eastAsiaTheme="minorEastAsia"/>
                <w:lang w:eastAsia="zh-CN"/>
              </w:rPr>
            </w:pPr>
          </w:p>
        </w:tc>
      </w:tr>
      <w:tr w:rsidR="00E060BF" w:rsidRPr="00480423" w14:paraId="05751E30" w14:textId="77777777" w:rsidTr="005A0D4C">
        <w:trPr>
          <w:trHeight w:val="29"/>
        </w:trPr>
        <w:tc>
          <w:tcPr>
            <w:tcW w:w="3066" w:type="dxa"/>
            <w:tcBorders>
              <w:top w:val="nil"/>
              <w:left w:val="single" w:sz="4" w:space="0" w:color="auto"/>
              <w:bottom w:val="single" w:sz="4" w:space="0" w:color="auto"/>
              <w:right w:val="single" w:sz="4" w:space="0" w:color="auto"/>
            </w:tcBorders>
          </w:tcPr>
          <w:p w14:paraId="64C86709"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725A15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B0448"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D0263C"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578AD0" w14:textId="77777777" w:rsidR="00E060BF" w:rsidRPr="00480423" w:rsidRDefault="00E060BF" w:rsidP="00AF6673">
            <w:pPr>
              <w:pStyle w:val="TAC"/>
              <w:rPr>
                <w:rFonts w:eastAsiaTheme="minorEastAsia"/>
                <w:lang w:eastAsia="zh-CN"/>
              </w:rPr>
            </w:pPr>
          </w:p>
        </w:tc>
      </w:tr>
      <w:tr w:rsidR="00E060BF" w:rsidRPr="00480423" w14:paraId="3DF090E2" w14:textId="77777777" w:rsidTr="005A0D4C">
        <w:trPr>
          <w:trHeight w:val="29"/>
        </w:trPr>
        <w:tc>
          <w:tcPr>
            <w:tcW w:w="3066" w:type="dxa"/>
            <w:tcBorders>
              <w:top w:val="single" w:sz="4" w:space="0" w:color="auto"/>
              <w:left w:val="single" w:sz="4" w:space="0" w:color="auto"/>
              <w:bottom w:val="nil"/>
              <w:right w:val="single" w:sz="4" w:space="0" w:color="auto"/>
            </w:tcBorders>
          </w:tcPr>
          <w:p w14:paraId="7913DBFE" w14:textId="77777777" w:rsidR="00E060BF" w:rsidRPr="00480423" w:rsidRDefault="00E060BF" w:rsidP="00AF6673">
            <w:pPr>
              <w:pStyle w:val="TAC"/>
              <w:rPr>
                <w:rFonts w:eastAsiaTheme="minorEastAsia"/>
                <w:lang w:eastAsia="zh-CN"/>
              </w:rPr>
            </w:pPr>
            <w:r w:rsidRPr="00480423">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09EBA73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3079EF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0F23024"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62DC1A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6ADEB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2EECB0E"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0E46F447" w14:textId="77777777" w:rsidTr="005A0D4C">
        <w:trPr>
          <w:trHeight w:val="29"/>
        </w:trPr>
        <w:tc>
          <w:tcPr>
            <w:tcW w:w="3066" w:type="dxa"/>
            <w:tcBorders>
              <w:top w:val="nil"/>
              <w:left w:val="single" w:sz="4" w:space="0" w:color="auto"/>
              <w:bottom w:val="nil"/>
              <w:right w:val="single" w:sz="4" w:space="0" w:color="auto"/>
            </w:tcBorders>
            <w:vAlign w:val="center"/>
          </w:tcPr>
          <w:p w14:paraId="50F2FBC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4B2CF2D"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2B3D0"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A78EA7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BC777AC" w14:textId="77777777" w:rsidR="00E060BF" w:rsidRPr="00480423" w:rsidRDefault="00E060BF" w:rsidP="00AF6673">
            <w:pPr>
              <w:pStyle w:val="TAC"/>
              <w:rPr>
                <w:rFonts w:eastAsiaTheme="minorEastAsia"/>
                <w:lang w:eastAsia="zh-CN"/>
              </w:rPr>
            </w:pPr>
          </w:p>
        </w:tc>
      </w:tr>
      <w:tr w:rsidR="00E060BF" w:rsidRPr="00480423" w14:paraId="530ED6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605C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EE7C5A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5AFBD"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83E85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074FCB0" w14:textId="77777777" w:rsidR="00E060BF" w:rsidRPr="00480423" w:rsidRDefault="00E060BF" w:rsidP="00AF6673">
            <w:pPr>
              <w:pStyle w:val="TAC"/>
              <w:rPr>
                <w:rFonts w:eastAsiaTheme="minorEastAsia"/>
                <w:lang w:eastAsia="zh-CN"/>
              </w:rPr>
            </w:pPr>
          </w:p>
        </w:tc>
      </w:tr>
      <w:tr w:rsidR="00E060BF" w:rsidRPr="00480423" w14:paraId="582491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52B7C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2F60660B" w14:textId="77777777" w:rsidR="00E060BF" w:rsidRPr="00480423" w:rsidRDefault="00E060BF" w:rsidP="00AF6673">
            <w:pPr>
              <w:pStyle w:val="TAC"/>
              <w:rPr>
                <w:rFonts w:eastAsiaTheme="minorEastAsia"/>
                <w:lang w:val="en-US"/>
              </w:rPr>
            </w:pPr>
            <w:r>
              <w:rPr>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378273" w14:textId="77777777" w:rsidR="00E060BF" w:rsidRPr="00480423" w:rsidRDefault="00E060BF" w:rsidP="00AF6673">
            <w:pPr>
              <w:pStyle w:val="TAC"/>
              <w:rPr>
                <w:rFonts w:eastAsiaTheme="minorEastAsia"/>
                <w:szCs w:val="18"/>
                <w:lang w:val="en-US" w:eastAsia="zh-CN"/>
              </w:rPr>
            </w:pPr>
            <w:r w:rsidRPr="00D7151B">
              <w:rPr>
                <w:rFonts w:hint="eastAsia"/>
                <w:lang w:eastAsia="zh-CN"/>
              </w:rPr>
              <w:t>n</w:t>
            </w:r>
            <w:r w:rsidRPr="00D7151B">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C943013"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2C050885" w14:textId="77777777" w:rsidR="00E060BF" w:rsidRPr="00480423" w:rsidRDefault="00E060BF" w:rsidP="00AF6673">
            <w:pPr>
              <w:pStyle w:val="TAC"/>
              <w:rPr>
                <w:rFonts w:eastAsiaTheme="minorEastAsia"/>
                <w:lang w:val="en-US"/>
              </w:rPr>
            </w:pPr>
            <w:r w:rsidRPr="00480423">
              <w:rPr>
                <w:rFonts w:eastAsiaTheme="minorEastAsia" w:hint="eastAsia"/>
                <w:lang w:eastAsia="zh-CN"/>
              </w:rPr>
              <w:t>0</w:t>
            </w:r>
          </w:p>
        </w:tc>
      </w:tr>
      <w:tr w:rsidR="00E060BF" w:rsidRPr="00480423" w14:paraId="39A63DE8" w14:textId="77777777" w:rsidTr="005A0D4C">
        <w:trPr>
          <w:trHeight w:val="29"/>
        </w:trPr>
        <w:tc>
          <w:tcPr>
            <w:tcW w:w="3066" w:type="dxa"/>
            <w:tcBorders>
              <w:top w:val="nil"/>
              <w:left w:val="single" w:sz="4" w:space="0" w:color="auto"/>
              <w:bottom w:val="nil"/>
              <w:right w:val="single" w:sz="4" w:space="0" w:color="auto"/>
            </w:tcBorders>
            <w:vAlign w:val="center"/>
          </w:tcPr>
          <w:p w14:paraId="0E0054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FB2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59AAA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2F52DA6"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52E516BD" w14:textId="77777777" w:rsidR="00E060BF" w:rsidRPr="00480423" w:rsidRDefault="00E060BF" w:rsidP="00AF6673">
            <w:pPr>
              <w:pStyle w:val="TAC"/>
              <w:rPr>
                <w:rFonts w:eastAsiaTheme="minorEastAsia"/>
                <w:lang w:val="en-US"/>
              </w:rPr>
            </w:pPr>
          </w:p>
        </w:tc>
      </w:tr>
      <w:tr w:rsidR="00E060BF" w:rsidRPr="00480423" w14:paraId="6A1396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A1C0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698D0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5349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50D065C4"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5DCFE45" w14:textId="77777777" w:rsidR="00E060BF" w:rsidRPr="00480423" w:rsidRDefault="00E060BF" w:rsidP="00AF6673">
            <w:pPr>
              <w:pStyle w:val="TAC"/>
              <w:rPr>
                <w:rFonts w:eastAsiaTheme="minorEastAsia"/>
                <w:lang w:val="en-US"/>
              </w:rPr>
            </w:pPr>
          </w:p>
        </w:tc>
      </w:tr>
      <w:tr w:rsidR="00E060BF" w:rsidRPr="00480423" w14:paraId="02179A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8B1C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4FE3FC90" w14:textId="77777777" w:rsidR="00E060BF" w:rsidRPr="00480423" w:rsidRDefault="00E060BF" w:rsidP="00AF6673">
            <w:pPr>
              <w:pStyle w:val="TAC"/>
              <w:rPr>
                <w:rFonts w:eastAsiaTheme="minorEastAsia"/>
                <w:lang w:val="en-US"/>
              </w:rPr>
            </w:pPr>
            <w:r w:rsidRPr="00480423">
              <w:rPr>
                <w:rFonts w:eastAsiaTheme="minorEastAsia"/>
                <w:lang w:val="en-US"/>
              </w:rPr>
              <w:t>CA_n78(2A)</w:t>
            </w:r>
          </w:p>
          <w:p w14:paraId="785CF44E" w14:textId="77777777" w:rsidR="00E060BF" w:rsidRPr="00480423" w:rsidRDefault="00E060BF" w:rsidP="00AF6673">
            <w:pPr>
              <w:pStyle w:val="TAC"/>
              <w:rPr>
                <w:rFonts w:eastAsiaTheme="minorEastAsia"/>
                <w:lang w:val="en-US"/>
              </w:rPr>
            </w:pPr>
            <w:r w:rsidRPr="00480423">
              <w:rPr>
                <w:rFonts w:eastAsiaTheme="minorEastAsia"/>
                <w:lang w:val="en-US"/>
              </w:rPr>
              <w:t>CA_n7A-n28A</w:t>
            </w:r>
          </w:p>
          <w:p w14:paraId="211545EE"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48287D06" w14:textId="77777777" w:rsidR="00E060BF" w:rsidRPr="00480423" w:rsidRDefault="00E060BF" w:rsidP="00AF6673">
            <w:pPr>
              <w:pStyle w:val="TAC"/>
              <w:rPr>
                <w:rFonts w:eastAsiaTheme="minorEastAsia"/>
                <w:lang w:val="en-US"/>
              </w:rPr>
            </w:pPr>
            <w:r w:rsidRPr="00480423">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5451268C"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409AC1" w14:textId="77777777" w:rsidR="00E060BF" w:rsidRPr="00480423" w:rsidRDefault="00E060BF" w:rsidP="00AF6673">
            <w:pPr>
              <w:pStyle w:val="TAC"/>
              <w:rPr>
                <w:rFonts w:eastAsiaTheme="minorEastAsia"/>
                <w:lang w:val="en-US" w:eastAsia="zh-CN" w:bidi="ar"/>
              </w:rPr>
            </w:pPr>
            <w:r w:rsidRPr="00480423">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17DCC68"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4BA669BC" w14:textId="77777777" w:rsidTr="005A0D4C">
        <w:trPr>
          <w:trHeight w:val="29"/>
        </w:trPr>
        <w:tc>
          <w:tcPr>
            <w:tcW w:w="3066" w:type="dxa"/>
            <w:tcBorders>
              <w:top w:val="nil"/>
              <w:left w:val="single" w:sz="4" w:space="0" w:color="auto"/>
              <w:bottom w:val="nil"/>
              <w:right w:val="single" w:sz="4" w:space="0" w:color="auto"/>
            </w:tcBorders>
            <w:vAlign w:val="center"/>
          </w:tcPr>
          <w:p w14:paraId="5E7C0B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8DA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46D588" w14:textId="77777777" w:rsidR="00E060BF" w:rsidRPr="00480423" w:rsidRDefault="00E060BF" w:rsidP="00AF6673">
            <w:pPr>
              <w:pStyle w:val="TAC"/>
              <w:rPr>
                <w:rFonts w:eastAsiaTheme="minorEastAsia"/>
                <w:lang w:val="en-US"/>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7A93DA" w14:textId="77777777" w:rsidR="00E060BF" w:rsidRPr="00480423" w:rsidRDefault="00E060BF" w:rsidP="00AF6673">
            <w:pPr>
              <w:pStyle w:val="TAC"/>
              <w:rPr>
                <w:rFonts w:eastAsiaTheme="minorEastAsia"/>
                <w:lang w:eastAsia="zh-CN"/>
              </w:rPr>
            </w:pPr>
            <w:r w:rsidRPr="00480423">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6E86FD0A" w14:textId="77777777" w:rsidR="00E060BF" w:rsidRPr="00480423" w:rsidRDefault="00E060BF" w:rsidP="00AF6673">
            <w:pPr>
              <w:pStyle w:val="TAC"/>
              <w:rPr>
                <w:rFonts w:eastAsiaTheme="minorEastAsia"/>
                <w:lang w:val="en-US" w:eastAsia="zh-CN"/>
              </w:rPr>
            </w:pPr>
          </w:p>
        </w:tc>
      </w:tr>
      <w:tr w:rsidR="00E060BF" w:rsidRPr="00480423" w14:paraId="50CE69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3329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CB1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0A41A"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4680A" w14:textId="77777777" w:rsidR="00E060BF" w:rsidRPr="00480423" w:rsidRDefault="00E060BF" w:rsidP="00AF6673">
            <w:pPr>
              <w:pStyle w:val="TAC"/>
              <w:rPr>
                <w:rFonts w:eastAsiaTheme="minorEastAsia"/>
                <w:lang w:val="en-US" w:eastAsia="zh-CN" w:bidi="ar"/>
              </w:rPr>
            </w:pPr>
            <w:r w:rsidRPr="00480423">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E48255F" w14:textId="77777777" w:rsidR="00E060BF" w:rsidRPr="00480423" w:rsidRDefault="00E060BF" w:rsidP="00AF6673">
            <w:pPr>
              <w:pStyle w:val="TAC"/>
              <w:rPr>
                <w:rFonts w:eastAsiaTheme="minorEastAsia"/>
                <w:lang w:val="en-US" w:eastAsia="zh-CN"/>
              </w:rPr>
            </w:pPr>
          </w:p>
        </w:tc>
      </w:tr>
      <w:tr w:rsidR="00E060BF" w:rsidRPr="00480423" w14:paraId="74E423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C1AC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35F7B582" w14:textId="77777777" w:rsidR="00E060BF" w:rsidRPr="00480423" w:rsidRDefault="00E060BF" w:rsidP="00AF6673">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FB10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BB65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24A5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88322B" w14:textId="77777777" w:rsidTr="005A0D4C">
        <w:trPr>
          <w:trHeight w:val="29"/>
        </w:trPr>
        <w:tc>
          <w:tcPr>
            <w:tcW w:w="3066" w:type="dxa"/>
            <w:tcBorders>
              <w:top w:val="nil"/>
              <w:left w:val="single" w:sz="4" w:space="0" w:color="auto"/>
              <w:bottom w:val="nil"/>
              <w:right w:val="single" w:sz="4" w:space="0" w:color="auto"/>
            </w:tcBorders>
            <w:vAlign w:val="center"/>
          </w:tcPr>
          <w:p w14:paraId="6F226A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667ADF6" w14:textId="77777777" w:rsidR="00E060BF" w:rsidRPr="00480423" w:rsidRDefault="00E060BF" w:rsidP="00AF6673">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8983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8568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9169612" w14:textId="77777777" w:rsidR="00E060BF" w:rsidRPr="00480423" w:rsidRDefault="00E060BF" w:rsidP="00AF6673">
            <w:pPr>
              <w:pStyle w:val="TAC"/>
              <w:rPr>
                <w:rFonts w:eastAsiaTheme="minorEastAsia"/>
                <w:lang w:val="en-US" w:eastAsia="zh-CN"/>
              </w:rPr>
            </w:pPr>
          </w:p>
        </w:tc>
      </w:tr>
      <w:tr w:rsidR="00E060BF" w:rsidRPr="00480423" w14:paraId="0FFA6DBD" w14:textId="77777777" w:rsidTr="005A0D4C">
        <w:trPr>
          <w:trHeight w:val="29"/>
        </w:trPr>
        <w:tc>
          <w:tcPr>
            <w:tcW w:w="3066" w:type="dxa"/>
            <w:tcBorders>
              <w:top w:val="nil"/>
              <w:left w:val="single" w:sz="4" w:space="0" w:color="auto"/>
              <w:bottom w:val="nil"/>
              <w:right w:val="single" w:sz="4" w:space="0" w:color="auto"/>
            </w:tcBorders>
            <w:vAlign w:val="center"/>
          </w:tcPr>
          <w:p w14:paraId="5DF958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AF3FA"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C2E93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D087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17F79421" w14:textId="77777777" w:rsidR="00E060BF" w:rsidRPr="00480423" w:rsidRDefault="00E060BF" w:rsidP="00AF6673">
            <w:pPr>
              <w:pStyle w:val="TAC"/>
              <w:rPr>
                <w:rFonts w:eastAsiaTheme="minorEastAsia"/>
                <w:lang w:val="en-US" w:eastAsia="zh-CN"/>
              </w:rPr>
            </w:pPr>
          </w:p>
        </w:tc>
      </w:tr>
      <w:tr w:rsidR="00E060BF" w:rsidRPr="00480423" w14:paraId="31D814A2" w14:textId="77777777" w:rsidTr="005A0D4C">
        <w:trPr>
          <w:trHeight w:val="29"/>
        </w:trPr>
        <w:tc>
          <w:tcPr>
            <w:tcW w:w="3066" w:type="dxa"/>
            <w:tcBorders>
              <w:top w:val="nil"/>
              <w:left w:val="single" w:sz="4" w:space="0" w:color="auto"/>
              <w:bottom w:val="nil"/>
              <w:right w:val="single" w:sz="4" w:space="0" w:color="auto"/>
            </w:tcBorders>
            <w:vAlign w:val="center"/>
          </w:tcPr>
          <w:p w14:paraId="1550A489"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1C4CA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CA_n7A-n28A</w:t>
            </w:r>
          </w:p>
          <w:p w14:paraId="05891E7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8633DE1" w14:textId="77777777" w:rsidR="00E060BF" w:rsidRPr="00480423" w:rsidRDefault="00E060BF" w:rsidP="00AF6673">
            <w:pPr>
              <w:pStyle w:val="TAC"/>
              <w:rPr>
                <w:rFonts w:eastAsiaTheme="minorEastAsia"/>
              </w:rPr>
            </w:pPr>
            <w:r w:rsidRPr="00480423">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249E1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69CD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106ED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0EC00C4" w14:textId="77777777" w:rsidTr="005A0D4C">
        <w:trPr>
          <w:trHeight w:val="29"/>
        </w:trPr>
        <w:tc>
          <w:tcPr>
            <w:tcW w:w="3066" w:type="dxa"/>
            <w:tcBorders>
              <w:top w:val="nil"/>
              <w:left w:val="single" w:sz="4" w:space="0" w:color="auto"/>
              <w:bottom w:val="nil"/>
              <w:right w:val="single" w:sz="4" w:space="0" w:color="auto"/>
            </w:tcBorders>
            <w:vAlign w:val="center"/>
          </w:tcPr>
          <w:p w14:paraId="499C53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2F0A3D"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0A87E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072B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D20DDDC" w14:textId="77777777" w:rsidR="00E060BF" w:rsidRPr="00480423" w:rsidRDefault="00E060BF" w:rsidP="00AF6673">
            <w:pPr>
              <w:pStyle w:val="TAC"/>
              <w:rPr>
                <w:rFonts w:eastAsiaTheme="minorEastAsia"/>
                <w:lang w:val="en-US" w:eastAsia="zh-CN"/>
              </w:rPr>
            </w:pPr>
          </w:p>
        </w:tc>
      </w:tr>
      <w:tr w:rsidR="00E060BF" w:rsidRPr="00480423" w14:paraId="1ECE9FC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609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02FEEB"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9FA630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B6AF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C853EFE" w14:textId="77777777" w:rsidR="00E060BF" w:rsidRPr="00480423" w:rsidRDefault="00E060BF" w:rsidP="00AF6673">
            <w:pPr>
              <w:pStyle w:val="TAC"/>
              <w:rPr>
                <w:rFonts w:eastAsiaTheme="minorEastAsia"/>
                <w:lang w:val="en-US" w:eastAsia="zh-CN"/>
              </w:rPr>
            </w:pPr>
          </w:p>
        </w:tc>
      </w:tr>
      <w:tr w:rsidR="00E060BF" w:rsidRPr="00480423" w14:paraId="5AB0D0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D408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1C44EEFA" w14:textId="77777777" w:rsidR="00E060BF" w:rsidRPr="00480423" w:rsidRDefault="00E060BF" w:rsidP="00AF6673">
            <w:pPr>
              <w:pStyle w:val="TAC"/>
              <w:rPr>
                <w:rFonts w:eastAsiaTheme="minorEastAsia"/>
              </w:rPr>
            </w:pPr>
            <w:r w:rsidRPr="00480423">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90BF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02A0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C0EF8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0EACDA8" w14:textId="77777777" w:rsidTr="005A0D4C">
        <w:trPr>
          <w:trHeight w:val="29"/>
        </w:trPr>
        <w:tc>
          <w:tcPr>
            <w:tcW w:w="3066" w:type="dxa"/>
            <w:tcBorders>
              <w:top w:val="nil"/>
              <w:left w:val="single" w:sz="4" w:space="0" w:color="auto"/>
              <w:bottom w:val="nil"/>
              <w:right w:val="single" w:sz="4" w:space="0" w:color="auto"/>
            </w:tcBorders>
            <w:vAlign w:val="center"/>
          </w:tcPr>
          <w:p w14:paraId="4C405C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33D8D1"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C11AF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7F13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F2D88ED" w14:textId="77777777" w:rsidR="00E060BF" w:rsidRPr="00480423" w:rsidRDefault="00E060BF" w:rsidP="00AF6673">
            <w:pPr>
              <w:pStyle w:val="TAC"/>
              <w:rPr>
                <w:rFonts w:eastAsiaTheme="minorEastAsia"/>
                <w:lang w:val="en-US" w:eastAsia="zh-CN"/>
              </w:rPr>
            </w:pPr>
          </w:p>
        </w:tc>
      </w:tr>
      <w:tr w:rsidR="00E060BF" w:rsidRPr="00480423" w14:paraId="6F6932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E06C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B680CA"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1A77B1F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F2BF0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07980E4C" w14:textId="77777777" w:rsidR="00E060BF" w:rsidRPr="00480423" w:rsidRDefault="00E060BF" w:rsidP="00AF6673">
            <w:pPr>
              <w:pStyle w:val="TAC"/>
              <w:rPr>
                <w:rFonts w:eastAsiaTheme="minorEastAsia"/>
                <w:lang w:val="en-US" w:eastAsia="zh-CN"/>
              </w:rPr>
            </w:pPr>
          </w:p>
        </w:tc>
      </w:tr>
      <w:tr w:rsidR="00E060BF" w:rsidRPr="00480423" w14:paraId="30AFD2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C26D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0AE9F96E" w14:textId="77777777" w:rsidR="00E060BF" w:rsidRPr="00480423" w:rsidRDefault="00E060BF" w:rsidP="00AF6673">
            <w:pPr>
              <w:pStyle w:val="TAC"/>
              <w:rPr>
                <w:rFonts w:eastAsiaTheme="minorEastAsia"/>
              </w:rPr>
            </w:pPr>
            <w:r w:rsidRPr="00480423">
              <w:rPr>
                <w:rFonts w:eastAsiaTheme="minorEastAsia"/>
              </w:rPr>
              <w:t>CA_n7A-n78A</w:t>
            </w:r>
            <w:r w:rsidRPr="00480423">
              <w:rPr>
                <w:rFonts w:eastAsiaTheme="minorEastAsia"/>
                <w:vertAlign w:val="superscript"/>
              </w:rPr>
              <w:t>7</w:t>
            </w:r>
          </w:p>
          <w:p w14:paraId="4D129B5F" w14:textId="77777777" w:rsidR="00E060BF" w:rsidRPr="00480423" w:rsidRDefault="00E060BF" w:rsidP="00AF6673">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DF5E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264C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14009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699FB08" w14:textId="77777777" w:rsidTr="005A0D4C">
        <w:trPr>
          <w:trHeight w:val="29"/>
        </w:trPr>
        <w:tc>
          <w:tcPr>
            <w:tcW w:w="3066" w:type="dxa"/>
            <w:tcBorders>
              <w:top w:val="nil"/>
              <w:left w:val="single" w:sz="4" w:space="0" w:color="auto"/>
              <w:bottom w:val="nil"/>
              <w:right w:val="single" w:sz="4" w:space="0" w:color="auto"/>
            </w:tcBorders>
            <w:vAlign w:val="center"/>
          </w:tcPr>
          <w:p w14:paraId="642AD1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A144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D7E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8A11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3C779D7" w14:textId="77777777" w:rsidR="00E060BF" w:rsidRPr="00480423" w:rsidRDefault="00E060BF" w:rsidP="00AF6673">
            <w:pPr>
              <w:pStyle w:val="TAC"/>
              <w:rPr>
                <w:rFonts w:eastAsiaTheme="minorEastAsia"/>
                <w:lang w:val="en-US" w:eastAsia="zh-CN"/>
              </w:rPr>
            </w:pPr>
          </w:p>
        </w:tc>
      </w:tr>
      <w:tr w:rsidR="00E060BF" w:rsidRPr="00480423" w14:paraId="3D38079E" w14:textId="77777777" w:rsidTr="005A0D4C">
        <w:trPr>
          <w:trHeight w:val="29"/>
        </w:trPr>
        <w:tc>
          <w:tcPr>
            <w:tcW w:w="3066" w:type="dxa"/>
            <w:tcBorders>
              <w:top w:val="nil"/>
              <w:left w:val="single" w:sz="4" w:space="0" w:color="auto"/>
              <w:bottom w:val="nil"/>
              <w:right w:val="single" w:sz="4" w:space="0" w:color="auto"/>
            </w:tcBorders>
            <w:vAlign w:val="center"/>
          </w:tcPr>
          <w:p w14:paraId="6C4038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6E6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C9E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3F54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6964093" w14:textId="77777777" w:rsidR="00E060BF" w:rsidRPr="00480423" w:rsidRDefault="00E060BF" w:rsidP="00AF6673">
            <w:pPr>
              <w:pStyle w:val="TAC"/>
              <w:rPr>
                <w:rFonts w:eastAsiaTheme="minorEastAsia"/>
                <w:lang w:val="en-US" w:eastAsia="zh-CN"/>
              </w:rPr>
            </w:pPr>
          </w:p>
        </w:tc>
      </w:tr>
      <w:tr w:rsidR="00E060BF" w:rsidRPr="00480423" w14:paraId="28CA40F9" w14:textId="77777777" w:rsidTr="005A0D4C">
        <w:trPr>
          <w:trHeight w:val="29"/>
        </w:trPr>
        <w:tc>
          <w:tcPr>
            <w:tcW w:w="3066" w:type="dxa"/>
            <w:tcBorders>
              <w:top w:val="nil"/>
              <w:left w:val="single" w:sz="4" w:space="0" w:color="auto"/>
              <w:bottom w:val="nil"/>
              <w:right w:val="single" w:sz="4" w:space="0" w:color="auto"/>
            </w:tcBorders>
            <w:vAlign w:val="center"/>
          </w:tcPr>
          <w:p w14:paraId="2989056D"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8A1F5F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CA_n7A-n28A</w:t>
            </w:r>
          </w:p>
          <w:p w14:paraId="48652C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C67AC1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042E1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0CDF2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DC05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ED6F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CF65D8A" w14:textId="77777777" w:rsidTr="005A0D4C">
        <w:trPr>
          <w:trHeight w:val="29"/>
        </w:trPr>
        <w:tc>
          <w:tcPr>
            <w:tcW w:w="3066" w:type="dxa"/>
            <w:tcBorders>
              <w:top w:val="nil"/>
              <w:left w:val="single" w:sz="4" w:space="0" w:color="auto"/>
              <w:bottom w:val="nil"/>
              <w:right w:val="single" w:sz="4" w:space="0" w:color="auto"/>
            </w:tcBorders>
            <w:vAlign w:val="center"/>
          </w:tcPr>
          <w:p w14:paraId="722B6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55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1FAB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0001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43A55B3" w14:textId="77777777" w:rsidR="00E060BF" w:rsidRPr="00480423" w:rsidRDefault="00E060BF" w:rsidP="00AF6673">
            <w:pPr>
              <w:pStyle w:val="TAC"/>
              <w:rPr>
                <w:rFonts w:eastAsiaTheme="minorEastAsia"/>
                <w:lang w:val="en-US" w:eastAsia="zh-CN"/>
              </w:rPr>
            </w:pPr>
          </w:p>
        </w:tc>
      </w:tr>
      <w:tr w:rsidR="00E060BF" w:rsidRPr="00480423" w14:paraId="427F89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6F42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00A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75E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33D20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F0CA0BF" w14:textId="77777777" w:rsidR="00E060BF" w:rsidRPr="00480423" w:rsidRDefault="00E060BF" w:rsidP="00AF6673">
            <w:pPr>
              <w:pStyle w:val="TAC"/>
              <w:rPr>
                <w:rFonts w:eastAsiaTheme="minorEastAsia"/>
                <w:lang w:val="en-US" w:eastAsia="zh-CN"/>
              </w:rPr>
            </w:pPr>
          </w:p>
        </w:tc>
      </w:tr>
      <w:tr w:rsidR="00E060BF" w:rsidRPr="00480423" w14:paraId="703B1A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BEF36B" w14:textId="77777777" w:rsidR="00E060BF" w:rsidRPr="00480423" w:rsidRDefault="00E060BF" w:rsidP="00AF6673">
            <w:pPr>
              <w:pStyle w:val="TAC"/>
              <w:rPr>
                <w:rFonts w:eastAsiaTheme="minorEastAsia"/>
                <w:lang w:val="en-US" w:eastAsia="zh-CN"/>
              </w:rPr>
            </w:pPr>
            <w:r w:rsidRPr="001A4691">
              <w:rPr>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058D28D1" w14:textId="77777777" w:rsidR="00E060BF" w:rsidRPr="001A4691" w:rsidRDefault="00E060BF" w:rsidP="00AF6673">
            <w:pPr>
              <w:pStyle w:val="TAC"/>
              <w:rPr>
                <w:lang w:val="en-US"/>
              </w:rPr>
            </w:pPr>
            <w:r w:rsidRPr="001A4691">
              <w:rPr>
                <w:lang w:val="en-US"/>
              </w:rPr>
              <w:t>CA_n7B</w:t>
            </w:r>
          </w:p>
          <w:p w14:paraId="13637E58" w14:textId="77777777" w:rsidR="00E060BF" w:rsidRPr="001A4691" w:rsidRDefault="00E060BF" w:rsidP="00AF6673">
            <w:pPr>
              <w:pStyle w:val="TAC"/>
              <w:rPr>
                <w:lang w:val="en-US"/>
              </w:rPr>
            </w:pPr>
            <w:r w:rsidRPr="001A4691">
              <w:rPr>
                <w:lang w:val="en-US"/>
              </w:rPr>
              <w:t>CA_n78(2A)</w:t>
            </w:r>
          </w:p>
          <w:p w14:paraId="6AF2B415" w14:textId="77777777" w:rsidR="00E060BF" w:rsidRPr="001A4691" w:rsidRDefault="00E060BF" w:rsidP="00AF6673">
            <w:pPr>
              <w:pStyle w:val="TAC"/>
              <w:rPr>
                <w:lang w:val="en-US"/>
              </w:rPr>
            </w:pPr>
            <w:r w:rsidRPr="001A4691">
              <w:rPr>
                <w:lang w:val="en-US"/>
              </w:rPr>
              <w:t>CA_n7A-n28A</w:t>
            </w:r>
          </w:p>
          <w:p w14:paraId="7BF379B8" w14:textId="77777777" w:rsidR="00E060BF" w:rsidRPr="001A4691" w:rsidRDefault="00E060BF" w:rsidP="00AF6673">
            <w:pPr>
              <w:pStyle w:val="TAC"/>
              <w:rPr>
                <w:lang w:val="en-US"/>
              </w:rPr>
            </w:pPr>
            <w:r w:rsidRPr="001A4691">
              <w:rPr>
                <w:lang w:val="en-US"/>
              </w:rPr>
              <w:t>CA_n7A-n78A</w:t>
            </w:r>
          </w:p>
          <w:p w14:paraId="46917DDB" w14:textId="77777777" w:rsidR="00E060BF" w:rsidRPr="00480423" w:rsidRDefault="00E060BF" w:rsidP="00AF6673">
            <w:pPr>
              <w:pStyle w:val="TAC"/>
              <w:rPr>
                <w:rFonts w:eastAsiaTheme="minorEastAsia"/>
                <w:lang w:val="en-US" w:eastAsia="zh-CN"/>
              </w:rPr>
            </w:pPr>
            <w:r w:rsidRPr="001A4691">
              <w:rPr>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569617B2" w14:textId="77777777" w:rsidR="00E060BF" w:rsidRPr="00480423" w:rsidRDefault="00E060BF" w:rsidP="00AF6673">
            <w:pPr>
              <w:pStyle w:val="TAC"/>
              <w:rPr>
                <w:rFonts w:eastAsiaTheme="minorEastAsia"/>
                <w:lang w:val="en-US" w:eastAsia="zh-CN"/>
              </w:rPr>
            </w:pPr>
            <w:r w:rsidRPr="00C30686">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17D909" w14:textId="77777777" w:rsidR="00E060BF" w:rsidRPr="00480423" w:rsidRDefault="00E060BF" w:rsidP="00AF6673">
            <w:pPr>
              <w:pStyle w:val="TAC"/>
              <w:rPr>
                <w:rFonts w:eastAsiaTheme="minorEastAsia"/>
                <w:lang w:val="en-US" w:eastAsia="zh-CN" w:bidi="ar"/>
              </w:rPr>
            </w:pPr>
            <w:r w:rsidRPr="00577C3E">
              <w:rPr>
                <w:lang w:val="en-US"/>
              </w:rPr>
              <w:t>CA_n7B_BCS0</w:t>
            </w:r>
          </w:p>
        </w:tc>
        <w:tc>
          <w:tcPr>
            <w:tcW w:w="2387" w:type="dxa"/>
            <w:tcBorders>
              <w:top w:val="single" w:sz="4" w:space="0" w:color="auto"/>
              <w:left w:val="single" w:sz="4" w:space="0" w:color="auto"/>
              <w:bottom w:val="nil"/>
              <w:right w:val="single" w:sz="4" w:space="0" w:color="auto"/>
            </w:tcBorders>
            <w:vAlign w:val="center"/>
          </w:tcPr>
          <w:p w14:paraId="48EE1226" w14:textId="77777777" w:rsidR="00E060BF" w:rsidRPr="00480423" w:rsidRDefault="00E060BF" w:rsidP="00AF6673">
            <w:pPr>
              <w:pStyle w:val="TAC"/>
              <w:rPr>
                <w:rFonts w:eastAsiaTheme="minorEastAsia"/>
                <w:lang w:val="en-US" w:eastAsia="zh-CN"/>
              </w:rPr>
            </w:pPr>
            <w:r w:rsidRPr="00C30686">
              <w:rPr>
                <w:lang w:val="en-US"/>
              </w:rPr>
              <w:t>0</w:t>
            </w:r>
          </w:p>
        </w:tc>
      </w:tr>
      <w:tr w:rsidR="00E060BF" w:rsidRPr="00480423" w14:paraId="0159AA8E" w14:textId="77777777" w:rsidTr="005A0D4C">
        <w:trPr>
          <w:trHeight w:val="29"/>
        </w:trPr>
        <w:tc>
          <w:tcPr>
            <w:tcW w:w="3066" w:type="dxa"/>
            <w:tcBorders>
              <w:top w:val="nil"/>
              <w:left w:val="single" w:sz="4" w:space="0" w:color="auto"/>
              <w:bottom w:val="nil"/>
              <w:right w:val="single" w:sz="4" w:space="0" w:color="auto"/>
            </w:tcBorders>
            <w:vAlign w:val="center"/>
          </w:tcPr>
          <w:p w14:paraId="26750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F3F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9FCCE0" w14:textId="77777777" w:rsidR="00E060BF" w:rsidRPr="00480423" w:rsidRDefault="00E060BF" w:rsidP="00AF6673">
            <w:pPr>
              <w:pStyle w:val="TAC"/>
              <w:rPr>
                <w:rFonts w:eastAsiaTheme="minorEastAsia"/>
                <w:lang w:val="en-US" w:eastAsia="zh-CN"/>
              </w:rPr>
            </w:pPr>
            <w:r w:rsidRPr="00C30686">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283766F" w14:textId="77777777" w:rsidR="00E060BF" w:rsidRPr="00480423" w:rsidRDefault="00E060BF" w:rsidP="00AF6673">
            <w:pPr>
              <w:pStyle w:val="TAC"/>
              <w:rPr>
                <w:rFonts w:eastAsiaTheme="minorEastAsia"/>
                <w:lang w:val="en-US" w:eastAsia="zh-CN" w:bidi="ar"/>
              </w:rPr>
            </w:pPr>
            <w:r w:rsidRPr="00577C3E">
              <w:rPr>
                <w:lang w:val="en-US"/>
              </w:rPr>
              <w:t>5, 10, 15, 20</w:t>
            </w:r>
          </w:p>
        </w:tc>
        <w:tc>
          <w:tcPr>
            <w:tcW w:w="2387" w:type="dxa"/>
            <w:tcBorders>
              <w:top w:val="nil"/>
              <w:left w:val="single" w:sz="4" w:space="0" w:color="auto"/>
              <w:bottom w:val="nil"/>
              <w:right w:val="single" w:sz="4" w:space="0" w:color="auto"/>
            </w:tcBorders>
            <w:vAlign w:val="center"/>
          </w:tcPr>
          <w:p w14:paraId="286337A0" w14:textId="77777777" w:rsidR="00E060BF" w:rsidRPr="00480423" w:rsidRDefault="00E060BF" w:rsidP="00AF6673">
            <w:pPr>
              <w:pStyle w:val="TAC"/>
              <w:rPr>
                <w:rFonts w:eastAsiaTheme="minorEastAsia"/>
                <w:lang w:val="en-US" w:eastAsia="zh-CN"/>
              </w:rPr>
            </w:pPr>
          </w:p>
        </w:tc>
      </w:tr>
      <w:tr w:rsidR="00E060BF" w:rsidRPr="00480423" w14:paraId="6F50D2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F0AA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C060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D540757" w14:textId="77777777" w:rsidR="00E060BF" w:rsidRPr="00480423" w:rsidRDefault="00E060BF" w:rsidP="00AF6673">
            <w:pPr>
              <w:pStyle w:val="TAC"/>
              <w:rPr>
                <w:rFonts w:eastAsiaTheme="minorEastAsia"/>
                <w:lang w:val="en-US" w:eastAsia="zh-CN"/>
              </w:rPr>
            </w:pPr>
            <w:r w:rsidRPr="00C30686">
              <w:rPr>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AA963B" w14:textId="77777777" w:rsidR="00E060BF" w:rsidRPr="00480423" w:rsidRDefault="00E060BF" w:rsidP="00AF6673">
            <w:pPr>
              <w:pStyle w:val="TAC"/>
              <w:rPr>
                <w:rFonts w:eastAsiaTheme="minorEastAsia"/>
                <w:lang w:val="en-US" w:eastAsia="zh-CN" w:bidi="ar"/>
              </w:rPr>
            </w:pPr>
            <w:r w:rsidRPr="00577C3E">
              <w:rPr>
                <w:lang w:val="en-US"/>
              </w:rPr>
              <w:t>CA_n78(2A)_BCS2</w:t>
            </w:r>
          </w:p>
        </w:tc>
        <w:tc>
          <w:tcPr>
            <w:tcW w:w="2387" w:type="dxa"/>
            <w:tcBorders>
              <w:top w:val="nil"/>
              <w:left w:val="single" w:sz="4" w:space="0" w:color="auto"/>
              <w:bottom w:val="single" w:sz="4" w:space="0" w:color="auto"/>
              <w:right w:val="single" w:sz="4" w:space="0" w:color="auto"/>
            </w:tcBorders>
            <w:vAlign w:val="center"/>
          </w:tcPr>
          <w:p w14:paraId="6A523890" w14:textId="77777777" w:rsidR="00E060BF" w:rsidRPr="00480423" w:rsidRDefault="00E060BF" w:rsidP="00AF6673">
            <w:pPr>
              <w:pStyle w:val="TAC"/>
              <w:rPr>
                <w:rFonts w:eastAsiaTheme="minorEastAsia"/>
                <w:lang w:val="en-US" w:eastAsia="zh-CN"/>
              </w:rPr>
            </w:pPr>
          </w:p>
        </w:tc>
      </w:tr>
      <w:tr w:rsidR="00E060BF" w:rsidRPr="00480423" w14:paraId="2A7D41FC" w14:textId="77777777" w:rsidTr="005A0D4C">
        <w:trPr>
          <w:trHeight w:val="29"/>
        </w:trPr>
        <w:tc>
          <w:tcPr>
            <w:tcW w:w="3066" w:type="dxa"/>
            <w:tcBorders>
              <w:top w:val="single" w:sz="4" w:space="0" w:color="auto"/>
              <w:left w:val="single" w:sz="4" w:space="0" w:color="auto"/>
              <w:bottom w:val="nil"/>
              <w:right w:val="single" w:sz="4" w:space="0" w:color="auto"/>
            </w:tcBorders>
          </w:tcPr>
          <w:p w14:paraId="0A97A348" w14:textId="77777777" w:rsidR="00E060BF" w:rsidRPr="00480423" w:rsidRDefault="00E060BF" w:rsidP="00AF6673">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65FB12F" w14:textId="77777777" w:rsidR="00E060BF" w:rsidRPr="00480423" w:rsidRDefault="00E060BF" w:rsidP="00AF6673">
            <w:pPr>
              <w:pStyle w:val="TAC"/>
              <w:rPr>
                <w:rFonts w:eastAsiaTheme="minorEastAsia"/>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01D4279" w14:textId="77777777" w:rsidR="00E060BF" w:rsidRPr="00480423" w:rsidRDefault="00E060BF" w:rsidP="00AF6673">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8BF31A" w14:textId="77777777" w:rsidR="00E060BF" w:rsidRPr="00480423" w:rsidRDefault="00E060BF" w:rsidP="00AF6673">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4CF9E970" w14:textId="77777777" w:rsidR="00E060BF" w:rsidRPr="00480423" w:rsidRDefault="00E060BF" w:rsidP="00AF6673">
            <w:pPr>
              <w:pStyle w:val="TAC"/>
              <w:rPr>
                <w:rFonts w:eastAsiaTheme="minorEastAsia"/>
                <w:lang w:val="en-US" w:eastAsia="zh-CN"/>
              </w:rPr>
            </w:pPr>
            <w:r w:rsidRPr="00C30686">
              <w:rPr>
                <w:rFonts w:eastAsia="MS Mincho"/>
                <w:kern w:val="2"/>
                <w:szCs w:val="22"/>
                <w:lang w:val="en-US" w:eastAsia="zh-CN"/>
              </w:rPr>
              <w:t>0</w:t>
            </w:r>
          </w:p>
        </w:tc>
      </w:tr>
      <w:tr w:rsidR="00E060BF" w:rsidRPr="00480423" w14:paraId="45502900" w14:textId="77777777" w:rsidTr="005A0D4C">
        <w:trPr>
          <w:trHeight w:val="29"/>
        </w:trPr>
        <w:tc>
          <w:tcPr>
            <w:tcW w:w="3066" w:type="dxa"/>
            <w:tcBorders>
              <w:top w:val="nil"/>
              <w:left w:val="single" w:sz="4" w:space="0" w:color="auto"/>
              <w:bottom w:val="nil"/>
              <w:right w:val="single" w:sz="4" w:space="0" w:color="auto"/>
            </w:tcBorders>
          </w:tcPr>
          <w:p w14:paraId="225921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5EC4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B6EA3B" w14:textId="77777777" w:rsidR="00E060BF" w:rsidRPr="00480423" w:rsidRDefault="00E060BF" w:rsidP="00AF6673">
            <w:pPr>
              <w:pStyle w:val="TAC"/>
              <w:rPr>
                <w:rFonts w:eastAsiaTheme="minorEastAsia"/>
                <w:lang w:val="en-US" w:eastAsia="zh-CN"/>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A44C39C" w14:textId="77777777" w:rsidR="00E060BF" w:rsidRPr="00480423" w:rsidRDefault="00E060BF" w:rsidP="00AF6673">
            <w:pPr>
              <w:pStyle w:val="TAC"/>
              <w:rPr>
                <w:rFonts w:eastAsiaTheme="minorEastAsia"/>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B10F9E9" w14:textId="77777777" w:rsidR="00E060BF" w:rsidRPr="00480423" w:rsidRDefault="00E060BF" w:rsidP="00AF6673">
            <w:pPr>
              <w:pStyle w:val="TAC"/>
              <w:rPr>
                <w:rFonts w:eastAsiaTheme="minorEastAsia"/>
                <w:lang w:val="en-US" w:eastAsia="zh-CN"/>
              </w:rPr>
            </w:pPr>
          </w:p>
        </w:tc>
      </w:tr>
      <w:tr w:rsidR="00E060BF" w:rsidRPr="00480423" w14:paraId="06F44361" w14:textId="77777777" w:rsidTr="005A0D4C">
        <w:trPr>
          <w:trHeight w:val="29"/>
        </w:trPr>
        <w:tc>
          <w:tcPr>
            <w:tcW w:w="3066" w:type="dxa"/>
            <w:tcBorders>
              <w:top w:val="nil"/>
              <w:left w:val="single" w:sz="4" w:space="0" w:color="auto"/>
              <w:bottom w:val="single" w:sz="4" w:space="0" w:color="auto"/>
              <w:right w:val="single" w:sz="4" w:space="0" w:color="auto"/>
            </w:tcBorders>
          </w:tcPr>
          <w:p w14:paraId="2F41B8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433B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64E6A" w14:textId="77777777" w:rsidR="00E060BF" w:rsidRPr="00480423" w:rsidRDefault="00E060BF" w:rsidP="00AF6673">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93B0BC0" w14:textId="77777777" w:rsidR="00E060BF" w:rsidRPr="00480423" w:rsidRDefault="00E060BF" w:rsidP="00AF6673">
            <w:pPr>
              <w:pStyle w:val="TAC"/>
              <w:rPr>
                <w:rFonts w:eastAsiaTheme="minorEastAsia"/>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93EBD62" w14:textId="77777777" w:rsidR="00E060BF" w:rsidRPr="00480423" w:rsidRDefault="00E060BF" w:rsidP="00AF6673">
            <w:pPr>
              <w:pStyle w:val="TAC"/>
              <w:rPr>
                <w:rFonts w:eastAsiaTheme="minorEastAsia"/>
                <w:lang w:val="en-US" w:eastAsia="zh-CN"/>
              </w:rPr>
            </w:pPr>
          </w:p>
        </w:tc>
      </w:tr>
      <w:tr w:rsidR="00E060BF" w:rsidRPr="00480423" w14:paraId="1279B3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C98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46460F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w:t>
            </w:r>
          </w:p>
          <w:p w14:paraId="08DC4D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CA_n7A-n78A</w:t>
            </w:r>
          </w:p>
          <w:p w14:paraId="069B15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68EB4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E68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DFD84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21C8CF3" w14:textId="77777777" w:rsidTr="005A0D4C">
        <w:trPr>
          <w:trHeight w:val="29"/>
        </w:trPr>
        <w:tc>
          <w:tcPr>
            <w:tcW w:w="3066" w:type="dxa"/>
            <w:tcBorders>
              <w:top w:val="nil"/>
              <w:left w:val="single" w:sz="4" w:space="0" w:color="auto"/>
              <w:bottom w:val="nil"/>
              <w:right w:val="single" w:sz="4" w:space="0" w:color="auto"/>
            </w:tcBorders>
            <w:vAlign w:val="center"/>
          </w:tcPr>
          <w:p w14:paraId="61F391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9D1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9BA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C0347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27A9A49B" w14:textId="77777777" w:rsidR="00E060BF" w:rsidRPr="00480423" w:rsidRDefault="00E060BF" w:rsidP="00AF6673">
            <w:pPr>
              <w:pStyle w:val="TAC"/>
              <w:rPr>
                <w:rFonts w:eastAsiaTheme="minorEastAsia"/>
                <w:lang w:val="en-US" w:eastAsia="zh-CN"/>
              </w:rPr>
            </w:pPr>
          </w:p>
        </w:tc>
      </w:tr>
      <w:tr w:rsidR="00E060BF" w:rsidRPr="00480423" w14:paraId="768FDB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581A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FA7A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67A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0F7CC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32A926" w14:textId="77777777" w:rsidR="00E060BF" w:rsidRPr="00480423" w:rsidRDefault="00E060BF" w:rsidP="00AF6673">
            <w:pPr>
              <w:pStyle w:val="TAC"/>
              <w:rPr>
                <w:rFonts w:eastAsiaTheme="minorEastAsia"/>
                <w:lang w:val="en-US" w:eastAsia="zh-CN"/>
              </w:rPr>
            </w:pPr>
          </w:p>
        </w:tc>
      </w:tr>
      <w:tr w:rsidR="00E060BF" w:rsidRPr="00480423" w14:paraId="11192201" w14:textId="77777777" w:rsidTr="005A0D4C">
        <w:trPr>
          <w:trHeight w:val="29"/>
        </w:trPr>
        <w:tc>
          <w:tcPr>
            <w:tcW w:w="3066" w:type="dxa"/>
            <w:tcBorders>
              <w:top w:val="single" w:sz="4" w:space="0" w:color="auto"/>
              <w:left w:val="single" w:sz="4" w:space="0" w:color="auto"/>
              <w:bottom w:val="nil"/>
              <w:right w:val="single" w:sz="4" w:space="0" w:color="auto"/>
            </w:tcBorders>
          </w:tcPr>
          <w:p w14:paraId="07F37F71" w14:textId="77777777" w:rsidR="00E060BF" w:rsidRPr="00480423" w:rsidRDefault="00E060BF" w:rsidP="00AF6673">
            <w:pPr>
              <w:pStyle w:val="TAC"/>
              <w:rPr>
                <w:rFonts w:eastAsiaTheme="minorEastAsia"/>
                <w:lang w:val="en-US" w:eastAsia="zh-CN"/>
              </w:rPr>
            </w:pPr>
            <w:r w:rsidRPr="008523D2">
              <w:rPr>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236CBBCA" w14:textId="77777777" w:rsidR="00E060BF" w:rsidRPr="008523D2" w:rsidRDefault="00E060BF" w:rsidP="00AF6673">
            <w:pPr>
              <w:pStyle w:val="TAC"/>
              <w:rPr>
                <w:rFonts w:cs="Arial"/>
                <w:szCs w:val="18"/>
              </w:rPr>
            </w:pPr>
            <w:r w:rsidRPr="008523D2">
              <w:rPr>
                <w:rFonts w:cs="Arial"/>
                <w:szCs w:val="18"/>
              </w:rPr>
              <w:t>CA_n7A-n40A</w:t>
            </w:r>
          </w:p>
          <w:p w14:paraId="1D6CEE88" w14:textId="77777777" w:rsidR="00E060BF" w:rsidRPr="008523D2" w:rsidRDefault="00E060BF" w:rsidP="00AF6673">
            <w:pPr>
              <w:pStyle w:val="TAC"/>
              <w:rPr>
                <w:rFonts w:cs="Arial"/>
                <w:szCs w:val="18"/>
              </w:rPr>
            </w:pPr>
            <w:r w:rsidRPr="008523D2">
              <w:rPr>
                <w:rFonts w:cs="Arial"/>
                <w:szCs w:val="18"/>
              </w:rPr>
              <w:t>CA_n7A-n105A</w:t>
            </w:r>
          </w:p>
          <w:p w14:paraId="77078915" w14:textId="77777777" w:rsidR="00E060BF" w:rsidRPr="00480423" w:rsidRDefault="00E060BF" w:rsidP="00AF6673">
            <w:pPr>
              <w:pStyle w:val="TAC"/>
              <w:rPr>
                <w:rFonts w:eastAsiaTheme="minorEastAsia"/>
                <w:lang w:val="en-US" w:eastAsia="zh-CN"/>
              </w:rPr>
            </w:pPr>
            <w:r w:rsidRPr="008523D2">
              <w:rPr>
                <w:rFonts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722D4E0" w14:textId="77777777" w:rsidR="00E060BF" w:rsidRPr="00480423" w:rsidRDefault="00E060BF" w:rsidP="00AF6673">
            <w:pPr>
              <w:pStyle w:val="TAC"/>
              <w:rPr>
                <w:rFonts w:eastAsiaTheme="minorEastAsia"/>
                <w:lang w:val="en-US"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tcPr>
          <w:p w14:paraId="0E4D8519" w14:textId="77777777" w:rsidR="00E060BF" w:rsidRPr="00480423" w:rsidRDefault="00E060BF" w:rsidP="00AF6673">
            <w:pPr>
              <w:pStyle w:val="TAC"/>
              <w:rPr>
                <w:rFonts w:eastAsiaTheme="minorEastAsia"/>
                <w:lang w:val="en-US" w:eastAsia="zh-CN" w:bidi="ar"/>
              </w:rPr>
            </w:pPr>
            <w:r w:rsidRPr="008523D2">
              <w:rPr>
                <w:rFonts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EF7BCF7"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2AB8E7E8" w14:textId="77777777" w:rsidTr="005A0D4C">
        <w:trPr>
          <w:trHeight w:val="29"/>
        </w:trPr>
        <w:tc>
          <w:tcPr>
            <w:tcW w:w="3066" w:type="dxa"/>
            <w:tcBorders>
              <w:top w:val="nil"/>
              <w:left w:val="single" w:sz="4" w:space="0" w:color="auto"/>
              <w:bottom w:val="nil"/>
              <w:right w:val="single" w:sz="4" w:space="0" w:color="auto"/>
            </w:tcBorders>
            <w:vAlign w:val="center"/>
          </w:tcPr>
          <w:p w14:paraId="0C3A44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D33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F76F9" w14:textId="77777777" w:rsidR="00E060BF" w:rsidRPr="00480423" w:rsidRDefault="00E060BF" w:rsidP="00AF6673">
            <w:pPr>
              <w:pStyle w:val="TAC"/>
              <w:rPr>
                <w:rFonts w:eastAsiaTheme="minorEastAsia"/>
                <w:lang w:val="en-US" w:eastAsia="zh-CN"/>
              </w:rPr>
            </w:pPr>
            <w:r w:rsidRPr="008523D2">
              <w:t>n40</w:t>
            </w:r>
          </w:p>
        </w:tc>
        <w:tc>
          <w:tcPr>
            <w:tcW w:w="4191" w:type="dxa"/>
            <w:tcBorders>
              <w:top w:val="single" w:sz="4" w:space="0" w:color="auto"/>
              <w:left w:val="single" w:sz="4" w:space="0" w:color="auto"/>
              <w:bottom w:val="single" w:sz="4" w:space="0" w:color="auto"/>
              <w:right w:val="single" w:sz="4" w:space="0" w:color="auto"/>
            </w:tcBorders>
          </w:tcPr>
          <w:p w14:paraId="436404A0" w14:textId="77777777" w:rsidR="00E060BF" w:rsidRPr="00480423" w:rsidRDefault="00E060BF" w:rsidP="00AF6673">
            <w:pPr>
              <w:pStyle w:val="TAC"/>
              <w:rPr>
                <w:rFonts w:eastAsiaTheme="minorEastAsia"/>
                <w:lang w:val="en-US" w:eastAsia="zh-CN" w:bidi="ar"/>
              </w:rPr>
            </w:pPr>
            <w:r w:rsidRPr="008523D2">
              <w:rPr>
                <w:rFonts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F12439E" w14:textId="77777777" w:rsidR="00E060BF" w:rsidRPr="00480423" w:rsidRDefault="00E060BF" w:rsidP="00AF6673">
            <w:pPr>
              <w:pStyle w:val="TAC"/>
              <w:rPr>
                <w:rFonts w:eastAsiaTheme="minorEastAsia"/>
                <w:lang w:val="en-US" w:eastAsia="zh-CN"/>
              </w:rPr>
            </w:pPr>
          </w:p>
        </w:tc>
      </w:tr>
      <w:tr w:rsidR="00E060BF" w:rsidRPr="00480423" w14:paraId="11DE8A0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A56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0C6F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4A4F3" w14:textId="77777777" w:rsidR="00E060BF" w:rsidRPr="00480423" w:rsidRDefault="00E060BF" w:rsidP="00AF6673">
            <w:pPr>
              <w:pStyle w:val="TAC"/>
              <w:rPr>
                <w:rFonts w:eastAsiaTheme="minorEastAsia"/>
                <w:lang w:val="en-US" w:eastAsia="zh-CN"/>
              </w:rPr>
            </w:pPr>
            <w:r w:rsidRPr="008523D2">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57D8D02C" w14:textId="77777777" w:rsidR="00E060BF" w:rsidRPr="00480423" w:rsidRDefault="00E060BF" w:rsidP="00AF6673">
            <w:pPr>
              <w:pStyle w:val="TAC"/>
              <w:rPr>
                <w:rFonts w:eastAsiaTheme="minorEastAsia"/>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3B71648" w14:textId="77777777" w:rsidR="00E060BF" w:rsidRPr="00480423" w:rsidRDefault="00E060BF" w:rsidP="00AF6673">
            <w:pPr>
              <w:pStyle w:val="TAC"/>
              <w:rPr>
                <w:rFonts w:eastAsiaTheme="minorEastAsia"/>
                <w:lang w:val="en-US" w:eastAsia="zh-CN"/>
              </w:rPr>
            </w:pPr>
          </w:p>
        </w:tc>
      </w:tr>
      <w:tr w:rsidR="00E060BF" w:rsidRPr="00480423" w14:paraId="51BDB897" w14:textId="77777777" w:rsidTr="005A0D4C">
        <w:trPr>
          <w:trHeight w:val="29"/>
        </w:trPr>
        <w:tc>
          <w:tcPr>
            <w:tcW w:w="3066" w:type="dxa"/>
            <w:tcBorders>
              <w:top w:val="nil"/>
              <w:left w:val="single" w:sz="4" w:space="0" w:color="auto"/>
              <w:bottom w:val="nil"/>
              <w:right w:val="single" w:sz="4" w:space="0" w:color="auto"/>
            </w:tcBorders>
            <w:vAlign w:val="center"/>
          </w:tcPr>
          <w:p w14:paraId="2161AE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3B77A4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7DE5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96F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1ED9018"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6BF263AA" w14:textId="77777777" w:rsidTr="005A0D4C">
        <w:trPr>
          <w:trHeight w:val="29"/>
        </w:trPr>
        <w:tc>
          <w:tcPr>
            <w:tcW w:w="3066" w:type="dxa"/>
            <w:tcBorders>
              <w:top w:val="nil"/>
              <w:left w:val="single" w:sz="4" w:space="0" w:color="auto"/>
              <w:bottom w:val="nil"/>
              <w:right w:val="single" w:sz="4" w:space="0" w:color="auto"/>
            </w:tcBorders>
            <w:vAlign w:val="center"/>
          </w:tcPr>
          <w:p w14:paraId="765F6A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91DEB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915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557CA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3FB54D5" w14:textId="77777777" w:rsidR="00E060BF" w:rsidRPr="00480423" w:rsidRDefault="00E060BF" w:rsidP="00AF6673">
            <w:pPr>
              <w:pStyle w:val="TAC"/>
              <w:rPr>
                <w:rFonts w:eastAsiaTheme="minorEastAsia"/>
                <w:lang w:val="en-US" w:eastAsia="zh-CN"/>
              </w:rPr>
            </w:pPr>
          </w:p>
        </w:tc>
      </w:tr>
      <w:tr w:rsidR="00E060BF" w:rsidRPr="00480423" w14:paraId="7A4F7C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E66D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FE65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1E1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A700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CD7007" w14:textId="77777777" w:rsidR="00E060BF" w:rsidRPr="00480423" w:rsidRDefault="00E060BF" w:rsidP="00AF6673">
            <w:pPr>
              <w:pStyle w:val="TAC"/>
              <w:rPr>
                <w:rFonts w:eastAsiaTheme="minorEastAsia"/>
                <w:lang w:val="en-US" w:eastAsia="zh-CN"/>
              </w:rPr>
            </w:pPr>
          </w:p>
        </w:tc>
      </w:tr>
      <w:tr w:rsidR="00E060BF" w:rsidRPr="00480423" w14:paraId="2A11D16C" w14:textId="77777777" w:rsidTr="005A0D4C">
        <w:trPr>
          <w:trHeight w:val="29"/>
        </w:trPr>
        <w:tc>
          <w:tcPr>
            <w:tcW w:w="3066" w:type="dxa"/>
            <w:tcBorders>
              <w:top w:val="nil"/>
              <w:left w:val="single" w:sz="4" w:space="0" w:color="auto"/>
              <w:bottom w:val="nil"/>
              <w:right w:val="single" w:sz="4" w:space="0" w:color="auto"/>
            </w:tcBorders>
            <w:vAlign w:val="center"/>
          </w:tcPr>
          <w:p w14:paraId="566C2B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0ED7AF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377B5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7AEF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144DE52"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4875992E" w14:textId="77777777" w:rsidTr="005A0D4C">
        <w:trPr>
          <w:trHeight w:val="29"/>
        </w:trPr>
        <w:tc>
          <w:tcPr>
            <w:tcW w:w="3066" w:type="dxa"/>
            <w:tcBorders>
              <w:top w:val="nil"/>
              <w:left w:val="single" w:sz="4" w:space="0" w:color="auto"/>
              <w:bottom w:val="nil"/>
              <w:right w:val="single" w:sz="4" w:space="0" w:color="auto"/>
            </w:tcBorders>
            <w:vAlign w:val="center"/>
          </w:tcPr>
          <w:p w14:paraId="089BE9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61BD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F88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F130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5DF0954" w14:textId="77777777" w:rsidR="00E060BF" w:rsidRPr="00480423" w:rsidRDefault="00E060BF" w:rsidP="00AF6673">
            <w:pPr>
              <w:pStyle w:val="TAC"/>
              <w:rPr>
                <w:rFonts w:eastAsiaTheme="minorEastAsia"/>
                <w:lang w:val="en-US" w:eastAsia="zh-CN"/>
              </w:rPr>
            </w:pPr>
          </w:p>
        </w:tc>
      </w:tr>
      <w:tr w:rsidR="00E060BF" w:rsidRPr="00480423" w14:paraId="587874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8266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9D9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412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08A8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2B696D" w14:textId="77777777" w:rsidR="00E060BF" w:rsidRPr="00480423" w:rsidRDefault="00E060BF" w:rsidP="00AF6673">
            <w:pPr>
              <w:pStyle w:val="TAC"/>
              <w:rPr>
                <w:rFonts w:eastAsiaTheme="minorEastAsia"/>
                <w:lang w:val="en-US" w:eastAsia="zh-CN"/>
              </w:rPr>
            </w:pPr>
          </w:p>
        </w:tc>
      </w:tr>
      <w:tr w:rsidR="00E060BF" w:rsidRPr="00480423" w14:paraId="5EF94B58" w14:textId="77777777" w:rsidTr="005A0D4C">
        <w:trPr>
          <w:trHeight w:val="29"/>
        </w:trPr>
        <w:tc>
          <w:tcPr>
            <w:tcW w:w="3066" w:type="dxa"/>
            <w:tcBorders>
              <w:top w:val="nil"/>
              <w:left w:val="single" w:sz="4" w:space="0" w:color="auto"/>
              <w:bottom w:val="nil"/>
              <w:right w:val="single" w:sz="4" w:space="0" w:color="auto"/>
            </w:tcBorders>
            <w:vAlign w:val="center"/>
          </w:tcPr>
          <w:p w14:paraId="200927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1A4AF6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8E101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F9A4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178294"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118BD456" w14:textId="77777777" w:rsidTr="005A0D4C">
        <w:trPr>
          <w:trHeight w:val="29"/>
        </w:trPr>
        <w:tc>
          <w:tcPr>
            <w:tcW w:w="3066" w:type="dxa"/>
            <w:tcBorders>
              <w:top w:val="nil"/>
              <w:left w:val="single" w:sz="4" w:space="0" w:color="auto"/>
              <w:bottom w:val="nil"/>
              <w:right w:val="single" w:sz="4" w:space="0" w:color="auto"/>
            </w:tcBorders>
            <w:vAlign w:val="center"/>
          </w:tcPr>
          <w:p w14:paraId="1CCC58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5F445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E55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C5993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C937F6B" w14:textId="77777777" w:rsidR="00E060BF" w:rsidRPr="00480423" w:rsidRDefault="00E060BF" w:rsidP="00AF6673">
            <w:pPr>
              <w:pStyle w:val="TAC"/>
              <w:rPr>
                <w:rFonts w:eastAsiaTheme="minorEastAsia"/>
                <w:lang w:val="en-US" w:eastAsia="zh-CN"/>
              </w:rPr>
            </w:pPr>
          </w:p>
        </w:tc>
      </w:tr>
      <w:tr w:rsidR="00E060BF" w:rsidRPr="00480423" w14:paraId="3E8D3B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5D9E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83D0D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F12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A6CA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A78B06" w14:textId="77777777" w:rsidR="00E060BF" w:rsidRPr="00480423" w:rsidRDefault="00E060BF" w:rsidP="00AF6673">
            <w:pPr>
              <w:pStyle w:val="TAC"/>
              <w:rPr>
                <w:rFonts w:eastAsiaTheme="minorEastAsia"/>
                <w:lang w:val="en-US" w:eastAsia="zh-CN"/>
              </w:rPr>
            </w:pPr>
          </w:p>
        </w:tc>
      </w:tr>
      <w:tr w:rsidR="00E060BF" w:rsidRPr="00480423" w14:paraId="443437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21FB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71AF36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9CA14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74059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07617F"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A2959EE" w14:textId="77777777" w:rsidTr="005A0D4C">
        <w:trPr>
          <w:trHeight w:val="29"/>
        </w:trPr>
        <w:tc>
          <w:tcPr>
            <w:tcW w:w="3066" w:type="dxa"/>
            <w:tcBorders>
              <w:top w:val="nil"/>
              <w:left w:val="single" w:sz="4" w:space="0" w:color="auto"/>
              <w:bottom w:val="nil"/>
              <w:right w:val="single" w:sz="4" w:space="0" w:color="auto"/>
            </w:tcBorders>
            <w:vAlign w:val="center"/>
          </w:tcPr>
          <w:p w14:paraId="2249C3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E9F1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D289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EEDCE9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41A9095" w14:textId="77777777" w:rsidR="00E060BF" w:rsidRPr="00480423" w:rsidRDefault="00E060BF" w:rsidP="00AF6673">
            <w:pPr>
              <w:pStyle w:val="TAC"/>
              <w:rPr>
                <w:rFonts w:eastAsiaTheme="minorEastAsia"/>
                <w:lang w:val="en-US" w:eastAsia="zh-CN"/>
              </w:rPr>
            </w:pPr>
          </w:p>
        </w:tc>
      </w:tr>
      <w:tr w:rsidR="00E060BF" w:rsidRPr="00480423" w14:paraId="5014CB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6BC2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2397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BBF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AE45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B3FD99" w14:textId="77777777" w:rsidR="00E060BF" w:rsidRPr="00480423" w:rsidRDefault="00E060BF" w:rsidP="00AF6673">
            <w:pPr>
              <w:pStyle w:val="TAC"/>
              <w:rPr>
                <w:rFonts w:eastAsiaTheme="minorEastAsia"/>
                <w:lang w:val="en-US" w:eastAsia="zh-CN"/>
              </w:rPr>
            </w:pPr>
          </w:p>
        </w:tc>
      </w:tr>
      <w:tr w:rsidR="00E060BF" w:rsidRPr="00480423" w14:paraId="1C2CED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C322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011878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2D8E6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60021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15F2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F5363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05289D6" w14:textId="77777777" w:rsidTr="005A0D4C">
        <w:trPr>
          <w:trHeight w:val="29"/>
        </w:trPr>
        <w:tc>
          <w:tcPr>
            <w:tcW w:w="3066" w:type="dxa"/>
            <w:tcBorders>
              <w:top w:val="nil"/>
              <w:left w:val="single" w:sz="4" w:space="0" w:color="auto"/>
              <w:bottom w:val="nil"/>
              <w:right w:val="single" w:sz="4" w:space="0" w:color="auto"/>
            </w:tcBorders>
            <w:vAlign w:val="center"/>
          </w:tcPr>
          <w:p w14:paraId="02AFE4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AC4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FFB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C8C7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65A0AE7B" w14:textId="77777777" w:rsidR="00E060BF" w:rsidRPr="00480423" w:rsidRDefault="00E060BF" w:rsidP="00AF6673">
            <w:pPr>
              <w:pStyle w:val="TAC"/>
              <w:rPr>
                <w:rFonts w:eastAsiaTheme="minorEastAsia"/>
                <w:lang w:val="en-US" w:eastAsia="zh-CN"/>
              </w:rPr>
            </w:pPr>
          </w:p>
        </w:tc>
      </w:tr>
      <w:tr w:rsidR="00E060BF" w:rsidRPr="00480423" w14:paraId="25D004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7EB8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8547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7B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348C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80DD5CD" w14:textId="77777777" w:rsidR="00E060BF" w:rsidRPr="00480423" w:rsidRDefault="00E060BF" w:rsidP="00AF6673">
            <w:pPr>
              <w:pStyle w:val="TAC"/>
              <w:rPr>
                <w:rFonts w:eastAsiaTheme="minorEastAsia"/>
                <w:lang w:val="en-US" w:eastAsia="zh-CN"/>
              </w:rPr>
            </w:pPr>
          </w:p>
        </w:tc>
      </w:tr>
      <w:tr w:rsidR="00E060BF" w:rsidRPr="00480423" w14:paraId="179106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4B43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3A6795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2E8D4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1C90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EFCA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256B4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7B8035E" w14:textId="77777777" w:rsidTr="005A0D4C">
        <w:trPr>
          <w:trHeight w:val="29"/>
        </w:trPr>
        <w:tc>
          <w:tcPr>
            <w:tcW w:w="3066" w:type="dxa"/>
            <w:tcBorders>
              <w:top w:val="nil"/>
              <w:left w:val="single" w:sz="4" w:space="0" w:color="auto"/>
              <w:bottom w:val="nil"/>
              <w:right w:val="single" w:sz="4" w:space="0" w:color="auto"/>
            </w:tcBorders>
            <w:vAlign w:val="center"/>
          </w:tcPr>
          <w:p w14:paraId="31C318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8EAF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232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C3AE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E16B202" w14:textId="77777777" w:rsidR="00E060BF" w:rsidRPr="00480423" w:rsidRDefault="00E060BF" w:rsidP="00AF6673">
            <w:pPr>
              <w:pStyle w:val="TAC"/>
              <w:rPr>
                <w:rFonts w:eastAsiaTheme="minorEastAsia"/>
                <w:lang w:val="en-US" w:eastAsia="zh-CN"/>
              </w:rPr>
            </w:pPr>
          </w:p>
        </w:tc>
      </w:tr>
      <w:tr w:rsidR="00E060BF" w:rsidRPr="00480423" w14:paraId="2EEC62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6604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D0AD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B69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36A07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8B6912E" w14:textId="77777777" w:rsidR="00E060BF" w:rsidRPr="00480423" w:rsidRDefault="00E060BF" w:rsidP="00AF6673">
            <w:pPr>
              <w:pStyle w:val="TAC"/>
              <w:rPr>
                <w:rFonts w:eastAsiaTheme="minorEastAsia"/>
                <w:lang w:val="en-US" w:eastAsia="zh-CN"/>
              </w:rPr>
            </w:pPr>
          </w:p>
        </w:tc>
      </w:tr>
      <w:tr w:rsidR="00E060BF" w:rsidRPr="00480423" w14:paraId="05AFB6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79C2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03208F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32CB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F2FF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51F86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B43DB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CCFC997" w14:textId="77777777" w:rsidTr="005A0D4C">
        <w:trPr>
          <w:trHeight w:val="29"/>
        </w:trPr>
        <w:tc>
          <w:tcPr>
            <w:tcW w:w="3066" w:type="dxa"/>
            <w:tcBorders>
              <w:top w:val="nil"/>
              <w:left w:val="single" w:sz="4" w:space="0" w:color="auto"/>
              <w:bottom w:val="nil"/>
              <w:right w:val="single" w:sz="4" w:space="0" w:color="auto"/>
            </w:tcBorders>
            <w:vAlign w:val="center"/>
          </w:tcPr>
          <w:p w14:paraId="40EC8E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1666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35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EA5D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5C1F6E1A" w14:textId="77777777" w:rsidR="00E060BF" w:rsidRPr="00480423" w:rsidRDefault="00E060BF" w:rsidP="00AF6673">
            <w:pPr>
              <w:pStyle w:val="TAC"/>
              <w:rPr>
                <w:rFonts w:eastAsiaTheme="minorEastAsia"/>
                <w:lang w:val="en-US" w:eastAsia="zh-CN"/>
              </w:rPr>
            </w:pPr>
          </w:p>
        </w:tc>
      </w:tr>
      <w:tr w:rsidR="00E060BF" w:rsidRPr="00480423" w14:paraId="054B76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7580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C1E0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0B4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BBAB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A7393C" w14:textId="77777777" w:rsidR="00E060BF" w:rsidRPr="00480423" w:rsidRDefault="00E060BF" w:rsidP="00AF6673">
            <w:pPr>
              <w:pStyle w:val="TAC"/>
              <w:rPr>
                <w:rFonts w:eastAsiaTheme="minorEastAsia"/>
                <w:lang w:val="en-US" w:eastAsia="zh-CN"/>
              </w:rPr>
            </w:pPr>
          </w:p>
        </w:tc>
      </w:tr>
      <w:tr w:rsidR="00E060BF" w:rsidRPr="00480423" w14:paraId="749C7B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03B8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18CC1A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692EA2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2057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D0FD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8D024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55309D9" w14:textId="77777777" w:rsidTr="005A0D4C">
        <w:trPr>
          <w:trHeight w:val="29"/>
        </w:trPr>
        <w:tc>
          <w:tcPr>
            <w:tcW w:w="3066" w:type="dxa"/>
            <w:tcBorders>
              <w:top w:val="nil"/>
              <w:left w:val="single" w:sz="4" w:space="0" w:color="auto"/>
              <w:bottom w:val="nil"/>
              <w:right w:val="single" w:sz="4" w:space="0" w:color="auto"/>
            </w:tcBorders>
            <w:vAlign w:val="center"/>
          </w:tcPr>
          <w:p w14:paraId="322EB8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738A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6D3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B737C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7888708F" w14:textId="77777777" w:rsidR="00E060BF" w:rsidRPr="00480423" w:rsidRDefault="00E060BF" w:rsidP="00AF6673">
            <w:pPr>
              <w:pStyle w:val="TAC"/>
              <w:rPr>
                <w:rFonts w:eastAsiaTheme="minorEastAsia"/>
                <w:lang w:val="en-US" w:eastAsia="zh-CN"/>
              </w:rPr>
            </w:pPr>
          </w:p>
        </w:tc>
      </w:tr>
      <w:tr w:rsidR="00E060BF" w:rsidRPr="00480423" w14:paraId="5354E0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AD92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E8E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763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7360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418340" w14:textId="77777777" w:rsidR="00E060BF" w:rsidRPr="00480423" w:rsidRDefault="00E060BF" w:rsidP="00AF6673">
            <w:pPr>
              <w:pStyle w:val="TAC"/>
              <w:rPr>
                <w:rFonts w:eastAsiaTheme="minorEastAsia"/>
                <w:lang w:val="en-US" w:eastAsia="zh-CN"/>
              </w:rPr>
            </w:pPr>
          </w:p>
        </w:tc>
      </w:tr>
      <w:tr w:rsidR="00E060BF" w:rsidRPr="00480423" w14:paraId="148791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9502E"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03C5E58F"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04415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04B8EC1"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DB06E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ECEFA8" w14:textId="77777777" w:rsidTr="005A0D4C">
        <w:trPr>
          <w:trHeight w:val="29"/>
        </w:trPr>
        <w:tc>
          <w:tcPr>
            <w:tcW w:w="3066" w:type="dxa"/>
            <w:tcBorders>
              <w:top w:val="nil"/>
              <w:left w:val="single" w:sz="4" w:space="0" w:color="auto"/>
              <w:bottom w:val="nil"/>
              <w:right w:val="single" w:sz="4" w:space="0" w:color="auto"/>
            </w:tcBorders>
            <w:vAlign w:val="center"/>
          </w:tcPr>
          <w:p w14:paraId="2FE884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D23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9D1E1" w14:textId="77777777" w:rsidR="00E060BF" w:rsidRPr="00480423" w:rsidRDefault="00E060BF" w:rsidP="00AF6673">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E568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0DD2BFB" w14:textId="77777777" w:rsidR="00E060BF" w:rsidRPr="00480423" w:rsidRDefault="00E060BF" w:rsidP="00AF6673">
            <w:pPr>
              <w:pStyle w:val="TAC"/>
              <w:rPr>
                <w:rFonts w:eastAsiaTheme="minorEastAsia"/>
                <w:lang w:val="en-US" w:eastAsia="zh-CN"/>
              </w:rPr>
            </w:pPr>
          </w:p>
        </w:tc>
      </w:tr>
      <w:tr w:rsidR="00E060BF" w:rsidRPr="00480423" w14:paraId="3B7CBF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B2F8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37D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4F1E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D0F6AB"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7993F075" w14:textId="77777777" w:rsidR="00E060BF" w:rsidRPr="00480423" w:rsidRDefault="00E060BF" w:rsidP="00AF6673">
            <w:pPr>
              <w:pStyle w:val="TAC"/>
              <w:rPr>
                <w:rFonts w:eastAsiaTheme="minorEastAsia"/>
                <w:lang w:val="en-US" w:eastAsia="zh-CN"/>
              </w:rPr>
            </w:pPr>
          </w:p>
        </w:tc>
      </w:tr>
      <w:tr w:rsidR="00E060BF" w:rsidRPr="00480423" w14:paraId="17AF3A7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4FD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CA_n7A-n66A-n77A</w:t>
            </w:r>
          </w:p>
        </w:tc>
        <w:tc>
          <w:tcPr>
            <w:tcW w:w="2712" w:type="dxa"/>
            <w:tcBorders>
              <w:top w:val="single" w:sz="4" w:space="0" w:color="auto"/>
              <w:left w:val="single" w:sz="4" w:space="0" w:color="auto"/>
              <w:bottom w:val="nil"/>
              <w:right w:val="single" w:sz="4" w:space="0" w:color="auto"/>
            </w:tcBorders>
            <w:vAlign w:val="center"/>
          </w:tcPr>
          <w:p w14:paraId="7507F594"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D651C16"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3AF3526E"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23AE2905"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685D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CDBE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0D8B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A6E367D" w14:textId="77777777" w:rsidTr="005A0D4C">
        <w:trPr>
          <w:trHeight w:val="29"/>
        </w:trPr>
        <w:tc>
          <w:tcPr>
            <w:tcW w:w="3066" w:type="dxa"/>
            <w:tcBorders>
              <w:top w:val="nil"/>
              <w:left w:val="single" w:sz="4" w:space="0" w:color="auto"/>
              <w:bottom w:val="nil"/>
              <w:right w:val="single" w:sz="4" w:space="0" w:color="auto"/>
            </w:tcBorders>
            <w:vAlign w:val="center"/>
          </w:tcPr>
          <w:p w14:paraId="386217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29C6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DF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E1C5E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7180FD" w14:textId="77777777" w:rsidR="00E060BF" w:rsidRPr="00480423" w:rsidRDefault="00E060BF" w:rsidP="00AF6673">
            <w:pPr>
              <w:pStyle w:val="TAC"/>
              <w:rPr>
                <w:rFonts w:eastAsiaTheme="minorEastAsia"/>
                <w:lang w:val="en-US" w:eastAsia="zh-CN"/>
              </w:rPr>
            </w:pPr>
          </w:p>
        </w:tc>
      </w:tr>
      <w:tr w:rsidR="00E060BF" w:rsidRPr="00480423" w14:paraId="710ACA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2D25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D47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F1A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66F62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FD6B51" w14:textId="77777777" w:rsidR="00E060BF" w:rsidRPr="00480423" w:rsidRDefault="00E060BF" w:rsidP="00AF6673">
            <w:pPr>
              <w:pStyle w:val="TAC"/>
              <w:rPr>
                <w:rFonts w:eastAsiaTheme="minorEastAsia"/>
                <w:lang w:val="en-US" w:eastAsia="zh-CN"/>
              </w:rPr>
            </w:pPr>
          </w:p>
        </w:tc>
      </w:tr>
      <w:tr w:rsidR="00E060BF" w:rsidRPr="00480423" w14:paraId="016B3B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0D6C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0C127E09"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C79E926"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2BF23464"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5D0B527"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C23D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CFC0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2A78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E50433A" w14:textId="77777777" w:rsidTr="005A0D4C">
        <w:trPr>
          <w:trHeight w:val="29"/>
        </w:trPr>
        <w:tc>
          <w:tcPr>
            <w:tcW w:w="3066" w:type="dxa"/>
            <w:tcBorders>
              <w:top w:val="nil"/>
              <w:left w:val="single" w:sz="4" w:space="0" w:color="auto"/>
              <w:bottom w:val="nil"/>
              <w:right w:val="single" w:sz="4" w:space="0" w:color="auto"/>
            </w:tcBorders>
            <w:vAlign w:val="center"/>
          </w:tcPr>
          <w:p w14:paraId="09C660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60DC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881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C039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5DBE09" w14:textId="77777777" w:rsidR="00E060BF" w:rsidRPr="00480423" w:rsidRDefault="00E060BF" w:rsidP="00AF6673">
            <w:pPr>
              <w:pStyle w:val="TAC"/>
              <w:rPr>
                <w:rFonts w:eastAsiaTheme="minorEastAsia"/>
                <w:lang w:val="en-US" w:eastAsia="zh-CN"/>
              </w:rPr>
            </w:pPr>
          </w:p>
        </w:tc>
      </w:tr>
      <w:tr w:rsidR="00E060BF" w:rsidRPr="00480423" w14:paraId="338CB0E8" w14:textId="77777777" w:rsidTr="005A0D4C">
        <w:trPr>
          <w:trHeight w:val="29"/>
        </w:trPr>
        <w:tc>
          <w:tcPr>
            <w:tcW w:w="3066" w:type="dxa"/>
            <w:tcBorders>
              <w:top w:val="nil"/>
              <w:left w:val="single" w:sz="4" w:space="0" w:color="auto"/>
              <w:bottom w:val="nil"/>
              <w:right w:val="single" w:sz="4" w:space="0" w:color="auto"/>
            </w:tcBorders>
            <w:vAlign w:val="center"/>
          </w:tcPr>
          <w:p w14:paraId="082FC7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0E7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E8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1EC5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86AC4B" w14:textId="77777777" w:rsidR="00E060BF" w:rsidRPr="00480423" w:rsidRDefault="00E060BF" w:rsidP="00AF6673">
            <w:pPr>
              <w:pStyle w:val="TAC"/>
              <w:rPr>
                <w:rFonts w:eastAsiaTheme="minorEastAsia"/>
                <w:lang w:val="en-US" w:eastAsia="zh-CN"/>
              </w:rPr>
            </w:pPr>
          </w:p>
        </w:tc>
      </w:tr>
      <w:tr w:rsidR="00E060BF" w:rsidRPr="00480423" w14:paraId="10DC73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6B91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34B0C781"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7CE2659E" w14:textId="77777777" w:rsidR="00E060BF" w:rsidRPr="00480423" w:rsidRDefault="00E060BF" w:rsidP="00AF6673">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6162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1524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2C05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72CB5E" w14:textId="77777777" w:rsidTr="005A0D4C">
        <w:trPr>
          <w:trHeight w:val="29"/>
        </w:trPr>
        <w:tc>
          <w:tcPr>
            <w:tcW w:w="3066" w:type="dxa"/>
            <w:tcBorders>
              <w:top w:val="nil"/>
              <w:left w:val="single" w:sz="4" w:space="0" w:color="auto"/>
              <w:bottom w:val="nil"/>
              <w:right w:val="single" w:sz="4" w:space="0" w:color="auto"/>
            </w:tcBorders>
            <w:vAlign w:val="center"/>
          </w:tcPr>
          <w:p w14:paraId="744F25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C8F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810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2499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3027C7" w14:textId="77777777" w:rsidR="00E060BF" w:rsidRPr="00480423" w:rsidRDefault="00E060BF" w:rsidP="00AF6673">
            <w:pPr>
              <w:pStyle w:val="TAC"/>
              <w:rPr>
                <w:rFonts w:eastAsiaTheme="minorEastAsia"/>
                <w:lang w:val="en-US" w:eastAsia="zh-CN"/>
              </w:rPr>
            </w:pPr>
          </w:p>
        </w:tc>
      </w:tr>
      <w:tr w:rsidR="00E060BF" w:rsidRPr="00480423" w14:paraId="17C5D26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F0B9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29F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6CF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408A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0F0F2B" w14:textId="77777777" w:rsidR="00E060BF" w:rsidRPr="00480423" w:rsidRDefault="00E060BF" w:rsidP="00AF6673">
            <w:pPr>
              <w:pStyle w:val="TAC"/>
              <w:rPr>
                <w:rFonts w:eastAsiaTheme="minorEastAsia"/>
                <w:lang w:val="en-US" w:eastAsia="zh-CN"/>
              </w:rPr>
            </w:pPr>
          </w:p>
        </w:tc>
      </w:tr>
      <w:tr w:rsidR="00E060BF" w:rsidRPr="00480423" w14:paraId="1AE653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2524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7AEB1C4E"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8A9E3BC"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18925F78"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42652C9A"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3E6CD7A7"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99F4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58672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7A03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1682CB" w14:textId="77777777" w:rsidTr="005A0D4C">
        <w:trPr>
          <w:trHeight w:val="29"/>
        </w:trPr>
        <w:tc>
          <w:tcPr>
            <w:tcW w:w="3066" w:type="dxa"/>
            <w:tcBorders>
              <w:top w:val="nil"/>
              <w:left w:val="single" w:sz="4" w:space="0" w:color="auto"/>
              <w:bottom w:val="nil"/>
              <w:right w:val="single" w:sz="4" w:space="0" w:color="auto"/>
            </w:tcBorders>
            <w:vAlign w:val="center"/>
          </w:tcPr>
          <w:p w14:paraId="11192A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84D7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3C1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416B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CC48EE" w14:textId="77777777" w:rsidR="00E060BF" w:rsidRPr="00480423" w:rsidRDefault="00E060BF" w:rsidP="00AF6673">
            <w:pPr>
              <w:pStyle w:val="TAC"/>
              <w:rPr>
                <w:rFonts w:eastAsiaTheme="minorEastAsia"/>
                <w:lang w:val="en-US" w:eastAsia="zh-CN"/>
              </w:rPr>
            </w:pPr>
          </w:p>
        </w:tc>
      </w:tr>
      <w:tr w:rsidR="00E060BF" w:rsidRPr="00480423" w14:paraId="1324761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A45F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E886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C30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37E2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8EB3A33" w14:textId="77777777" w:rsidR="00E060BF" w:rsidRPr="00480423" w:rsidRDefault="00E060BF" w:rsidP="00AF6673">
            <w:pPr>
              <w:pStyle w:val="TAC"/>
              <w:rPr>
                <w:rFonts w:eastAsiaTheme="minorEastAsia"/>
                <w:lang w:val="en-US" w:eastAsia="zh-CN"/>
              </w:rPr>
            </w:pPr>
          </w:p>
        </w:tc>
      </w:tr>
      <w:tr w:rsidR="00E060BF" w:rsidRPr="00480423" w14:paraId="14437D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D245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35B61D0F"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685866B" w14:textId="77777777" w:rsidR="00E060BF" w:rsidRPr="00480423" w:rsidRDefault="00E060BF" w:rsidP="00AF6673">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8272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75BB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DACAB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C07A20" w14:textId="77777777" w:rsidTr="005A0D4C">
        <w:trPr>
          <w:trHeight w:val="29"/>
        </w:trPr>
        <w:tc>
          <w:tcPr>
            <w:tcW w:w="3066" w:type="dxa"/>
            <w:tcBorders>
              <w:top w:val="nil"/>
              <w:left w:val="single" w:sz="4" w:space="0" w:color="auto"/>
              <w:bottom w:val="nil"/>
              <w:right w:val="single" w:sz="4" w:space="0" w:color="auto"/>
            </w:tcBorders>
            <w:vAlign w:val="center"/>
          </w:tcPr>
          <w:p w14:paraId="7C3ABC3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318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E3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2C5A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CA7D5C3" w14:textId="77777777" w:rsidR="00E060BF" w:rsidRPr="00480423" w:rsidRDefault="00E060BF" w:rsidP="00AF6673">
            <w:pPr>
              <w:pStyle w:val="TAC"/>
              <w:rPr>
                <w:rFonts w:eastAsiaTheme="minorEastAsia"/>
                <w:lang w:val="en-US" w:eastAsia="zh-CN"/>
              </w:rPr>
            </w:pPr>
          </w:p>
        </w:tc>
      </w:tr>
      <w:tr w:rsidR="00E060BF" w:rsidRPr="00480423" w14:paraId="5887154D" w14:textId="77777777" w:rsidTr="005A0D4C">
        <w:trPr>
          <w:trHeight w:val="29"/>
        </w:trPr>
        <w:tc>
          <w:tcPr>
            <w:tcW w:w="3066" w:type="dxa"/>
            <w:tcBorders>
              <w:top w:val="nil"/>
              <w:left w:val="single" w:sz="4" w:space="0" w:color="auto"/>
              <w:bottom w:val="nil"/>
              <w:right w:val="single" w:sz="4" w:space="0" w:color="auto"/>
            </w:tcBorders>
            <w:vAlign w:val="center"/>
          </w:tcPr>
          <w:p w14:paraId="2C19E0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069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C5F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C61B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1F0ECA" w14:textId="77777777" w:rsidR="00E060BF" w:rsidRPr="00480423" w:rsidRDefault="00E060BF" w:rsidP="00AF6673">
            <w:pPr>
              <w:pStyle w:val="TAC"/>
              <w:rPr>
                <w:rFonts w:eastAsiaTheme="minorEastAsia"/>
                <w:lang w:val="en-US" w:eastAsia="zh-CN"/>
              </w:rPr>
            </w:pPr>
          </w:p>
        </w:tc>
      </w:tr>
      <w:tr w:rsidR="00E060BF" w:rsidRPr="00480423" w14:paraId="327701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4914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7BA33634" w14:textId="77777777" w:rsidR="00E060BF" w:rsidRPr="000A048F" w:rsidRDefault="00E060BF" w:rsidP="00AF6673">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3F635756" w14:textId="77777777" w:rsidR="00E060BF" w:rsidRPr="00480423" w:rsidRDefault="00E060BF" w:rsidP="00AF6673">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1A4E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93680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AE79C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DFCA11" w14:textId="77777777" w:rsidTr="005A0D4C">
        <w:trPr>
          <w:trHeight w:val="29"/>
        </w:trPr>
        <w:tc>
          <w:tcPr>
            <w:tcW w:w="3066" w:type="dxa"/>
            <w:tcBorders>
              <w:top w:val="nil"/>
              <w:left w:val="single" w:sz="4" w:space="0" w:color="auto"/>
              <w:bottom w:val="nil"/>
              <w:right w:val="single" w:sz="4" w:space="0" w:color="auto"/>
            </w:tcBorders>
            <w:vAlign w:val="center"/>
          </w:tcPr>
          <w:p w14:paraId="1A779E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FA6C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C9D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B2B85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574430" w14:textId="77777777" w:rsidR="00E060BF" w:rsidRPr="00480423" w:rsidRDefault="00E060BF" w:rsidP="00AF6673">
            <w:pPr>
              <w:pStyle w:val="TAC"/>
              <w:rPr>
                <w:rFonts w:eastAsiaTheme="minorEastAsia"/>
                <w:lang w:val="en-US" w:eastAsia="zh-CN"/>
              </w:rPr>
            </w:pPr>
          </w:p>
        </w:tc>
      </w:tr>
      <w:tr w:rsidR="00E060BF" w:rsidRPr="00480423" w14:paraId="1EA85C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57C5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4DB6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D8D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CE2D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BFD057" w14:textId="77777777" w:rsidR="00E060BF" w:rsidRPr="00480423" w:rsidRDefault="00E060BF" w:rsidP="00AF6673">
            <w:pPr>
              <w:pStyle w:val="TAC"/>
              <w:rPr>
                <w:rFonts w:eastAsiaTheme="minorEastAsia"/>
                <w:lang w:val="en-US" w:eastAsia="zh-CN"/>
              </w:rPr>
            </w:pPr>
          </w:p>
        </w:tc>
      </w:tr>
      <w:tr w:rsidR="00E060BF" w:rsidRPr="00480423" w14:paraId="3A761A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E97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06628B2C" w14:textId="77777777" w:rsidR="00E060BF" w:rsidRPr="000A048F" w:rsidRDefault="00E060BF" w:rsidP="00AF6673">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0D81BE2D" w14:textId="77777777" w:rsidR="00E060BF" w:rsidRPr="00480423" w:rsidRDefault="00E060BF" w:rsidP="00AF6673">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6977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23CB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A40FE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38523B" w14:textId="77777777" w:rsidTr="005A0D4C">
        <w:trPr>
          <w:trHeight w:val="29"/>
        </w:trPr>
        <w:tc>
          <w:tcPr>
            <w:tcW w:w="3066" w:type="dxa"/>
            <w:tcBorders>
              <w:top w:val="nil"/>
              <w:left w:val="single" w:sz="4" w:space="0" w:color="auto"/>
              <w:bottom w:val="nil"/>
              <w:right w:val="single" w:sz="4" w:space="0" w:color="auto"/>
            </w:tcBorders>
            <w:vAlign w:val="center"/>
          </w:tcPr>
          <w:p w14:paraId="5FE42F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0294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56B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171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F774254" w14:textId="77777777" w:rsidR="00E060BF" w:rsidRPr="00480423" w:rsidRDefault="00E060BF" w:rsidP="00AF6673">
            <w:pPr>
              <w:pStyle w:val="TAC"/>
              <w:rPr>
                <w:rFonts w:eastAsiaTheme="minorEastAsia"/>
                <w:lang w:val="en-US" w:eastAsia="zh-CN"/>
              </w:rPr>
            </w:pPr>
          </w:p>
        </w:tc>
      </w:tr>
      <w:tr w:rsidR="00E060BF" w:rsidRPr="00480423" w14:paraId="6CE3E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B76BE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B248A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B04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262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7F6F77" w14:textId="77777777" w:rsidR="00E060BF" w:rsidRPr="00480423" w:rsidRDefault="00E060BF" w:rsidP="00AF6673">
            <w:pPr>
              <w:pStyle w:val="TAC"/>
              <w:rPr>
                <w:rFonts w:eastAsiaTheme="minorEastAsia"/>
                <w:lang w:val="en-US" w:eastAsia="zh-CN"/>
              </w:rPr>
            </w:pPr>
          </w:p>
        </w:tc>
      </w:tr>
      <w:tr w:rsidR="00E060BF" w:rsidRPr="00480423" w14:paraId="5821457E" w14:textId="77777777" w:rsidTr="005A0D4C">
        <w:trPr>
          <w:trHeight w:val="29"/>
        </w:trPr>
        <w:tc>
          <w:tcPr>
            <w:tcW w:w="3066" w:type="dxa"/>
            <w:tcBorders>
              <w:top w:val="nil"/>
              <w:left w:val="single" w:sz="4" w:space="0" w:color="auto"/>
              <w:bottom w:val="nil"/>
              <w:right w:val="single" w:sz="4" w:space="0" w:color="auto"/>
            </w:tcBorders>
            <w:vAlign w:val="center"/>
          </w:tcPr>
          <w:p w14:paraId="7F6D35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CA_n7(2A)-n66A-n77(2A)</w:t>
            </w:r>
          </w:p>
        </w:tc>
        <w:tc>
          <w:tcPr>
            <w:tcW w:w="2712" w:type="dxa"/>
            <w:tcBorders>
              <w:top w:val="nil"/>
              <w:left w:val="single" w:sz="4" w:space="0" w:color="auto"/>
              <w:bottom w:val="nil"/>
              <w:right w:val="single" w:sz="4" w:space="0" w:color="auto"/>
            </w:tcBorders>
            <w:vAlign w:val="center"/>
          </w:tcPr>
          <w:p w14:paraId="1B982E47" w14:textId="77777777" w:rsidR="00E060BF" w:rsidRDefault="00E060BF" w:rsidP="00AF6673">
            <w:pPr>
              <w:pStyle w:val="TAC"/>
              <w:rPr>
                <w:rFonts w:eastAsiaTheme="minorEastAsia"/>
                <w:lang w:val="en-US" w:eastAsia="zh-CN"/>
              </w:rPr>
            </w:pPr>
            <w:r>
              <w:rPr>
                <w:lang w:val="en-US" w:eastAsia="zh-CN"/>
              </w:rPr>
              <w:t>n77</w:t>
            </w:r>
            <w:r w:rsidRPr="00C30686">
              <w:rPr>
                <w:vertAlign w:val="superscript"/>
                <w:lang w:val="en-US" w:eastAsia="zh-CN"/>
              </w:rPr>
              <w:t>7,9</w:t>
            </w:r>
          </w:p>
          <w:p w14:paraId="383420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CDC0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63CD0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1BE99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9E63CB6" w14:textId="77777777" w:rsidTr="005A0D4C">
        <w:trPr>
          <w:trHeight w:val="29"/>
        </w:trPr>
        <w:tc>
          <w:tcPr>
            <w:tcW w:w="3066" w:type="dxa"/>
            <w:tcBorders>
              <w:top w:val="nil"/>
              <w:left w:val="single" w:sz="4" w:space="0" w:color="auto"/>
              <w:bottom w:val="nil"/>
              <w:right w:val="single" w:sz="4" w:space="0" w:color="auto"/>
            </w:tcBorders>
            <w:vAlign w:val="center"/>
          </w:tcPr>
          <w:p w14:paraId="0F73D1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498B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A7B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DC21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ED4112" w14:textId="77777777" w:rsidR="00E060BF" w:rsidRPr="00480423" w:rsidRDefault="00E060BF" w:rsidP="00AF6673">
            <w:pPr>
              <w:pStyle w:val="TAC"/>
              <w:rPr>
                <w:rFonts w:eastAsiaTheme="minorEastAsia"/>
                <w:lang w:val="en-US" w:eastAsia="zh-CN"/>
              </w:rPr>
            </w:pPr>
          </w:p>
        </w:tc>
      </w:tr>
      <w:tr w:rsidR="00E060BF" w:rsidRPr="00480423" w14:paraId="2B3A8A9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B3DE8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6D5E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BA6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9B2B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D0EDAB" w14:textId="77777777" w:rsidR="00E060BF" w:rsidRPr="00480423" w:rsidRDefault="00E060BF" w:rsidP="00AF6673">
            <w:pPr>
              <w:pStyle w:val="TAC"/>
              <w:rPr>
                <w:rFonts w:eastAsiaTheme="minorEastAsia"/>
                <w:lang w:val="en-US" w:eastAsia="zh-CN"/>
              </w:rPr>
            </w:pPr>
          </w:p>
        </w:tc>
      </w:tr>
      <w:tr w:rsidR="00E060BF" w:rsidRPr="00480423" w14:paraId="09E035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E2C7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3A0D3A45" w14:textId="77777777" w:rsidR="00E060BF" w:rsidRDefault="00E060BF" w:rsidP="00AF6673">
            <w:pPr>
              <w:pStyle w:val="TAC"/>
              <w:rPr>
                <w:rFonts w:eastAsiaTheme="minorEastAsia"/>
                <w:lang w:val="en-US" w:eastAsia="zh-CN"/>
              </w:rPr>
            </w:pPr>
            <w:r>
              <w:rPr>
                <w:lang w:val="en-US" w:eastAsia="zh-CN"/>
              </w:rPr>
              <w:t>n77</w:t>
            </w:r>
            <w:r w:rsidRPr="00C30686">
              <w:rPr>
                <w:vertAlign w:val="superscript"/>
                <w:lang w:val="en-US" w:eastAsia="zh-CN"/>
              </w:rPr>
              <w:t>7,9</w:t>
            </w:r>
          </w:p>
          <w:p w14:paraId="288133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ABEA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3FCF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7F981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6CABEA" w14:textId="77777777" w:rsidTr="005A0D4C">
        <w:trPr>
          <w:trHeight w:val="29"/>
        </w:trPr>
        <w:tc>
          <w:tcPr>
            <w:tcW w:w="3066" w:type="dxa"/>
            <w:tcBorders>
              <w:top w:val="nil"/>
              <w:left w:val="single" w:sz="4" w:space="0" w:color="auto"/>
              <w:bottom w:val="nil"/>
              <w:right w:val="single" w:sz="4" w:space="0" w:color="auto"/>
            </w:tcBorders>
            <w:vAlign w:val="center"/>
          </w:tcPr>
          <w:p w14:paraId="796EF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FCFE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AB25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CE0F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B27802A" w14:textId="77777777" w:rsidR="00E060BF" w:rsidRPr="00480423" w:rsidRDefault="00E060BF" w:rsidP="00AF6673">
            <w:pPr>
              <w:pStyle w:val="TAC"/>
              <w:rPr>
                <w:rFonts w:eastAsiaTheme="minorEastAsia"/>
                <w:lang w:val="en-US" w:eastAsia="zh-CN"/>
              </w:rPr>
            </w:pPr>
          </w:p>
        </w:tc>
      </w:tr>
      <w:tr w:rsidR="00E060BF" w:rsidRPr="00480423" w14:paraId="1A3A0F82" w14:textId="77777777" w:rsidTr="005A0D4C">
        <w:trPr>
          <w:trHeight w:val="29"/>
        </w:trPr>
        <w:tc>
          <w:tcPr>
            <w:tcW w:w="3066" w:type="dxa"/>
            <w:tcBorders>
              <w:top w:val="nil"/>
              <w:left w:val="single" w:sz="4" w:space="0" w:color="auto"/>
              <w:bottom w:val="nil"/>
              <w:right w:val="single" w:sz="4" w:space="0" w:color="auto"/>
            </w:tcBorders>
            <w:vAlign w:val="center"/>
          </w:tcPr>
          <w:p w14:paraId="750C15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446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37F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40B5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89D195" w14:textId="77777777" w:rsidR="00E060BF" w:rsidRPr="00480423" w:rsidRDefault="00E060BF" w:rsidP="00AF6673">
            <w:pPr>
              <w:pStyle w:val="TAC"/>
              <w:rPr>
                <w:rFonts w:eastAsiaTheme="minorEastAsia"/>
                <w:lang w:val="en-US" w:eastAsia="zh-CN"/>
              </w:rPr>
            </w:pPr>
          </w:p>
        </w:tc>
      </w:tr>
      <w:tr w:rsidR="00E060BF" w:rsidRPr="00480423" w14:paraId="28CB8B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71A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624F885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202D936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0F7D63B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58670FE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DA5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A892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C09A3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5395BF" w14:textId="77777777" w:rsidTr="005A0D4C">
        <w:trPr>
          <w:trHeight w:val="29"/>
        </w:trPr>
        <w:tc>
          <w:tcPr>
            <w:tcW w:w="3066" w:type="dxa"/>
            <w:tcBorders>
              <w:top w:val="nil"/>
              <w:left w:val="single" w:sz="4" w:space="0" w:color="auto"/>
              <w:bottom w:val="nil"/>
              <w:right w:val="single" w:sz="4" w:space="0" w:color="auto"/>
            </w:tcBorders>
            <w:vAlign w:val="center"/>
          </w:tcPr>
          <w:p w14:paraId="23A190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C7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92B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4F8B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A7ED9E" w14:textId="77777777" w:rsidR="00E060BF" w:rsidRPr="00480423" w:rsidRDefault="00E060BF" w:rsidP="00AF6673">
            <w:pPr>
              <w:pStyle w:val="TAC"/>
              <w:rPr>
                <w:rFonts w:eastAsiaTheme="minorEastAsia"/>
                <w:lang w:val="en-US" w:eastAsia="zh-CN"/>
              </w:rPr>
            </w:pPr>
          </w:p>
        </w:tc>
      </w:tr>
      <w:tr w:rsidR="00E060BF" w:rsidRPr="00480423" w14:paraId="66D378DB" w14:textId="77777777" w:rsidTr="005A0D4C">
        <w:trPr>
          <w:trHeight w:val="29"/>
        </w:trPr>
        <w:tc>
          <w:tcPr>
            <w:tcW w:w="3066" w:type="dxa"/>
            <w:tcBorders>
              <w:top w:val="nil"/>
              <w:left w:val="single" w:sz="4" w:space="0" w:color="auto"/>
              <w:bottom w:val="nil"/>
              <w:right w:val="single" w:sz="4" w:space="0" w:color="auto"/>
            </w:tcBorders>
            <w:vAlign w:val="center"/>
          </w:tcPr>
          <w:p w14:paraId="76A4A7E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CB7D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A28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3FC3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643EC78" w14:textId="77777777" w:rsidR="00E060BF" w:rsidRPr="00480423" w:rsidRDefault="00E060BF" w:rsidP="00AF6673">
            <w:pPr>
              <w:pStyle w:val="TAC"/>
              <w:rPr>
                <w:rFonts w:eastAsiaTheme="minorEastAsia"/>
                <w:lang w:val="en-US" w:eastAsia="zh-CN"/>
              </w:rPr>
            </w:pPr>
          </w:p>
        </w:tc>
      </w:tr>
      <w:tr w:rsidR="00E060BF" w:rsidRPr="00480423" w14:paraId="6CBE194B" w14:textId="77777777" w:rsidTr="005A0D4C">
        <w:trPr>
          <w:trHeight w:val="29"/>
        </w:trPr>
        <w:tc>
          <w:tcPr>
            <w:tcW w:w="3066" w:type="dxa"/>
            <w:tcBorders>
              <w:top w:val="nil"/>
              <w:left w:val="single" w:sz="4" w:space="0" w:color="auto"/>
              <w:bottom w:val="nil"/>
              <w:right w:val="single" w:sz="4" w:space="0" w:color="auto"/>
            </w:tcBorders>
            <w:vAlign w:val="center"/>
          </w:tcPr>
          <w:p w14:paraId="59D04B6A"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6EA03E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4084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DDC2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373638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1</w:t>
            </w:r>
          </w:p>
        </w:tc>
      </w:tr>
      <w:tr w:rsidR="00E060BF" w:rsidRPr="00480423" w14:paraId="37253D06" w14:textId="77777777" w:rsidTr="005A0D4C">
        <w:trPr>
          <w:trHeight w:val="29"/>
        </w:trPr>
        <w:tc>
          <w:tcPr>
            <w:tcW w:w="3066" w:type="dxa"/>
            <w:tcBorders>
              <w:top w:val="nil"/>
              <w:left w:val="single" w:sz="4" w:space="0" w:color="auto"/>
              <w:bottom w:val="nil"/>
              <w:right w:val="single" w:sz="4" w:space="0" w:color="auto"/>
            </w:tcBorders>
            <w:vAlign w:val="center"/>
          </w:tcPr>
          <w:p w14:paraId="53DD4EA0"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C1E3E0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F17BE"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7EB5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0BBB82" w14:textId="77777777" w:rsidR="00E060BF" w:rsidRPr="00480423" w:rsidRDefault="00E060BF" w:rsidP="00AF6673">
            <w:pPr>
              <w:pStyle w:val="TAC"/>
              <w:rPr>
                <w:rFonts w:eastAsiaTheme="minorEastAsia"/>
                <w:lang w:val="en-US" w:eastAsia="zh-CN"/>
              </w:rPr>
            </w:pPr>
          </w:p>
        </w:tc>
      </w:tr>
      <w:tr w:rsidR="00E060BF" w:rsidRPr="00480423" w14:paraId="0CFAEF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A2DE02"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2BA98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264D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B4A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D9E38A" w14:textId="77777777" w:rsidR="00E060BF" w:rsidRPr="00480423" w:rsidRDefault="00E060BF" w:rsidP="00AF6673">
            <w:pPr>
              <w:pStyle w:val="TAC"/>
              <w:rPr>
                <w:rFonts w:eastAsiaTheme="minorEastAsia"/>
                <w:lang w:val="en-US" w:eastAsia="zh-CN"/>
              </w:rPr>
            </w:pPr>
          </w:p>
        </w:tc>
      </w:tr>
      <w:tr w:rsidR="00E060BF" w:rsidRPr="00480423" w14:paraId="5F1D81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BE83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54B58A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538094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06C5AA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2080F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011E6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F96E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0958DA" w14:textId="77777777" w:rsidTr="005A0D4C">
        <w:trPr>
          <w:trHeight w:val="29"/>
        </w:trPr>
        <w:tc>
          <w:tcPr>
            <w:tcW w:w="3066" w:type="dxa"/>
            <w:tcBorders>
              <w:top w:val="nil"/>
              <w:left w:val="single" w:sz="4" w:space="0" w:color="auto"/>
              <w:bottom w:val="nil"/>
              <w:right w:val="single" w:sz="4" w:space="0" w:color="auto"/>
            </w:tcBorders>
            <w:vAlign w:val="center"/>
          </w:tcPr>
          <w:p w14:paraId="09ED89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BBE8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A865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60D9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749873" w14:textId="77777777" w:rsidR="00E060BF" w:rsidRPr="00480423" w:rsidRDefault="00E060BF" w:rsidP="00AF6673">
            <w:pPr>
              <w:pStyle w:val="TAC"/>
              <w:rPr>
                <w:rFonts w:eastAsiaTheme="minorEastAsia"/>
                <w:lang w:val="en-US" w:eastAsia="zh-CN"/>
              </w:rPr>
            </w:pPr>
          </w:p>
        </w:tc>
      </w:tr>
      <w:tr w:rsidR="00E060BF" w:rsidRPr="00480423" w14:paraId="080AAAED" w14:textId="77777777" w:rsidTr="005A0D4C">
        <w:trPr>
          <w:trHeight w:val="29"/>
        </w:trPr>
        <w:tc>
          <w:tcPr>
            <w:tcW w:w="3066" w:type="dxa"/>
            <w:tcBorders>
              <w:top w:val="nil"/>
              <w:left w:val="single" w:sz="4" w:space="0" w:color="auto"/>
              <w:bottom w:val="nil"/>
              <w:right w:val="single" w:sz="4" w:space="0" w:color="auto"/>
            </w:tcBorders>
            <w:vAlign w:val="center"/>
          </w:tcPr>
          <w:p w14:paraId="60A2A4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42F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02E1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2570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15480C40" w14:textId="77777777" w:rsidR="00E060BF" w:rsidRPr="00480423" w:rsidRDefault="00E060BF" w:rsidP="00AF6673">
            <w:pPr>
              <w:pStyle w:val="TAC"/>
              <w:rPr>
                <w:rFonts w:eastAsiaTheme="minorEastAsia"/>
                <w:lang w:val="en-US" w:eastAsia="zh-CN"/>
              </w:rPr>
            </w:pPr>
          </w:p>
        </w:tc>
      </w:tr>
      <w:tr w:rsidR="00E060BF" w:rsidRPr="00480423" w14:paraId="5F80790F" w14:textId="77777777" w:rsidTr="005A0D4C">
        <w:trPr>
          <w:trHeight w:val="29"/>
        </w:trPr>
        <w:tc>
          <w:tcPr>
            <w:tcW w:w="3066" w:type="dxa"/>
            <w:tcBorders>
              <w:top w:val="nil"/>
              <w:left w:val="single" w:sz="4" w:space="0" w:color="auto"/>
              <w:bottom w:val="nil"/>
              <w:right w:val="single" w:sz="4" w:space="0" w:color="auto"/>
            </w:tcBorders>
            <w:vAlign w:val="center"/>
          </w:tcPr>
          <w:p w14:paraId="1C4BF8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5F0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3589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8A5F3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7389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66BB2EE" w14:textId="77777777" w:rsidTr="005A0D4C">
        <w:trPr>
          <w:trHeight w:val="29"/>
        </w:trPr>
        <w:tc>
          <w:tcPr>
            <w:tcW w:w="3066" w:type="dxa"/>
            <w:tcBorders>
              <w:top w:val="nil"/>
              <w:left w:val="single" w:sz="4" w:space="0" w:color="auto"/>
              <w:bottom w:val="nil"/>
              <w:right w:val="single" w:sz="4" w:space="0" w:color="auto"/>
            </w:tcBorders>
            <w:vAlign w:val="center"/>
          </w:tcPr>
          <w:p w14:paraId="5EB114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66D4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2E81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EFB3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C4E401" w14:textId="77777777" w:rsidR="00E060BF" w:rsidRPr="00480423" w:rsidRDefault="00E060BF" w:rsidP="00AF6673">
            <w:pPr>
              <w:pStyle w:val="TAC"/>
              <w:rPr>
                <w:rFonts w:eastAsiaTheme="minorEastAsia"/>
                <w:lang w:val="en-US" w:eastAsia="zh-CN"/>
              </w:rPr>
            </w:pPr>
          </w:p>
        </w:tc>
      </w:tr>
      <w:tr w:rsidR="00E060BF" w:rsidRPr="00480423" w14:paraId="1EC690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BC59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D4E6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7A65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D4C5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9A3A98" w14:textId="77777777" w:rsidR="00E060BF" w:rsidRPr="00480423" w:rsidRDefault="00E060BF" w:rsidP="00AF6673">
            <w:pPr>
              <w:pStyle w:val="TAC"/>
              <w:rPr>
                <w:rFonts w:eastAsiaTheme="minorEastAsia"/>
                <w:lang w:val="en-US" w:eastAsia="zh-CN"/>
              </w:rPr>
            </w:pPr>
          </w:p>
        </w:tc>
      </w:tr>
      <w:tr w:rsidR="00E060BF" w:rsidRPr="00480423" w14:paraId="225B6F74" w14:textId="77777777" w:rsidTr="005A0D4C">
        <w:trPr>
          <w:trHeight w:val="29"/>
        </w:trPr>
        <w:tc>
          <w:tcPr>
            <w:tcW w:w="3066" w:type="dxa"/>
            <w:tcBorders>
              <w:top w:val="nil"/>
              <w:left w:val="single" w:sz="4" w:space="0" w:color="auto"/>
              <w:bottom w:val="nil"/>
              <w:right w:val="single" w:sz="4" w:space="0" w:color="auto"/>
            </w:tcBorders>
            <w:vAlign w:val="center"/>
          </w:tcPr>
          <w:p w14:paraId="42A7438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25D725E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CA_n7A-n66A</w:t>
            </w:r>
          </w:p>
          <w:p w14:paraId="49D57DA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E4384F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F50717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1CA5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20B30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611352" w14:textId="77777777" w:rsidTr="005A0D4C">
        <w:trPr>
          <w:trHeight w:val="29"/>
        </w:trPr>
        <w:tc>
          <w:tcPr>
            <w:tcW w:w="3066" w:type="dxa"/>
            <w:tcBorders>
              <w:top w:val="nil"/>
              <w:left w:val="single" w:sz="4" w:space="0" w:color="auto"/>
              <w:bottom w:val="nil"/>
              <w:right w:val="single" w:sz="4" w:space="0" w:color="auto"/>
            </w:tcBorders>
            <w:vAlign w:val="center"/>
          </w:tcPr>
          <w:p w14:paraId="28CF86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5CB3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1B9B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EF7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AC9871" w14:textId="77777777" w:rsidR="00E060BF" w:rsidRPr="00480423" w:rsidRDefault="00E060BF" w:rsidP="00AF6673">
            <w:pPr>
              <w:pStyle w:val="TAC"/>
              <w:rPr>
                <w:rFonts w:eastAsiaTheme="minorEastAsia"/>
                <w:lang w:val="en-US" w:eastAsia="zh-CN"/>
              </w:rPr>
            </w:pPr>
          </w:p>
        </w:tc>
      </w:tr>
      <w:tr w:rsidR="00E060BF" w:rsidRPr="00480423" w14:paraId="4F6A0482" w14:textId="77777777" w:rsidTr="005A0D4C">
        <w:trPr>
          <w:trHeight w:val="29"/>
        </w:trPr>
        <w:tc>
          <w:tcPr>
            <w:tcW w:w="3066" w:type="dxa"/>
            <w:tcBorders>
              <w:top w:val="nil"/>
              <w:left w:val="single" w:sz="4" w:space="0" w:color="auto"/>
              <w:bottom w:val="nil"/>
              <w:right w:val="single" w:sz="4" w:space="0" w:color="auto"/>
            </w:tcBorders>
            <w:vAlign w:val="center"/>
          </w:tcPr>
          <w:p w14:paraId="582F1C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6C54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571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F0B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60D8312" w14:textId="77777777" w:rsidR="00E060BF" w:rsidRPr="00480423" w:rsidRDefault="00E060BF" w:rsidP="00AF6673">
            <w:pPr>
              <w:pStyle w:val="TAC"/>
              <w:rPr>
                <w:rFonts w:eastAsiaTheme="minorEastAsia"/>
                <w:lang w:val="en-US" w:eastAsia="zh-CN"/>
              </w:rPr>
            </w:pPr>
          </w:p>
        </w:tc>
      </w:tr>
      <w:tr w:rsidR="00E060BF" w:rsidRPr="00480423" w14:paraId="43DEE7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3BC7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5D558614"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3505A0F5"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33FC9BDD"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CF4445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1EF0D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D5B7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C919886" w14:textId="77777777" w:rsidTr="005A0D4C">
        <w:trPr>
          <w:trHeight w:val="29"/>
        </w:trPr>
        <w:tc>
          <w:tcPr>
            <w:tcW w:w="3066" w:type="dxa"/>
            <w:tcBorders>
              <w:top w:val="nil"/>
              <w:left w:val="single" w:sz="4" w:space="0" w:color="auto"/>
              <w:bottom w:val="nil"/>
              <w:right w:val="single" w:sz="4" w:space="0" w:color="auto"/>
            </w:tcBorders>
            <w:vAlign w:val="center"/>
          </w:tcPr>
          <w:p w14:paraId="596789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01F2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90C0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0F27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F78E90E" w14:textId="77777777" w:rsidR="00E060BF" w:rsidRPr="00480423" w:rsidRDefault="00E060BF" w:rsidP="00AF6673">
            <w:pPr>
              <w:pStyle w:val="TAC"/>
              <w:rPr>
                <w:rFonts w:eastAsiaTheme="minorEastAsia"/>
                <w:lang w:val="en-US" w:eastAsia="zh-CN"/>
              </w:rPr>
            </w:pPr>
          </w:p>
        </w:tc>
      </w:tr>
      <w:tr w:rsidR="00E060BF" w:rsidRPr="00480423" w14:paraId="144286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952F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551E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FDCD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786D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FFBEAB" w14:textId="77777777" w:rsidR="00E060BF" w:rsidRPr="00480423" w:rsidRDefault="00E060BF" w:rsidP="00AF6673">
            <w:pPr>
              <w:pStyle w:val="TAC"/>
              <w:rPr>
                <w:rFonts w:eastAsiaTheme="minorEastAsia"/>
                <w:lang w:val="en-US" w:eastAsia="zh-CN"/>
              </w:rPr>
            </w:pPr>
          </w:p>
        </w:tc>
      </w:tr>
      <w:tr w:rsidR="00E060BF" w:rsidRPr="00480423" w14:paraId="0D478984" w14:textId="77777777" w:rsidTr="005A0D4C">
        <w:trPr>
          <w:trHeight w:val="29"/>
        </w:trPr>
        <w:tc>
          <w:tcPr>
            <w:tcW w:w="3066" w:type="dxa"/>
            <w:tcBorders>
              <w:top w:val="nil"/>
              <w:left w:val="single" w:sz="4" w:space="0" w:color="auto"/>
              <w:bottom w:val="nil"/>
              <w:right w:val="single" w:sz="4" w:space="0" w:color="auto"/>
            </w:tcBorders>
            <w:vAlign w:val="center"/>
          </w:tcPr>
          <w:p w14:paraId="5733A6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7388734A"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54BBCD73"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3C5A073"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FA9364B" w14:textId="77777777" w:rsidR="00E060BF" w:rsidRPr="00480423" w:rsidRDefault="00E060BF" w:rsidP="00AF6673">
            <w:pPr>
              <w:pStyle w:val="TAC"/>
              <w:rPr>
                <w:rFonts w:eastAsiaTheme="minorEastAsia" w:cs="Arial"/>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49E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5A104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97831A" w14:textId="77777777" w:rsidTr="005A0D4C">
        <w:trPr>
          <w:trHeight w:val="29"/>
        </w:trPr>
        <w:tc>
          <w:tcPr>
            <w:tcW w:w="3066" w:type="dxa"/>
            <w:tcBorders>
              <w:top w:val="nil"/>
              <w:left w:val="single" w:sz="4" w:space="0" w:color="auto"/>
              <w:bottom w:val="nil"/>
              <w:right w:val="single" w:sz="4" w:space="0" w:color="auto"/>
            </w:tcBorders>
            <w:vAlign w:val="center"/>
          </w:tcPr>
          <w:p w14:paraId="0C7339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EFA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A6611" w14:textId="77777777" w:rsidR="00E060BF" w:rsidRPr="00480423" w:rsidRDefault="00E060BF" w:rsidP="00AF6673">
            <w:pPr>
              <w:pStyle w:val="TAC"/>
              <w:rPr>
                <w:rFonts w:eastAsiaTheme="minorEastAsia" w:cs="Arial"/>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AEA69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DE4E0F9" w14:textId="77777777" w:rsidR="00E060BF" w:rsidRPr="00480423" w:rsidRDefault="00E060BF" w:rsidP="00AF6673">
            <w:pPr>
              <w:pStyle w:val="TAC"/>
              <w:rPr>
                <w:rFonts w:eastAsiaTheme="minorEastAsia"/>
                <w:lang w:val="en-US" w:eastAsia="zh-CN"/>
              </w:rPr>
            </w:pPr>
          </w:p>
        </w:tc>
      </w:tr>
      <w:tr w:rsidR="00E060BF" w:rsidRPr="00480423" w14:paraId="5CB13A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8D63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3689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43B9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E007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85B659" w14:textId="77777777" w:rsidR="00E060BF" w:rsidRPr="00480423" w:rsidRDefault="00E060BF" w:rsidP="00AF6673">
            <w:pPr>
              <w:pStyle w:val="TAC"/>
              <w:rPr>
                <w:rFonts w:eastAsiaTheme="minorEastAsia"/>
                <w:lang w:val="en-US" w:eastAsia="zh-CN"/>
              </w:rPr>
            </w:pPr>
          </w:p>
        </w:tc>
      </w:tr>
      <w:tr w:rsidR="00E060BF" w:rsidRPr="00480423" w14:paraId="6A99C2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2B2106" w14:textId="77777777" w:rsidR="00E060BF" w:rsidRPr="00480423" w:rsidRDefault="00E060BF" w:rsidP="00AF6673">
            <w:pPr>
              <w:pStyle w:val="TAC"/>
              <w:rPr>
                <w:rFonts w:eastAsiaTheme="minorEastAsia"/>
                <w:lang w:val="en-US" w:eastAsia="zh-CN"/>
              </w:rPr>
            </w:pPr>
            <w:r w:rsidRPr="00480423">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0F9EB1A2" w14:textId="77777777" w:rsidR="00E060BF" w:rsidRPr="00480423" w:rsidRDefault="00E060BF" w:rsidP="00AF6673">
            <w:pPr>
              <w:pStyle w:val="TAC"/>
              <w:rPr>
                <w:rFonts w:eastAsiaTheme="minorEastAsia"/>
                <w:lang w:val="en-US" w:eastAsia="zh-CN"/>
              </w:rPr>
            </w:pPr>
            <w:r w:rsidRPr="00480423">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114E25"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EFC7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C235E1"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9A5B7F3" w14:textId="77777777" w:rsidTr="005A0D4C">
        <w:trPr>
          <w:trHeight w:val="29"/>
        </w:trPr>
        <w:tc>
          <w:tcPr>
            <w:tcW w:w="3066" w:type="dxa"/>
            <w:tcBorders>
              <w:top w:val="nil"/>
              <w:left w:val="single" w:sz="4" w:space="0" w:color="auto"/>
              <w:bottom w:val="nil"/>
              <w:right w:val="single" w:sz="4" w:space="0" w:color="auto"/>
            </w:tcBorders>
            <w:vAlign w:val="center"/>
          </w:tcPr>
          <w:p w14:paraId="27CEE4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2E76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B8D81"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F06B4D"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44512FDB" w14:textId="77777777" w:rsidR="00E060BF" w:rsidRPr="00480423" w:rsidRDefault="00E060BF" w:rsidP="00AF6673">
            <w:pPr>
              <w:pStyle w:val="TAC"/>
              <w:rPr>
                <w:rFonts w:eastAsiaTheme="minorEastAsia"/>
                <w:lang w:val="en-US" w:eastAsia="zh-CN"/>
              </w:rPr>
            </w:pPr>
          </w:p>
        </w:tc>
      </w:tr>
      <w:tr w:rsidR="00E060BF" w:rsidRPr="00480423" w14:paraId="11BAF2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8EEB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FAC6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8B227"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F7703C" w14:textId="77777777" w:rsidR="00E060BF" w:rsidRPr="00480423" w:rsidRDefault="00E060BF" w:rsidP="00AF6673">
            <w:pPr>
              <w:pStyle w:val="TAC"/>
              <w:rPr>
                <w:rFonts w:eastAsiaTheme="minorEastAsia"/>
                <w:lang w:val="en-US" w:eastAsia="zh-CN" w:bidi="ar"/>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99A77B" w14:textId="77777777" w:rsidR="00E060BF" w:rsidRPr="00480423" w:rsidRDefault="00E060BF" w:rsidP="00AF6673">
            <w:pPr>
              <w:pStyle w:val="TAC"/>
              <w:rPr>
                <w:rFonts w:eastAsiaTheme="minorEastAsia"/>
                <w:lang w:val="en-US" w:eastAsia="zh-CN"/>
              </w:rPr>
            </w:pPr>
          </w:p>
        </w:tc>
      </w:tr>
      <w:tr w:rsidR="00E060BF" w:rsidRPr="00480423" w14:paraId="72C5CD50" w14:textId="77777777" w:rsidTr="005A0D4C">
        <w:trPr>
          <w:trHeight w:val="29"/>
        </w:trPr>
        <w:tc>
          <w:tcPr>
            <w:tcW w:w="3066" w:type="dxa"/>
            <w:tcBorders>
              <w:top w:val="nil"/>
              <w:left w:val="single" w:sz="4" w:space="0" w:color="auto"/>
              <w:bottom w:val="nil"/>
              <w:right w:val="single" w:sz="4" w:space="0" w:color="auto"/>
            </w:tcBorders>
            <w:vAlign w:val="center"/>
          </w:tcPr>
          <w:p w14:paraId="4C062E6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242E5FF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22242B9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60A94E2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A27B8C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E9AF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FEF1A0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2BBD9E2" w14:textId="77777777" w:rsidTr="005A0D4C">
        <w:trPr>
          <w:trHeight w:val="29"/>
        </w:trPr>
        <w:tc>
          <w:tcPr>
            <w:tcW w:w="3066" w:type="dxa"/>
            <w:tcBorders>
              <w:top w:val="nil"/>
              <w:left w:val="single" w:sz="4" w:space="0" w:color="auto"/>
              <w:bottom w:val="nil"/>
              <w:right w:val="single" w:sz="4" w:space="0" w:color="auto"/>
            </w:tcBorders>
            <w:vAlign w:val="center"/>
          </w:tcPr>
          <w:p w14:paraId="296269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6E96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FCCE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854B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34DC8" w14:textId="77777777" w:rsidR="00E060BF" w:rsidRPr="00480423" w:rsidRDefault="00E060BF" w:rsidP="00AF6673">
            <w:pPr>
              <w:pStyle w:val="TAC"/>
              <w:rPr>
                <w:rFonts w:eastAsiaTheme="minorEastAsia"/>
                <w:lang w:val="en-US" w:eastAsia="zh-CN"/>
              </w:rPr>
            </w:pPr>
          </w:p>
        </w:tc>
      </w:tr>
      <w:tr w:rsidR="00E060BF" w:rsidRPr="00480423" w14:paraId="020C4C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A27F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481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940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8711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AACCB9E" w14:textId="77777777" w:rsidR="00E060BF" w:rsidRPr="00480423" w:rsidRDefault="00E060BF" w:rsidP="00AF6673">
            <w:pPr>
              <w:pStyle w:val="TAC"/>
              <w:rPr>
                <w:rFonts w:eastAsiaTheme="minorEastAsia"/>
                <w:lang w:val="en-US" w:eastAsia="zh-CN"/>
              </w:rPr>
            </w:pPr>
          </w:p>
        </w:tc>
      </w:tr>
      <w:tr w:rsidR="00E060BF" w:rsidRPr="00480423" w14:paraId="45CF2E78" w14:textId="77777777" w:rsidTr="005A0D4C">
        <w:trPr>
          <w:trHeight w:val="29"/>
        </w:trPr>
        <w:tc>
          <w:tcPr>
            <w:tcW w:w="3066" w:type="dxa"/>
            <w:tcBorders>
              <w:top w:val="nil"/>
              <w:left w:val="single" w:sz="4" w:space="0" w:color="auto"/>
              <w:bottom w:val="nil"/>
              <w:right w:val="single" w:sz="4" w:space="0" w:color="auto"/>
            </w:tcBorders>
            <w:vAlign w:val="center"/>
          </w:tcPr>
          <w:p w14:paraId="2CD8395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7E1D3CE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42B6BA3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712CEA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78FEF5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D6F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4FC803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4962296" w14:textId="77777777" w:rsidTr="005A0D4C">
        <w:trPr>
          <w:trHeight w:val="29"/>
        </w:trPr>
        <w:tc>
          <w:tcPr>
            <w:tcW w:w="3066" w:type="dxa"/>
            <w:tcBorders>
              <w:top w:val="nil"/>
              <w:left w:val="single" w:sz="4" w:space="0" w:color="auto"/>
              <w:bottom w:val="nil"/>
              <w:right w:val="single" w:sz="4" w:space="0" w:color="auto"/>
            </w:tcBorders>
            <w:vAlign w:val="center"/>
          </w:tcPr>
          <w:p w14:paraId="38369A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DD38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CC59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5E6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32243F6" w14:textId="77777777" w:rsidR="00E060BF" w:rsidRPr="00480423" w:rsidRDefault="00E060BF" w:rsidP="00AF6673">
            <w:pPr>
              <w:pStyle w:val="TAC"/>
              <w:rPr>
                <w:rFonts w:eastAsiaTheme="minorEastAsia"/>
                <w:lang w:val="en-US" w:eastAsia="zh-CN"/>
              </w:rPr>
            </w:pPr>
          </w:p>
        </w:tc>
      </w:tr>
      <w:tr w:rsidR="00E060BF" w:rsidRPr="00480423" w14:paraId="50E6F5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B9B5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7E57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921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94EF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A98884" w14:textId="77777777" w:rsidR="00E060BF" w:rsidRPr="00480423" w:rsidRDefault="00E060BF" w:rsidP="00AF6673">
            <w:pPr>
              <w:pStyle w:val="TAC"/>
              <w:rPr>
                <w:rFonts w:eastAsiaTheme="minorEastAsia"/>
                <w:lang w:val="en-US" w:eastAsia="zh-CN"/>
              </w:rPr>
            </w:pPr>
          </w:p>
        </w:tc>
      </w:tr>
      <w:tr w:rsidR="00E060BF" w:rsidRPr="00480423" w14:paraId="22A33F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6A5C3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56604FF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7E8BA7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645DA6B"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00D9126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1A0B52B" w14:textId="77777777" w:rsidTr="005A0D4C">
        <w:trPr>
          <w:trHeight w:val="29"/>
        </w:trPr>
        <w:tc>
          <w:tcPr>
            <w:tcW w:w="3066" w:type="dxa"/>
            <w:tcBorders>
              <w:top w:val="nil"/>
              <w:left w:val="single" w:sz="4" w:space="0" w:color="auto"/>
              <w:bottom w:val="nil"/>
              <w:right w:val="single" w:sz="4" w:space="0" w:color="auto"/>
            </w:tcBorders>
            <w:vAlign w:val="center"/>
          </w:tcPr>
          <w:p w14:paraId="6BD35B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D285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2991B"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6187D6C"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4905F31" w14:textId="77777777" w:rsidR="00E060BF" w:rsidRPr="00480423" w:rsidRDefault="00E060BF" w:rsidP="00AF6673">
            <w:pPr>
              <w:pStyle w:val="TAC"/>
              <w:rPr>
                <w:rFonts w:eastAsiaTheme="minorEastAsia"/>
                <w:lang w:val="en-US" w:eastAsia="zh-CN"/>
              </w:rPr>
            </w:pPr>
          </w:p>
        </w:tc>
      </w:tr>
      <w:tr w:rsidR="00E060BF" w:rsidRPr="00480423" w14:paraId="5E0F2D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52E8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A85A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31438"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21BA82C"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0F752E" w14:textId="77777777" w:rsidR="00E060BF" w:rsidRPr="00480423" w:rsidRDefault="00E060BF" w:rsidP="00AF6673">
            <w:pPr>
              <w:pStyle w:val="TAC"/>
              <w:rPr>
                <w:rFonts w:eastAsiaTheme="minorEastAsia"/>
                <w:lang w:val="en-US" w:eastAsia="zh-CN"/>
              </w:rPr>
            </w:pPr>
          </w:p>
        </w:tc>
      </w:tr>
      <w:tr w:rsidR="00E060BF" w:rsidRPr="00480423" w14:paraId="38CAB1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B5553"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7015082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1E6801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2CC7D39"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69ECB438"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518EDF5" w14:textId="77777777" w:rsidTr="005A0D4C">
        <w:trPr>
          <w:trHeight w:val="29"/>
        </w:trPr>
        <w:tc>
          <w:tcPr>
            <w:tcW w:w="3066" w:type="dxa"/>
            <w:tcBorders>
              <w:top w:val="nil"/>
              <w:left w:val="single" w:sz="4" w:space="0" w:color="auto"/>
              <w:bottom w:val="nil"/>
              <w:right w:val="single" w:sz="4" w:space="0" w:color="auto"/>
            </w:tcBorders>
            <w:vAlign w:val="center"/>
          </w:tcPr>
          <w:p w14:paraId="52FE7C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4BA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7F1746"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EACB93C"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434B26B6" w14:textId="77777777" w:rsidR="00E060BF" w:rsidRPr="00480423" w:rsidRDefault="00E060BF" w:rsidP="00AF6673">
            <w:pPr>
              <w:pStyle w:val="TAC"/>
              <w:rPr>
                <w:rFonts w:eastAsiaTheme="minorEastAsia"/>
                <w:lang w:val="en-US" w:eastAsia="zh-CN"/>
              </w:rPr>
            </w:pPr>
          </w:p>
        </w:tc>
      </w:tr>
      <w:tr w:rsidR="00E060BF" w:rsidRPr="00480423" w14:paraId="78E535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6DA1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043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04962"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28C26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5B62CE5" w14:textId="77777777" w:rsidR="00E060BF" w:rsidRPr="00480423" w:rsidRDefault="00E060BF" w:rsidP="00AF6673">
            <w:pPr>
              <w:pStyle w:val="TAC"/>
              <w:rPr>
                <w:rFonts w:eastAsiaTheme="minorEastAsia"/>
                <w:lang w:val="en-US" w:eastAsia="zh-CN"/>
              </w:rPr>
            </w:pPr>
          </w:p>
        </w:tc>
      </w:tr>
      <w:tr w:rsidR="00E060BF" w:rsidRPr="00480423" w14:paraId="03BDCDD1" w14:textId="77777777" w:rsidTr="005A0D4C">
        <w:trPr>
          <w:trHeight w:val="29"/>
        </w:trPr>
        <w:tc>
          <w:tcPr>
            <w:tcW w:w="3066" w:type="dxa"/>
            <w:tcBorders>
              <w:top w:val="single" w:sz="4" w:space="0" w:color="auto"/>
              <w:left w:val="single" w:sz="4" w:space="0" w:color="auto"/>
              <w:bottom w:val="nil"/>
              <w:right w:val="single" w:sz="4" w:space="0" w:color="auto"/>
            </w:tcBorders>
          </w:tcPr>
          <w:p w14:paraId="0C30B76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43F873C9" w14:textId="77777777" w:rsidR="00E060BF" w:rsidRDefault="00E060BF" w:rsidP="00AF6673">
            <w:pPr>
              <w:pStyle w:val="TAC"/>
              <w:rPr>
                <w:rFonts w:eastAsiaTheme="minorEastAsia" w:cs="Arial"/>
                <w:color w:val="000000"/>
                <w:szCs w:val="18"/>
              </w:rPr>
            </w:pPr>
            <w:r>
              <w:rPr>
                <w:lang w:val="en-US" w:eastAsia="zh-CN"/>
              </w:rPr>
              <w:t>n77</w:t>
            </w:r>
            <w:r>
              <w:rPr>
                <w:vertAlign w:val="superscript"/>
                <w:lang w:val="en-US" w:eastAsia="zh-CN"/>
              </w:rPr>
              <w:t>7,9</w:t>
            </w:r>
          </w:p>
          <w:p w14:paraId="2D7EB48C"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CA_n7A-n71A</w:t>
            </w:r>
          </w:p>
          <w:p w14:paraId="70E1201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079A271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DB8C6E"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A72C5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7C5C8095"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DFD872E" w14:textId="77777777" w:rsidTr="005A0D4C">
        <w:trPr>
          <w:trHeight w:val="29"/>
        </w:trPr>
        <w:tc>
          <w:tcPr>
            <w:tcW w:w="3066" w:type="dxa"/>
            <w:tcBorders>
              <w:top w:val="nil"/>
              <w:left w:val="single" w:sz="4" w:space="0" w:color="auto"/>
              <w:bottom w:val="nil"/>
              <w:right w:val="single" w:sz="4" w:space="0" w:color="auto"/>
            </w:tcBorders>
            <w:vAlign w:val="center"/>
          </w:tcPr>
          <w:p w14:paraId="238D7D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008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4879F"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B33A9F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080D36D7" w14:textId="77777777" w:rsidR="00E060BF" w:rsidRPr="00480423" w:rsidRDefault="00E060BF" w:rsidP="00AF6673">
            <w:pPr>
              <w:pStyle w:val="TAC"/>
              <w:rPr>
                <w:rFonts w:eastAsiaTheme="minorEastAsia"/>
                <w:lang w:val="en-US" w:eastAsia="zh-CN"/>
              </w:rPr>
            </w:pPr>
          </w:p>
        </w:tc>
      </w:tr>
      <w:tr w:rsidR="00E060BF" w:rsidRPr="00480423" w14:paraId="18E22E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37EE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D657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0CC4" w14:textId="77777777" w:rsidR="00E060BF" w:rsidRPr="00480423" w:rsidRDefault="00E060BF" w:rsidP="00AF6673">
            <w:pPr>
              <w:pStyle w:val="TAC"/>
              <w:rPr>
                <w:rFonts w:eastAsiaTheme="minorEastAsia" w:cs="Arial"/>
                <w:szCs w:val="18"/>
                <w:lang w:val="en-US" w:eastAsia="zh-CN"/>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7C3E9351" w14:textId="77777777" w:rsidR="00E060BF" w:rsidRPr="00480423" w:rsidRDefault="00E060BF" w:rsidP="00AF6673">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07A67BA5" w14:textId="77777777" w:rsidR="00E060BF" w:rsidRPr="00480423" w:rsidRDefault="00E060BF" w:rsidP="00AF6673">
            <w:pPr>
              <w:pStyle w:val="TAC"/>
              <w:rPr>
                <w:rFonts w:eastAsiaTheme="minorEastAsia"/>
                <w:lang w:val="en-US" w:eastAsia="zh-CN"/>
              </w:rPr>
            </w:pPr>
          </w:p>
        </w:tc>
      </w:tr>
      <w:tr w:rsidR="00E060BF" w:rsidRPr="00480423" w14:paraId="7A9ED4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0F68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42167A15"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735651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51831A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CA_n7A-n71A</w:t>
            </w:r>
          </w:p>
          <w:p w14:paraId="2D8E86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4FB9C3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7B5AE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5C1436"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068014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DC715A" w14:textId="77777777" w:rsidTr="005A0D4C">
        <w:trPr>
          <w:trHeight w:val="29"/>
        </w:trPr>
        <w:tc>
          <w:tcPr>
            <w:tcW w:w="3066" w:type="dxa"/>
            <w:tcBorders>
              <w:top w:val="nil"/>
              <w:left w:val="single" w:sz="4" w:space="0" w:color="auto"/>
              <w:bottom w:val="nil"/>
              <w:right w:val="single" w:sz="4" w:space="0" w:color="auto"/>
            </w:tcBorders>
            <w:vAlign w:val="center"/>
          </w:tcPr>
          <w:p w14:paraId="3A3AE6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6D5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2BB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58C96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73326869" w14:textId="77777777" w:rsidR="00E060BF" w:rsidRPr="00480423" w:rsidRDefault="00E060BF" w:rsidP="00AF6673">
            <w:pPr>
              <w:pStyle w:val="TAC"/>
              <w:rPr>
                <w:rFonts w:eastAsiaTheme="minorEastAsia"/>
                <w:lang w:val="en-US" w:eastAsia="zh-CN"/>
              </w:rPr>
            </w:pPr>
          </w:p>
        </w:tc>
      </w:tr>
      <w:tr w:rsidR="00E060BF" w:rsidRPr="00480423" w14:paraId="3F3546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F56C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5CC0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102D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E6582E"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2ED1BC65" w14:textId="77777777" w:rsidR="00E060BF" w:rsidRPr="00480423" w:rsidRDefault="00E060BF" w:rsidP="00AF6673">
            <w:pPr>
              <w:pStyle w:val="TAC"/>
              <w:rPr>
                <w:rFonts w:eastAsiaTheme="minorEastAsia"/>
                <w:lang w:val="en-US" w:eastAsia="zh-CN"/>
              </w:rPr>
            </w:pPr>
          </w:p>
        </w:tc>
      </w:tr>
      <w:tr w:rsidR="00E060BF" w:rsidRPr="00480423" w14:paraId="36997D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EA3E0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2A5B642C"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0F1EB1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2795A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CA_n7A-n71A</w:t>
            </w:r>
          </w:p>
          <w:p w14:paraId="32C0CB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2958FA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8A3E1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7C026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3775A0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C01F890" w14:textId="77777777" w:rsidTr="005A0D4C">
        <w:trPr>
          <w:trHeight w:val="29"/>
        </w:trPr>
        <w:tc>
          <w:tcPr>
            <w:tcW w:w="3066" w:type="dxa"/>
            <w:tcBorders>
              <w:top w:val="nil"/>
              <w:left w:val="single" w:sz="4" w:space="0" w:color="auto"/>
              <w:bottom w:val="nil"/>
              <w:right w:val="single" w:sz="4" w:space="0" w:color="auto"/>
            </w:tcBorders>
            <w:vAlign w:val="center"/>
          </w:tcPr>
          <w:p w14:paraId="3969A4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125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089B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00C2D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23EBDBE" w14:textId="77777777" w:rsidR="00E060BF" w:rsidRPr="00480423" w:rsidRDefault="00E060BF" w:rsidP="00AF6673">
            <w:pPr>
              <w:pStyle w:val="TAC"/>
              <w:rPr>
                <w:rFonts w:eastAsiaTheme="minorEastAsia"/>
                <w:lang w:val="en-US" w:eastAsia="zh-CN"/>
              </w:rPr>
            </w:pPr>
          </w:p>
        </w:tc>
      </w:tr>
      <w:tr w:rsidR="00E060BF" w:rsidRPr="00480423" w14:paraId="12E82A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A9A4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E43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505F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C3D4E4"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5BCAECB8" w14:textId="77777777" w:rsidR="00E060BF" w:rsidRPr="00480423" w:rsidRDefault="00E060BF" w:rsidP="00AF6673">
            <w:pPr>
              <w:pStyle w:val="TAC"/>
              <w:rPr>
                <w:rFonts w:eastAsiaTheme="minorEastAsia"/>
                <w:lang w:val="en-US" w:eastAsia="zh-CN"/>
              </w:rPr>
            </w:pPr>
          </w:p>
        </w:tc>
      </w:tr>
      <w:tr w:rsidR="00E060BF" w:rsidRPr="00480423" w14:paraId="673A04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A150EA" w14:textId="77777777" w:rsidR="00E060BF" w:rsidRPr="00480423" w:rsidRDefault="00E060BF" w:rsidP="00AF6673">
            <w:pPr>
              <w:pStyle w:val="TAC"/>
              <w:rPr>
                <w:rFonts w:eastAsiaTheme="minorEastAsia"/>
                <w:lang w:val="en-US" w:eastAsia="zh-CN"/>
              </w:rPr>
            </w:pPr>
            <w:r w:rsidRPr="00480423">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1AAA2350"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1962BF"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4EDF315"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793413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097AB4A3" w14:textId="77777777" w:rsidTr="005A0D4C">
        <w:trPr>
          <w:trHeight w:val="29"/>
        </w:trPr>
        <w:tc>
          <w:tcPr>
            <w:tcW w:w="3066" w:type="dxa"/>
            <w:tcBorders>
              <w:top w:val="nil"/>
              <w:left w:val="single" w:sz="4" w:space="0" w:color="auto"/>
              <w:bottom w:val="nil"/>
              <w:right w:val="single" w:sz="4" w:space="0" w:color="auto"/>
            </w:tcBorders>
            <w:vAlign w:val="center"/>
          </w:tcPr>
          <w:p w14:paraId="37C484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56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F03AD5"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4A0E06A6"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721DF28" w14:textId="77777777" w:rsidR="00E060BF" w:rsidRPr="00480423" w:rsidRDefault="00E060BF" w:rsidP="00AF6673">
            <w:pPr>
              <w:pStyle w:val="TAC"/>
              <w:rPr>
                <w:rFonts w:eastAsiaTheme="minorEastAsia"/>
                <w:lang w:val="en-US" w:eastAsia="zh-CN"/>
              </w:rPr>
            </w:pPr>
          </w:p>
        </w:tc>
      </w:tr>
      <w:tr w:rsidR="00E060BF" w:rsidRPr="00480423" w14:paraId="068294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7080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ED13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4C3A1"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C71AE7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03FB153" w14:textId="77777777" w:rsidR="00E060BF" w:rsidRPr="00480423" w:rsidRDefault="00E060BF" w:rsidP="00AF6673">
            <w:pPr>
              <w:pStyle w:val="TAC"/>
              <w:rPr>
                <w:rFonts w:eastAsiaTheme="minorEastAsia"/>
                <w:lang w:val="en-US" w:eastAsia="zh-CN"/>
              </w:rPr>
            </w:pPr>
          </w:p>
        </w:tc>
      </w:tr>
      <w:tr w:rsidR="00E060BF" w:rsidRPr="00480423" w14:paraId="1E496C70" w14:textId="77777777" w:rsidTr="005A0D4C">
        <w:trPr>
          <w:trHeight w:val="29"/>
        </w:trPr>
        <w:tc>
          <w:tcPr>
            <w:tcW w:w="3066" w:type="dxa"/>
            <w:tcBorders>
              <w:top w:val="single" w:sz="4" w:space="0" w:color="auto"/>
              <w:left w:val="single" w:sz="4" w:space="0" w:color="auto"/>
              <w:bottom w:val="nil"/>
              <w:right w:val="single" w:sz="4" w:space="0" w:color="auto"/>
            </w:tcBorders>
          </w:tcPr>
          <w:p w14:paraId="5A9123D3"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0D18379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CA_n7A-n78A</w:t>
            </w:r>
          </w:p>
          <w:p w14:paraId="7519387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CA_n7A-n102A</w:t>
            </w:r>
          </w:p>
          <w:p w14:paraId="639888F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DCC6F08"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6CC824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EAF1870"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0E4A7698" w14:textId="77777777" w:rsidTr="005A0D4C">
        <w:trPr>
          <w:trHeight w:val="29"/>
        </w:trPr>
        <w:tc>
          <w:tcPr>
            <w:tcW w:w="3066" w:type="dxa"/>
            <w:tcBorders>
              <w:top w:val="nil"/>
              <w:left w:val="single" w:sz="4" w:space="0" w:color="auto"/>
              <w:bottom w:val="nil"/>
              <w:right w:val="single" w:sz="4" w:space="0" w:color="auto"/>
            </w:tcBorders>
            <w:vAlign w:val="center"/>
          </w:tcPr>
          <w:p w14:paraId="01D1BF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BDE7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62C7C" w14:textId="77777777" w:rsidR="00E060BF" w:rsidRPr="00480423" w:rsidRDefault="00E060BF" w:rsidP="00AF6673">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0C5508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CAE85A9" w14:textId="77777777" w:rsidR="00E060BF" w:rsidRPr="00480423" w:rsidRDefault="00E060BF" w:rsidP="00AF6673">
            <w:pPr>
              <w:pStyle w:val="TAC"/>
              <w:rPr>
                <w:rFonts w:eastAsiaTheme="minorEastAsia"/>
                <w:lang w:val="en-US" w:eastAsia="zh-CN"/>
              </w:rPr>
            </w:pPr>
          </w:p>
        </w:tc>
      </w:tr>
      <w:tr w:rsidR="00E060BF" w:rsidRPr="00480423" w14:paraId="4F1E602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B462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9C5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C9E17"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559B23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D15F9D5" w14:textId="77777777" w:rsidR="00E060BF" w:rsidRPr="00480423" w:rsidRDefault="00E060BF" w:rsidP="00AF6673">
            <w:pPr>
              <w:pStyle w:val="TAC"/>
              <w:rPr>
                <w:rFonts w:eastAsiaTheme="minorEastAsia"/>
                <w:lang w:val="en-US" w:eastAsia="zh-CN"/>
              </w:rPr>
            </w:pPr>
          </w:p>
        </w:tc>
      </w:tr>
      <w:tr w:rsidR="00E060BF" w:rsidRPr="00480423" w14:paraId="2952844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5AC6A6"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4483C76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CA_n7A-n78A</w:t>
            </w:r>
          </w:p>
          <w:p w14:paraId="0E850F3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CA_n7A-n102A</w:t>
            </w:r>
          </w:p>
          <w:p w14:paraId="21A45F5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9EA10E1"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39648C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772C73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A49E36C" w14:textId="77777777" w:rsidTr="005A0D4C">
        <w:trPr>
          <w:trHeight w:val="29"/>
        </w:trPr>
        <w:tc>
          <w:tcPr>
            <w:tcW w:w="3066" w:type="dxa"/>
            <w:tcBorders>
              <w:top w:val="nil"/>
              <w:left w:val="single" w:sz="4" w:space="0" w:color="auto"/>
              <w:bottom w:val="nil"/>
              <w:right w:val="single" w:sz="4" w:space="0" w:color="auto"/>
            </w:tcBorders>
            <w:vAlign w:val="center"/>
          </w:tcPr>
          <w:p w14:paraId="5DA910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E60D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C78FD" w14:textId="77777777" w:rsidR="00E060BF" w:rsidRPr="00480423" w:rsidRDefault="00E060BF" w:rsidP="00AF6673">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12DA5C9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E1E44FF" w14:textId="77777777" w:rsidR="00E060BF" w:rsidRPr="00480423" w:rsidRDefault="00E060BF" w:rsidP="00AF6673">
            <w:pPr>
              <w:pStyle w:val="TAC"/>
              <w:rPr>
                <w:rFonts w:eastAsiaTheme="minorEastAsia"/>
                <w:lang w:val="en-US" w:eastAsia="zh-CN"/>
              </w:rPr>
            </w:pPr>
          </w:p>
        </w:tc>
      </w:tr>
      <w:tr w:rsidR="00E060BF" w:rsidRPr="00480423" w14:paraId="3A3E24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A678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6CB7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8C5B9"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2563FB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1D66DC7" w14:textId="77777777" w:rsidR="00E060BF" w:rsidRPr="00480423" w:rsidRDefault="00E060BF" w:rsidP="00AF6673">
            <w:pPr>
              <w:pStyle w:val="TAC"/>
              <w:rPr>
                <w:rFonts w:eastAsiaTheme="minorEastAsia"/>
                <w:lang w:val="en-US" w:eastAsia="zh-CN"/>
              </w:rPr>
            </w:pPr>
          </w:p>
        </w:tc>
      </w:tr>
      <w:tr w:rsidR="00E060BF" w:rsidRPr="00480423" w14:paraId="29163A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FE33EC"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3F1AEEA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7434C2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BCC22F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166588A"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E5F74C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F10F8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DA8584C" w14:textId="77777777" w:rsidTr="005A0D4C">
        <w:trPr>
          <w:trHeight w:val="29"/>
        </w:trPr>
        <w:tc>
          <w:tcPr>
            <w:tcW w:w="3066" w:type="dxa"/>
            <w:tcBorders>
              <w:top w:val="nil"/>
              <w:left w:val="single" w:sz="4" w:space="0" w:color="auto"/>
              <w:bottom w:val="nil"/>
              <w:right w:val="single" w:sz="4" w:space="0" w:color="auto"/>
            </w:tcBorders>
            <w:vAlign w:val="center"/>
          </w:tcPr>
          <w:p w14:paraId="54D875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1207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5A9A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70AD7E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60A2132" w14:textId="77777777" w:rsidR="00E060BF" w:rsidRPr="00480423" w:rsidRDefault="00E060BF" w:rsidP="00AF6673">
            <w:pPr>
              <w:pStyle w:val="TAC"/>
              <w:rPr>
                <w:rFonts w:eastAsiaTheme="minorEastAsia"/>
                <w:lang w:val="en-US" w:eastAsia="zh-CN"/>
              </w:rPr>
            </w:pPr>
          </w:p>
        </w:tc>
      </w:tr>
      <w:tr w:rsidR="00E060BF" w:rsidRPr="00480423" w14:paraId="336A2C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5053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A3A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D0758A"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D3A1FC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9E0E2D1" w14:textId="77777777" w:rsidR="00E060BF" w:rsidRPr="00480423" w:rsidRDefault="00E060BF" w:rsidP="00AF6673">
            <w:pPr>
              <w:pStyle w:val="TAC"/>
              <w:rPr>
                <w:rFonts w:eastAsiaTheme="minorEastAsia"/>
                <w:lang w:val="en-US" w:eastAsia="zh-CN"/>
              </w:rPr>
            </w:pPr>
          </w:p>
        </w:tc>
      </w:tr>
      <w:tr w:rsidR="00E060BF" w:rsidRPr="00480423" w14:paraId="5FC9E5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2C2E1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38F1912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65A93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7BC9678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8951974"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0AFE639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C3E5ED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F58916D" w14:textId="77777777" w:rsidTr="005A0D4C">
        <w:trPr>
          <w:trHeight w:val="29"/>
        </w:trPr>
        <w:tc>
          <w:tcPr>
            <w:tcW w:w="3066" w:type="dxa"/>
            <w:tcBorders>
              <w:top w:val="nil"/>
              <w:left w:val="single" w:sz="4" w:space="0" w:color="auto"/>
              <w:bottom w:val="nil"/>
              <w:right w:val="single" w:sz="4" w:space="0" w:color="auto"/>
            </w:tcBorders>
            <w:vAlign w:val="center"/>
          </w:tcPr>
          <w:p w14:paraId="5F7E04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65C5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0E98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B5C49F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E8E978C" w14:textId="77777777" w:rsidR="00E060BF" w:rsidRPr="00480423" w:rsidRDefault="00E060BF" w:rsidP="00AF6673">
            <w:pPr>
              <w:pStyle w:val="TAC"/>
              <w:rPr>
                <w:rFonts w:eastAsiaTheme="minorEastAsia"/>
                <w:lang w:val="en-US" w:eastAsia="zh-CN"/>
              </w:rPr>
            </w:pPr>
          </w:p>
        </w:tc>
      </w:tr>
      <w:tr w:rsidR="00E060BF" w:rsidRPr="00480423" w14:paraId="398042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CFEB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9B8B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6F02D"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78E3C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0C67B97" w14:textId="77777777" w:rsidR="00E060BF" w:rsidRPr="00480423" w:rsidRDefault="00E060BF" w:rsidP="00AF6673">
            <w:pPr>
              <w:pStyle w:val="TAC"/>
              <w:rPr>
                <w:rFonts w:eastAsiaTheme="minorEastAsia"/>
                <w:lang w:val="en-US" w:eastAsia="zh-CN"/>
              </w:rPr>
            </w:pPr>
          </w:p>
        </w:tc>
      </w:tr>
      <w:tr w:rsidR="00E060BF" w:rsidRPr="00480423" w14:paraId="24CFB1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78590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0BFCF5E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2718E6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597010A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B3CBD34"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2433442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DC9E12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87488E8" w14:textId="77777777" w:rsidTr="005A0D4C">
        <w:trPr>
          <w:trHeight w:val="29"/>
        </w:trPr>
        <w:tc>
          <w:tcPr>
            <w:tcW w:w="3066" w:type="dxa"/>
            <w:tcBorders>
              <w:top w:val="nil"/>
              <w:left w:val="single" w:sz="4" w:space="0" w:color="auto"/>
              <w:bottom w:val="nil"/>
              <w:right w:val="single" w:sz="4" w:space="0" w:color="auto"/>
            </w:tcBorders>
            <w:vAlign w:val="center"/>
          </w:tcPr>
          <w:p w14:paraId="4EE0BE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F152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8CB1A"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FC47BB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FCBCC96" w14:textId="77777777" w:rsidR="00E060BF" w:rsidRPr="00480423" w:rsidRDefault="00E060BF" w:rsidP="00AF6673">
            <w:pPr>
              <w:pStyle w:val="TAC"/>
              <w:rPr>
                <w:rFonts w:eastAsiaTheme="minorEastAsia"/>
                <w:lang w:val="en-US" w:eastAsia="zh-CN"/>
              </w:rPr>
            </w:pPr>
          </w:p>
        </w:tc>
      </w:tr>
      <w:tr w:rsidR="00E060BF" w:rsidRPr="00480423" w14:paraId="243D5D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B51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D50C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4E187"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5CE23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F5F4095" w14:textId="77777777" w:rsidR="00E060BF" w:rsidRPr="00480423" w:rsidRDefault="00E060BF" w:rsidP="00AF6673">
            <w:pPr>
              <w:pStyle w:val="TAC"/>
              <w:rPr>
                <w:rFonts w:eastAsiaTheme="minorEastAsia"/>
                <w:lang w:val="en-US" w:eastAsia="zh-CN"/>
              </w:rPr>
            </w:pPr>
          </w:p>
        </w:tc>
      </w:tr>
      <w:tr w:rsidR="00E060BF" w:rsidRPr="00480423" w14:paraId="642502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138313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3C4FCA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71D34D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680C8F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5AB6443"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B32035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8B7898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0C8B24A" w14:textId="77777777" w:rsidTr="005A0D4C">
        <w:trPr>
          <w:trHeight w:val="29"/>
        </w:trPr>
        <w:tc>
          <w:tcPr>
            <w:tcW w:w="3066" w:type="dxa"/>
            <w:tcBorders>
              <w:top w:val="nil"/>
              <w:left w:val="single" w:sz="4" w:space="0" w:color="auto"/>
              <w:bottom w:val="nil"/>
              <w:right w:val="single" w:sz="4" w:space="0" w:color="auto"/>
            </w:tcBorders>
            <w:vAlign w:val="center"/>
          </w:tcPr>
          <w:p w14:paraId="7ACD65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BD93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17EB3"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526779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FC6982D" w14:textId="77777777" w:rsidR="00E060BF" w:rsidRPr="00480423" w:rsidRDefault="00E060BF" w:rsidP="00AF6673">
            <w:pPr>
              <w:pStyle w:val="TAC"/>
              <w:rPr>
                <w:rFonts w:eastAsiaTheme="minorEastAsia"/>
                <w:lang w:val="en-US" w:eastAsia="zh-CN"/>
              </w:rPr>
            </w:pPr>
          </w:p>
        </w:tc>
      </w:tr>
      <w:tr w:rsidR="00E060BF" w:rsidRPr="00480423" w14:paraId="72CFB6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6CA6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4468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0AB82"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A0538C"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CB1F9FA" w14:textId="77777777" w:rsidR="00E060BF" w:rsidRPr="00480423" w:rsidRDefault="00E060BF" w:rsidP="00AF6673">
            <w:pPr>
              <w:pStyle w:val="TAC"/>
              <w:rPr>
                <w:rFonts w:eastAsiaTheme="minorEastAsia"/>
                <w:lang w:val="en-US" w:eastAsia="zh-CN"/>
              </w:rPr>
            </w:pPr>
          </w:p>
        </w:tc>
      </w:tr>
      <w:tr w:rsidR="00E060BF" w:rsidRPr="00480423" w14:paraId="0A6BBA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9FCF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7EF8C9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95A371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5003ECE"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576295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11C0960"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BA098F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B183310"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D8C05D8" w14:textId="77777777" w:rsidTr="005A0D4C">
        <w:trPr>
          <w:trHeight w:val="29"/>
        </w:trPr>
        <w:tc>
          <w:tcPr>
            <w:tcW w:w="3066" w:type="dxa"/>
            <w:tcBorders>
              <w:top w:val="nil"/>
              <w:left w:val="single" w:sz="4" w:space="0" w:color="auto"/>
              <w:bottom w:val="nil"/>
              <w:right w:val="single" w:sz="4" w:space="0" w:color="auto"/>
            </w:tcBorders>
            <w:vAlign w:val="center"/>
          </w:tcPr>
          <w:p w14:paraId="61E4D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3A2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D746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B18130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59DB094" w14:textId="77777777" w:rsidR="00E060BF" w:rsidRPr="00480423" w:rsidRDefault="00E060BF" w:rsidP="00AF6673">
            <w:pPr>
              <w:pStyle w:val="TAC"/>
              <w:rPr>
                <w:rFonts w:eastAsiaTheme="minorEastAsia"/>
                <w:lang w:val="en-US" w:eastAsia="zh-CN"/>
              </w:rPr>
            </w:pPr>
          </w:p>
        </w:tc>
      </w:tr>
      <w:tr w:rsidR="00E060BF" w:rsidRPr="00480423" w14:paraId="252697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C8EE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6EFB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EB028"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478A98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40B6B77" w14:textId="77777777" w:rsidR="00E060BF" w:rsidRPr="00480423" w:rsidRDefault="00E060BF" w:rsidP="00AF6673">
            <w:pPr>
              <w:pStyle w:val="TAC"/>
              <w:rPr>
                <w:rFonts w:eastAsiaTheme="minorEastAsia"/>
                <w:lang w:val="en-US" w:eastAsia="zh-CN"/>
              </w:rPr>
            </w:pPr>
          </w:p>
        </w:tc>
      </w:tr>
      <w:tr w:rsidR="00E060BF" w:rsidRPr="00480423" w14:paraId="06C107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8F49E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1813813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3F518B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66189E3"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56F3A1E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961B77"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8A87F3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24684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85B1E9B" w14:textId="77777777" w:rsidTr="005A0D4C">
        <w:trPr>
          <w:trHeight w:val="29"/>
        </w:trPr>
        <w:tc>
          <w:tcPr>
            <w:tcW w:w="3066" w:type="dxa"/>
            <w:tcBorders>
              <w:top w:val="nil"/>
              <w:left w:val="single" w:sz="4" w:space="0" w:color="auto"/>
              <w:bottom w:val="nil"/>
              <w:right w:val="single" w:sz="4" w:space="0" w:color="auto"/>
            </w:tcBorders>
            <w:vAlign w:val="center"/>
          </w:tcPr>
          <w:p w14:paraId="364474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4917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7CF44"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8473A6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F981499" w14:textId="77777777" w:rsidR="00E060BF" w:rsidRPr="00480423" w:rsidRDefault="00E060BF" w:rsidP="00AF6673">
            <w:pPr>
              <w:pStyle w:val="TAC"/>
              <w:rPr>
                <w:rFonts w:eastAsiaTheme="minorEastAsia"/>
                <w:lang w:val="en-US" w:eastAsia="zh-CN"/>
              </w:rPr>
            </w:pPr>
          </w:p>
        </w:tc>
      </w:tr>
      <w:tr w:rsidR="00E060BF" w:rsidRPr="00480423" w14:paraId="524150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B1DEE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0048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B7282"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E4C48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2549769" w14:textId="77777777" w:rsidR="00E060BF" w:rsidRPr="00480423" w:rsidRDefault="00E060BF" w:rsidP="00AF6673">
            <w:pPr>
              <w:pStyle w:val="TAC"/>
              <w:rPr>
                <w:rFonts w:eastAsiaTheme="minorEastAsia"/>
                <w:lang w:val="en-US" w:eastAsia="zh-CN"/>
              </w:rPr>
            </w:pPr>
          </w:p>
        </w:tc>
      </w:tr>
      <w:tr w:rsidR="00E060BF" w:rsidRPr="00480423" w14:paraId="54A3E0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B2FD9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23B7F66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374B81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FC8238E"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C08AB19"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3988D83"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E79B39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DEC130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75897B7" w14:textId="77777777" w:rsidTr="005A0D4C">
        <w:trPr>
          <w:trHeight w:val="29"/>
        </w:trPr>
        <w:tc>
          <w:tcPr>
            <w:tcW w:w="3066" w:type="dxa"/>
            <w:tcBorders>
              <w:top w:val="nil"/>
              <w:left w:val="single" w:sz="4" w:space="0" w:color="auto"/>
              <w:bottom w:val="nil"/>
              <w:right w:val="single" w:sz="4" w:space="0" w:color="auto"/>
            </w:tcBorders>
            <w:vAlign w:val="center"/>
          </w:tcPr>
          <w:p w14:paraId="2DE63F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F9D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7E6DE"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390C55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3F05E25" w14:textId="77777777" w:rsidR="00E060BF" w:rsidRPr="00480423" w:rsidRDefault="00E060BF" w:rsidP="00AF6673">
            <w:pPr>
              <w:pStyle w:val="TAC"/>
              <w:rPr>
                <w:rFonts w:eastAsiaTheme="minorEastAsia"/>
                <w:lang w:val="en-US" w:eastAsia="zh-CN"/>
              </w:rPr>
            </w:pPr>
          </w:p>
        </w:tc>
      </w:tr>
      <w:tr w:rsidR="00E060BF" w:rsidRPr="00480423" w14:paraId="08E5FED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C145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919A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D29F8E"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C3FF3F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C7E007F" w14:textId="77777777" w:rsidR="00E060BF" w:rsidRPr="00480423" w:rsidRDefault="00E060BF" w:rsidP="00AF6673">
            <w:pPr>
              <w:pStyle w:val="TAC"/>
              <w:rPr>
                <w:rFonts w:eastAsiaTheme="minorEastAsia"/>
                <w:lang w:val="en-US" w:eastAsia="zh-CN"/>
              </w:rPr>
            </w:pPr>
          </w:p>
        </w:tc>
      </w:tr>
      <w:tr w:rsidR="00E060BF" w:rsidRPr="00480423" w14:paraId="43801F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6DB3B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lastRenderedPageBreak/>
              <w:t>CA_n7A-n78(2A)-n102D</w:t>
            </w:r>
          </w:p>
        </w:tc>
        <w:tc>
          <w:tcPr>
            <w:tcW w:w="2712" w:type="dxa"/>
            <w:tcBorders>
              <w:top w:val="single" w:sz="4" w:space="0" w:color="auto"/>
              <w:left w:val="single" w:sz="4" w:space="0" w:color="auto"/>
              <w:bottom w:val="nil"/>
              <w:right w:val="single" w:sz="4" w:space="0" w:color="auto"/>
            </w:tcBorders>
            <w:vAlign w:val="center"/>
          </w:tcPr>
          <w:p w14:paraId="5D93CC1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A0893B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617069C"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C653436"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190D589"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C5C9B0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7B4F0A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B605397" w14:textId="77777777" w:rsidTr="005A0D4C">
        <w:trPr>
          <w:trHeight w:val="29"/>
        </w:trPr>
        <w:tc>
          <w:tcPr>
            <w:tcW w:w="3066" w:type="dxa"/>
            <w:tcBorders>
              <w:top w:val="nil"/>
              <w:left w:val="single" w:sz="4" w:space="0" w:color="auto"/>
              <w:bottom w:val="nil"/>
              <w:right w:val="single" w:sz="4" w:space="0" w:color="auto"/>
            </w:tcBorders>
            <w:vAlign w:val="center"/>
          </w:tcPr>
          <w:p w14:paraId="253B3D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AC95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D513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C8226A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812269E" w14:textId="77777777" w:rsidR="00E060BF" w:rsidRPr="00480423" w:rsidRDefault="00E060BF" w:rsidP="00AF6673">
            <w:pPr>
              <w:pStyle w:val="TAC"/>
              <w:rPr>
                <w:rFonts w:eastAsiaTheme="minorEastAsia"/>
                <w:lang w:val="en-US" w:eastAsia="zh-CN"/>
              </w:rPr>
            </w:pPr>
          </w:p>
        </w:tc>
      </w:tr>
      <w:tr w:rsidR="00E060BF" w:rsidRPr="00480423" w14:paraId="7E6567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399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DB69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EA955"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892EE6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7CFEA88" w14:textId="77777777" w:rsidR="00E060BF" w:rsidRPr="00480423" w:rsidRDefault="00E060BF" w:rsidP="00AF6673">
            <w:pPr>
              <w:pStyle w:val="TAC"/>
              <w:rPr>
                <w:rFonts w:eastAsiaTheme="minorEastAsia"/>
                <w:lang w:val="en-US" w:eastAsia="zh-CN"/>
              </w:rPr>
            </w:pPr>
          </w:p>
        </w:tc>
      </w:tr>
      <w:tr w:rsidR="00E060BF" w:rsidRPr="00480423" w14:paraId="1DC66B0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4C222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6AC7F8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488E2C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62703BF6"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6B9468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CD27931"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17FF45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4CE6A0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6E1543" w14:textId="77777777" w:rsidTr="005A0D4C">
        <w:trPr>
          <w:trHeight w:val="29"/>
        </w:trPr>
        <w:tc>
          <w:tcPr>
            <w:tcW w:w="3066" w:type="dxa"/>
            <w:tcBorders>
              <w:top w:val="nil"/>
              <w:left w:val="single" w:sz="4" w:space="0" w:color="auto"/>
              <w:bottom w:val="nil"/>
              <w:right w:val="single" w:sz="4" w:space="0" w:color="auto"/>
            </w:tcBorders>
            <w:vAlign w:val="center"/>
          </w:tcPr>
          <w:p w14:paraId="6003F0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2492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074AC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2CD0DC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F97A3A8" w14:textId="77777777" w:rsidR="00E060BF" w:rsidRPr="00480423" w:rsidRDefault="00E060BF" w:rsidP="00AF6673">
            <w:pPr>
              <w:pStyle w:val="TAC"/>
              <w:rPr>
                <w:rFonts w:eastAsiaTheme="minorEastAsia"/>
                <w:lang w:val="en-US" w:eastAsia="zh-CN"/>
              </w:rPr>
            </w:pPr>
          </w:p>
        </w:tc>
      </w:tr>
      <w:tr w:rsidR="00E060BF" w:rsidRPr="00480423" w14:paraId="4E14BF8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326B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5D93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E5DB21"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71470A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631C30D" w14:textId="77777777" w:rsidR="00E060BF" w:rsidRPr="00480423" w:rsidRDefault="00E060BF" w:rsidP="00AF6673">
            <w:pPr>
              <w:pStyle w:val="TAC"/>
              <w:rPr>
                <w:rFonts w:eastAsiaTheme="minorEastAsia"/>
                <w:lang w:val="en-US" w:eastAsia="zh-CN"/>
              </w:rPr>
            </w:pPr>
          </w:p>
        </w:tc>
      </w:tr>
      <w:tr w:rsidR="00E060BF" w:rsidRPr="00480423" w14:paraId="11C09F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3CCC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65D2922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A3DC90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F5693E6"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7749D6C"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C7FAEC"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55F1FC8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F71F49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54DA10D" w14:textId="77777777" w:rsidTr="005A0D4C">
        <w:trPr>
          <w:trHeight w:val="29"/>
        </w:trPr>
        <w:tc>
          <w:tcPr>
            <w:tcW w:w="3066" w:type="dxa"/>
            <w:tcBorders>
              <w:top w:val="nil"/>
              <w:left w:val="single" w:sz="4" w:space="0" w:color="auto"/>
              <w:bottom w:val="nil"/>
              <w:right w:val="single" w:sz="4" w:space="0" w:color="auto"/>
            </w:tcBorders>
            <w:vAlign w:val="center"/>
          </w:tcPr>
          <w:p w14:paraId="25ACC0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5E2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F4C60"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D81CCB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797CAD8" w14:textId="77777777" w:rsidR="00E060BF" w:rsidRPr="00480423" w:rsidRDefault="00E060BF" w:rsidP="00AF6673">
            <w:pPr>
              <w:pStyle w:val="TAC"/>
              <w:rPr>
                <w:rFonts w:eastAsiaTheme="minorEastAsia"/>
                <w:lang w:val="en-US" w:eastAsia="zh-CN"/>
              </w:rPr>
            </w:pPr>
          </w:p>
        </w:tc>
      </w:tr>
      <w:tr w:rsidR="00E060BF" w:rsidRPr="00480423" w14:paraId="3EAAAB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284E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61420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02964"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B0C98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8311976" w14:textId="77777777" w:rsidR="00E060BF" w:rsidRPr="00480423" w:rsidRDefault="00E060BF" w:rsidP="00AF6673">
            <w:pPr>
              <w:pStyle w:val="TAC"/>
              <w:rPr>
                <w:rFonts w:eastAsiaTheme="minorEastAsia"/>
                <w:lang w:val="en-US" w:eastAsia="zh-CN"/>
              </w:rPr>
            </w:pPr>
          </w:p>
        </w:tc>
      </w:tr>
      <w:tr w:rsidR="00E060BF" w:rsidRPr="00480423" w14:paraId="057D9C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87A25F" w14:textId="77777777" w:rsidR="00E060BF" w:rsidRPr="00480423" w:rsidRDefault="00E060BF" w:rsidP="00AF6673">
            <w:pPr>
              <w:pStyle w:val="TAC"/>
              <w:rPr>
                <w:rFonts w:eastAsiaTheme="minorEastAsia"/>
                <w:lang w:val="en-US" w:eastAsia="zh-CN"/>
              </w:rPr>
            </w:pPr>
            <w:r w:rsidRPr="008523D2">
              <w:t>CA_n7A-n78A-n105A</w:t>
            </w:r>
          </w:p>
        </w:tc>
        <w:tc>
          <w:tcPr>
            <w:tcW w:w="2712" w:type="dxa"/>
            <w:tcBorders>
              <w:top w:val="single" w:sz="4" w:space="0" w:color="auto"/>
              <w:left w:val="single" w:sz="4" w:space="0" w:color="auto"/>
              <w:bottom w:val="nil"/>
              <w:right w:val="single" w:sz="4" w:space="0" w:color="auto"/>
            </w:tcBorders>
            <w:vAlign w:val="center"/>
          </w:tcPr>
          <w:p w14:paraId="526CF0A6" w14:textId="77777777" w:rsidR="00E060BF" w:rsidRPr="008523D2" w:rsidRDefault="00E060BF" w:rsidP="00AF6673">
            <w:pPr>
              <w:pStyle w:val="TAC"/>
              <w:rPr>
                <w:lang w:val="en-US" w:eastAsia="zh-CN"/>
              </w:rPr>
            </w:pPr>
            <w:r w:rsidRPr="008523D2">
              <w:rPr>
                <w:lang w:val="en-US" w:eastAsia="zh-CN"/>
              </w:rPr>
              <w:t>CA_n7A-n78A</w:t>
            </w:r>
          </w:p>
          <w:p w14:paraId="3858FDDA" w14:textId="77777777" w:rsidR="00E060BF" w:rsidRPr="00480423" w:rsidRDefault="00E060BF" w:rsidP="00AF6673">
            <w:pPr>
              <w:pStyle w:val="TAC"/>
              <w:rPr>
                <w:rFonts w:eastAsiaTheme="minorEastAsia"/>
                <w:lang w:val="en-US" w:eastAsia="zh-CN"/>
              </w:rPr>
            </w:pPr>
            <w:r w:rsidRPr="008523D2">
              <w:rPr>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90F5D1A" w14:textId="77777777" w:rsidR="00E060BF" w:rsidRPr="00480423" w:rsidRDefault="00E060BF" w:rsidP="00AF6673">
            <w:pPr>
              <w:pStyle w:val="TAC"/>
              <w:rPr>
                <w:lang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vAlign w:val="center"/>
          </w:tcPr>
          <w:p w14:paraId="6D737E2B" w14:textId="77777777" w:rsidR="00E060BF" w:rsidRPr="00480423" w:rsidRDefault="00E060BF" w:rsidP="00AF6673">
            <w:pPr>
              <w:pStyle w:val="TAC"/>
              <w:rPr>
                <w:rFonts w:eastAsiaTheme="minorEastAsia"/>
                <w:szCs w:val="16"/>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02BC1BA8"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28419AF5" w14:textId="77777777" w:rsidTr="005A0D4C">
        <w:trPr>
          <w:trHeight w:val="29"/>
        </w:trPr>
        <w:tc>
          <w:tcPr>
            <w:tcW w:w="3066" w:type="dxa"/>
            <w:tcBorders>
              <w:top w:val="nil"/>
              <w:left w:val="single" w:sz="4" w:space="0" w:color="auto"/>
              <w:bottom w:val="nil"/>
              <w:right w:val="single" w:sz="4" w:space="0" w:color="auto"/>
            </w:tcBorders>
            <w:vAlign w:val="center"/>
          </w:tcPr>
          <w:p w14:paraId="3ED781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90DF5D" w14:textId="77777777" w:rsidR="00E060BF" w:rsidRPr="00480423" w:rsidRDefault="00E060BF" w:rsidP="00AF6673">
            <w:pPr>
              <w:pStyle w:val="TAC"/>
              <w:rPr>
                <w:rFonts w:eastAsiaTheme="minorEastAsia"/>
                <w:lang w:val="en-US" w:eastAsia="zh-CN"/>
              </w:rPr>
            </w:pPr>
            <w:r w:rsidRPr="008523D2">
              <w:rPr>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CD5E0B5" w14:textId="77777777" w:rsidR="00E060BF" w:rsidRPr="00480423" w:rsidRDefault="00E060BF" w:rsidP="00AF6673">
            <w:pPr>
              <w:pStyle w:val="TAC"/>
              <w:rPr>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1A4537" w14:textId="77777777" w:rsidR="00E060BF" w:rsidRPr="00480423" w:rsidRDefault="00E060BF" w:rsidP="00AF6673">
            <w:pPr>
              <w:pStyle w:val="TAC"/>
              <w:rPr>
                <w:rFonts w:eastAsiaTheme="minorEastAsia"/>
                <w:szCs w:val="16"/>
              </w:rPr>
            </w:pPr>
            <w:r w:rsidRPr="008523D2">
              <w:rPr>
                <w:lang w:val="en-US" w:eastAsia="zh-CN" w:bidi="ar"/>
              </w:rPr>
              <w:t>10, 15, 20, 25, 30, 40, 50, 60, 700, 80, 90, 100</w:t>
            </w:r>
          </w:p>
        </w:tc>
        <w:tc>
          <w:tcPr>
            <w:tcW w:w="2387" w:type="dxa"/>
            <w:tcBorders>
              <w:top w:val="nil"/>
              <w:left w:val="single" w:sz="4" w:space="0" w:color="auto"/>
              <w:bottom w:val="nil"/>
              <w:right w:val="single" w:sz="4" w:space="0" w:color="auto"/>
            </w:tcBorders>
            <w:vAlign w:val="center"/>
          </w:tcPr>
          <w:p w14:paraId="7EDE1110" w14:textId="77777777" w:rsidR="00E060BF" w:rsidRPr="00480423" w:rsidRDefault="00E060BF" w:rsidP="00AF6673">
            <w:pPr>
              <w:pStyle w:val="TAC"/>
              <w:rPr>
                <w:rFonts w:eastAsiaTheme="minorEastAsia"/>
                <w:lang w:val="en-US" w:eastAsia="zh-CN"/>
              </w:rPr>
            </w:pPr>
          </w:p>
        </w:tc>
      </w:tr>
      <w:tr w:rsidR="00E060BF" w:rsidRPr="00480423" w14:paraId="31BF8D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7E284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01A7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BDA11" w14:textId="77777777" w:rsidR="00E060BF" w:rsidRPr="00480423" w:rsidRDefault="00E060BF" w:rsidP="00AF6673">
            <w:pPr>
              <w:pStyle w:val="TAC"/>
              <w:rPr>
                <w:lang w:eastAsia="zh-CN"/>
              </w:rPr>
            </w:pPr>
            <w:r w:rsidRPr="008523D2">
              <w:rPr>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4696E47" w14:textId="77777777" w:rsidR="00E060BF" w:rsidRPr="00480423" w:rsidRDefault="00E060BF" w:rsidP="00AF6673">
            <w:pPr>
              <w:pStyle w:val="TAC"/>
              <w:rPr>
                <w:rFonts w:eastAsiaTheme="minorEastAsia"/>
                <w:szCs w:val="16"/>
              </w:rPr>
            </w:pPr>
            <w:r w:rsidRPr="008523D2">
              <w:t>5, 10, 15, 20, 25, 30, 35</w:t>
            </w:r>
          </w:p>
        </w:tc>
        <w:tc>
          <w:tcPr>
            <w:tcW w:w="2387" w:type="dxa"/>
            <w:tcBorders>
              <w:top w:val="nil"/>
              <w:left w:val="single" w:sz="4" w:space="0" w:color="auto"/>
              <w:bottom w:val="single" w:sz="4" w:space="0" w:color="auto"/>
              <w:right w:val="single" w:sz="4" w:space="0" w:color="auto"/>
            </w:tcBorders>
            <w:vAlign w:val="center"/>
          </w:tcPr>
          <w:p w14:paraId="3BB88B2A" w14:textId="77777777" w:rsidR="00E060BF" w:rsidRPr="00480423" w:rsidRDefault="00E060BF" w:rsidP="00AF6673">
            <w:pPr>
              <w:pStyle w:val="TAC"/>
              <w:rPr>
                <w:rFonts w:eastAsiaTheme="minorEastAsia"/>
                <w:lang w:val="en-US" w:eastAsia="zh-CN"/>
              </w:rPr>
            </w:pPr>
          </w:p>
        </w:tc>
      </w:tr>
      <w:tr w:rsidR="00E060BF" w:rsidRPr="00480423" w14:paraId="19DD30F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B44B09" w14:textId="77777777" w:rsidR="00E060BF" w:rsidRPr="00480423" w:rsidRDefault="00E060BF" w:rsidP="00AF6673">
            <w:pPr>
              <w:pStyle w:val="TAC"/>
              <w:rPr>
                <w:rFonts w:eastAsia="DengXian"/>
                <w:lang w:val="en-US" w:eastAsia="zh-CN"/>
              </w:rPr>
            </w:pPr>
            <w:r>
              <w:rPr>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4BAF69DE" w14:textId="77777777" w:rsidR="00E060BF" w:rsidRPr="00480423" w:rsidRDefault="00E060BF" w:rsidP="00AF6673">
            <w:pPr>
              <w:pStyle w:val="TAC"/>
              <w:rPr>
                <w:rFonts w:eastAsiaTheme="minorEastAsia"/>
                <w:lang w:val="en-US" w:eastAsia="zh-CN"/>
              </w:rPr>
            </w:pPr>
            <w:r>
              <w:rPr>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237D3C12" w14:textId="77777777" w:rsidR="00E060BF" w:rsidRPr="00480423" w:rsidRDefault="00E060BF" w:rsidP="00AF6673">
            <w:pPr>
              <w:pStyle w:val="TAC"/>
              <w:rPr>
                <w:rFonts w:eastAsia="DengXian"/>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67650E3" w14:textId="77777777" w:rsidR="00E060BF" w:rsidRPr="00480423" w:rsidRDefault="00E060BF" w:rsidP="00AF6673">
            <w:pPr>
              <w:pStyle w:val="TAC"/>
              <w:rPr>
                <w:rFonts w:eastAsiaTheme="minorEastAsia" w:cs="Arial"/>
                <w:color w:val="000000"/>
              </w:rPr>
            </w:pPr>
            <w:r>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09DFD8" w14:textId="77777777" w:rsidR="00E060BF" w:rsidRPr="00480423" w:rsidRDefault="00E060BF" w:rsidP="00AF6673">
            <w:pPr>
              <w:pStyle w:val="TAC"/>
              <w:rPr>
                <w:rFonts w:eastAsiaTheme="minorEastAsia"/>
                <w:lang w:eastAsia="zh-CN"/>
              </w:rPr>
            </w:pPr>
            <w:r>
              <w:rPr>
                <w:lang w:val="en-US" w:eastAsia="zh-CN"/>
              </w:rPr>
              <w:t>0</w:t>
            </w:r>
          </w:p>
        </w:tc>
      </w:tr>
      <w:tr w:rsidR="00E060BF" w:rsidRPr="00480423" w14:paraId="5D7C4D84" w14:textId="77777777" w:rsidTr="005A0D4C">
        <w:trPr>
          <w:trHeight w:val="29"/>
        </w:trPr>
        <w:tc>
          <w:tcPr>
            <w:tcW w:w="3066" w:type="dxa"/>
            <w:tcBorders>
              <w:top w:val="nil"/>
              <w:left w:val="single" w:sz="4" w:space="0" w:color="auto"/>
              <w:bottom w:val="nil"/>
              <w:right w:val="single" w:sz="4" w:space="0" w:color="auto"/>
            </w:tcBorders>
            <w:vAlign w:val="center"/>
          </w:tcPr>
          <w:p w14:paraId="55AC6938" w14:textId="77777777" w:rsidR="00E060BF" w:rsidRPr="00480423" w:rsidRDefault="00E060BF" w:rsidP="00AF6673">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524D5BFD" w14:textId="77777777" w:rsidR="00E060BF" w:rsidRPr="00480423" w:rsidRDefault="00E060BF" w:rsidP="00AF6673">
            <w:pPr>
              <w:pStyle w:val="TAC"/>
              <w:rPr>
                <w:rFonts w:eastAsiaTheme="minorEastAsia"/>
                <w:lang w:val="en-US" w:eastAsia="zh-CN"/>
              </w:rPr>
            </w:pPr>
            <w:r>
              <w:rPr>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7CCEE028" w14:textId="77777777" w:rsidR="00E060BF" w:rsidRPr="00480423" w:rsidRDefault="00E060BF" w:rsidP="00AF6673">
            <w:pPr>
              <w:pStyle w:val="TAC"/>
              <w:rPr>
                <w:rFonts w:eastAsia="DengXian"/>
                <w:lang w:val="en-US" w:eastAsia="zh-CN"/>
              </w:rPr>
            </w:pPr>
            <w:r>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77A6A46" w14:textId="77777777" w:rsidR="00E060BF" w:rsidRPr="00480423" w:rsidRDefault="00E060BF" w:rsidP="00AF6673">
            <w:pPr>
              <w:pStyle w:val="TAC"/>
              <w:rPr>
                <w:rFonts w:eastAsiaTheme="minorEastAsia" w:cs="Arial"/>
                <w:color w:val="000000"/>
              </w:rPr>
            </w:pPr>
            <w:r>
              <w:rPr>
                <w:lang w:val="en-US" w:eastAsia="zh-CN" w:bidi="ar"/>
              </w:rPr>
              <w:t>5, 10, 15, 20</w:t>
            </w:r>
          </w:p>
        </w:tc>
        <w:tc>
          <w:tcPr>
            <w:tcW w:w="2387" w:type="dxa"/>
            <w:tcBorders>
              <w:top w:val="nil"/>
              <w:left w:val="single" w:sz="4" w:space="0" w:color="auto"/>
              <w:bottom w:val="nil"/>
              <w:right w:val="single" w:sz="4" w:space="0" w:color="auto"/>
            </w:tcBorders>
            <w:vAlign w:val="center"/>
          </w:tcPr>
          <w:p w14:paraId="1E4BD021" w14:textId="77777777" w:rsidR="00E060BF" w:rsidRPr="00480423" w:rsidRDefault="00E060BF" w:rsidP="00AF6673">
            <w:pPr>
              <w:pStyle w:val="TAC"/>
              <w:rPr>
                <w:rFonts w:eastAsiaTheme="minorEastAsia"/>
                <w:lang w:eastAsia="zh-CN"/>
              </w:rPr>
            </w:pPr>
          </w:p>
        </w:tc>
      </w:tr>
      <w:tr w:rsidR="00E060BF" w:rsidRPr="00480423" w14:paraId="16862C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B69E65" w14:textId="77777777" w:rsidR="00E060BF" w:rsidRPr="00480423" w:rsidRDefault="00E060BF" w:rsidP="00AF6673">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6CE72935" w14:textId="77777777" w:rsidR="00E060BF" w:rsidRPr="00480423" w:rsidRDefault="00E060BF" w:rsidP="00AF6673">
            <w:pPr>
              <w:pStyle w:val="TAC"/>
              <w:rPr>
                <w:rFonts w:eastAsiaTheme="minorEastAsia"/>
                <w:lang w:val="en-US" w:eastAsia="zh-CN"/>
              </w:rPr>
            </w:pPr>
            <w:r>
              <w:rPr>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7B24D002" w14:textId="77777777" w:rsidR="00E060BF" w:rsidRPr="00480423" w:rsidRDefault="00E060BF" w:rsidP="00AF6673">
            <w:pPr>
              <w:pStyle w:val="TAC"/>
              <w:rPr>
                <w:rFonts w:eastAsia="DengXian"/>
                <w:lang w:val="en-US" w:eastAsia="zh-CN"/>
              </w:rPr>
            </w:pPr>
            <w:r>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4CE35F" w14:textId="77777777" w:rsidR="00E060BF" w:rsidRPr="00480423" w:rsidRDefault="00E060BF" w:rsidP="00AF6673">
            <w:pPr>
              <w:pStyle w:val="TAC"/>
              <w:rPr>
                <w:rFonts w:eastAsiaTheme="minorEastAsia" w:cs="Arial"/>
                <w:color w:val="000000"/>
              </w:rPr>
            </w:pPr>
            <w:r>
              <w:rPr>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6BB9D15" w14:textId="77777777" w:rsidR="00E060BF" w:rsidRPr="00480423" w:rsidRDefault="00E060BF" w:rsidP="00AF6673">
            <w:pPr>
              <w:pStyle w:val="TAC"/>
              <w:rPr>
                <w:rFonts w:eastAsiaTheme="minorEastAsia"/>
                <w:lang w:eastAsia="zh-CN"/>
              </w:rPr>
            </w:pPr>
          </w:p>
        </w:tc>
      </w:tr>
      <w:tr w:rsidR="00E060BF" w:rsidRPr="00480423" w14:paraId="21CD65A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5AD794"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C0D18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296AA"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DACBAD"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5C4967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6E07DA9E" w14:textId="77777777" w:rsidTr="005A0D4C">
        <w:trPr>
          <w:trHeight w:val="29"/>
        </w:trPr>
        <w:tc>
          <w:tcPr>
            <w:tcW w:w="3066" w:type="dxa"/>
            <w:tcBorders>
              <w:top w:val="nil"/>
              <w:left w:val="single" w:sz="4" w:space="0" w:color="auto"/>
              <w:bottom w:val="nil"/>
              <w:right w:val="single" w:sz="4" w:space="0" w:color="auto"/>
            </w:tcBorders>
            <w:vAlign w:val="center"/>
          </w:tcPr>
          <w:p w14:paraId="5FC11B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4B85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BB60B"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D9383F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20</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F3B3909" w14:textId="77777777" w:rsidR="00E060BF" w:rsidRPr="00480423" w:rsidRDefault="00E060BF" w:rsidP="00AF6673">
            <w:pPr>
              <w:pStyle w:val="TAC"/>
              <w:rPr>
                <w:rFonts w:eastAsiaTheme="minorEastAsia"/>
                <w:lang w:val="en-US" w:eastAsia="zh-CN"/>
              </w:rPr>
            </w:pPr>
          </w:p>
        </w:tc>
      </w:tr>
      <w:tr w:rsidR="00E060BF" w:rsidRPr="00480423" w14:paraId="4068E5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AE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802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BFF63"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82176E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6DBFC40" w14:textId="77777777" w:rsidR="00E060BF" w:rsidRPr="00480423" w:rsidRDefault="00E060BF" w:rsidP="00AF6673">
            <w:pPr>
              <w:pStyle w:val="TAC"/>
              <w:rPr>
                <w:rFonts w:eastAsiaTheme="minorEastAsia"/>
                <w:lang w:val="en-US" w:eastAsia="zh-CN"/>
              </w:rPr>
            </w:pPr>
          </w:p>
        </w:tc>
      </w:tr>
      <w:tr w:rsidR="00E060BF" w:rsidRPr="00480423" w14:paraId="0E73FF7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443540"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3ABB9A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3B5FD"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CD98BB8"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0D1DF66"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74C86F93" w14:textId="77777777" w:rsidTr="005A0D4C">
        <w:trPr>
          <w:trHeight w:val="29"/>
        </w:trPr>
        <w:tc>
          <w:tcPr>
            <w:tcW w:w="3066" w:type="dxa"/>
            <w:tcBorders>
              <w:top w:val="nil"/>
              <w:left w:val="single" w:sz="4" w:space="0" w:color="auto"/>
              <w:bottom w:val="nil"/>
              <w:right w:val="single" w:sz="4" w:space="0" w:color="auto"/>
            </w:tcBorders>
            <w:vAlign w:val="center"/>
          </w:tcPr>
          <w:p w14:paraId="131BF6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138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86534"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6F4B94"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28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B33A18" w14:textId="77777777" w:rsidR="00E060BF" w:rsidRPr="00480423" w:rsidRDefault="00E060BF" w:rsidP="00AF6673">
            <w:pPr>
              <w:pStyle w:val="TAC"/>
              <w:rPr>
                <w:rFonts w:eastAsiaTheme="minorEastAsia"/>
                <w:lang w:val="en-US" w:eastAsia="zh-CN"/>
              </w:rPr>
            </w:pPr>
          </w:p>
        </w:tc>
      </w:tr>
      <w:tr w:rsidR="00E060BF" w:rsidRPr="00480423" w14:paraId="3FF6AD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D57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F62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2915D"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35F54E9"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B4923FD" w14:textId="77777777" w:rsidR="00E060BF" w:rsidRPr="00480423" w:rsidRDefault="00E060BF" w:rsidP="00AF6673">
            <w:pPr>
              <w:pStyle w:val="TAC"/>
              <w:rPr>
                <w:rFonts w:eastAsiaTheme="minorEastAsia"/>
                <w:lang w:val="en-US" w:eastAsia="zh-CN"/>
              </w:rPr>
            </w:pPr>
          </w:p>
        </w:tc>
      </w:tr>
      <w:tr w:rsidR="00E060BF" w:rsidRPr="00480423" w14:paraId="327E6858" w14:textId="77777777" w:rsidTr="005A0D4C">
        <w:trPr>
          <w:trHeight w:val="29"/>
        </w:trPr>
        <w:tc>
          <w:tcPr>
            <w:tcW w:w="3066" w:type="dxa"/>
            <w:vMerge w:val="restart"/>
            <w:tcBorders>
              <w:top w:val="nil"/>
              <w:left w:val="single" w:sz="4" w:space="0" w:color="auto"/>
              <w:bottom w:val="single" w:sz="4" w:space="0" w:color="auto"/>
              <w:right w:val="single" w:sz="4" w:space="0" w:color="auto"/>
            </w:tcBorders>
            <w:vAlign w:val="center"/>
          </w:tcPr>
          <w:p w14:paraId="7572918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746D3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31F154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A7FE8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77FFFC4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9FA9F36" w14:textId="77777777" w:rsidTr="005A0D4C">
        <w:trPr>
          <w:trHeight w:val="29"/>
        </w:trPr>
        <w:tc>
          <w:tcPr>
            <w:tcW w:w="0" w:type="auto"/>
            <w:vMerge/>
            <w:tcBorders>
              <w:top w:val="nil"/>
              <w:left w:val="single" w:sz="4" w:space="0" w:color="auto"/>
              <w:bottom w:val="single" w:sz="4" w:space="0" w:color="auto"/>
              <w:right w:val="single" w:sz="4" w:space="0" w:color="auto"/>
            </w:tcBorders>
            <w:vAlign w:val="center"/>
          </w:tcPr>
          <w:p w14:paraId="3675BA22"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726CB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C265F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CE0C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8C50917" w14:textId="77777777" w:rsidR="00E060BF" w:rsidRPr="00480423" w:rsidRDefault="00E060BF" w:rsidP="00AF6673">
            <w:pPr>
              <w:pStyle w:val="TAC"/>
              <w:rPr>
                <w:rFonts w:eastAsiaTheme="minorEastAsia"/>
                <w:szCs w:val="18"/>
                <w:lang w:val="en-US" w:eastAsia="zh-CN"/>
              </w:rPr>
            </w:pPr>
          </w:p>
        </w:tc>
      </w:tr>
      <w:tr w:rsidR="00E060BF" w:rsidRPr="00480423" w14:paraId="4D086F4A" w14:textId="77777777" w:rsidTr="005A0D4C">
        <w:trPr>
          <w:trHeight w:val="29"/>
        </w:trPr>
        <w:tc>
          <w:tcPr>
            <w:tcW w:w="0" w:type="auto"/>
            <w:vMerge/>
            <w:tcBorders>
              <w:top w:val="nil"/>
              <w:left w:val="single" w:sz="4" w:space="0" w:color="auto"/>
              <w:bottom w:val="single" w:sz="4" w:space="0" w:color="auto"/>
              <w:right w:val="single" w:sz="4" w:space="0" w:color="auto"/>
            </w:tcBorders>
            <w:vAlign w:val="center"/>
          </w:tcPr>
          <w:p w14:paraId="3EBA9BA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7F248F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6B3E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9176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4863E15" w14:textId="77777777" w:rsidR="00E060BF" w:rsidRPr="00480423" w:rsidRDefault="00E060BF" w:rsidP="00AF6673">
            <w:pPr>
              <w:pStyle w:val="TAC"/>
              <w:rPr>
                <w:rFonts w:eastAsiaTheme="minorEastAsia"/>
                <w:szCs w:val="18"/>
                <w:lang w:val="en-US" w:eastAsia="zh-CN"/>
              </w:rPr>
            </w:pPr>
          </w:p>
        </w:tc>
      </w:tr>
      <w:tr w:rsidR="00E060BF" w:rsidRPr="00480423" w14:paraId="45736365" w14:textId="77777777" w:rsidTr="005A0D4C">
        <w:trPr>
          <w:trHeight w:val="29"/>
        </w:trPr>
        <w:tc>
          <w:tcPr>
            <w:tcW w:w="0" w:type="auto"/>
            <w:tcBorders>
              <w:top w:val="nil"/>
              <w:left w:val="single" w:sz="4" w:space="0" w:color="auto"/>
              <w:bottom w:val="nil"/>
              <w:right w:val="single" w:sz="4" w:space="0" w:color="auto"/>
            </w:tcBorders>
          </w:tcPr>
          <w:p w14:paraId="57A2448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072C8076" w14:textId="77777777" w:rsidR="00E060BF" w:rsidRPr="00480423" w:rsidRDefault="00E060BF" w:rsidP="00AF6673">
            <w:pPr>
              <w:pStyle w:val="TAC"/>
              <w:rPr>
                <w:rFonts w:eastAsiaTheme="minorEastAsia"/>
                <w:szCs w:val="18"/>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148DAED"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3038871" w14:textId="77777777" w:rsidR="00E060BF" w:rsidRPr="00480423" w:rsidRDefault="00E060BF" w:rsidP="00AF6673">
            <w:pPr>
              <w:pStyle w:val="TAC"/>
              <w:rPr>
                <w:rFonts w:eastAsiaTheme="minorEastAsia"/>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99648CA" w14:textId="77777777" w:rsidR="00E060BF" w:rsidRPr="00480423" w:rsidRDefault="00E060BF" w:rsidP="00AF6673">
            <w:pPr>
              <w:pStyle w:val="TAC"/>
              <w:rPr>
                <w:rFonts w:eastAsiaTheme="minorEastAsia"/>
                <w:szCs w:val="18"/>
                <w:lang w:val="en-US" w:eastAsia="zh-CN"/>
              </w:rPr>
            </w:pPr>
            <w:r w:rsidRPr="00480423">
              <w:rPr>
                <w:kern w:val="2"/>
                <w:szCs w:val="18"/>
                <w:lang w:val="en-US" w:eastAsia="zh-CN"/>
              </w:rPr>
              <w:t>0</w:t>
            </w:r>
          </w:p>
        </w:tc>
      </w:tr>
      <w:tr w:rsidR="00E060BF" w:rsidRPr="00480423" w14:paraId="5456D717" w14:textId="77777777" w:rsidTr="005A0D4C">
        <w:trPr>
          <w:trHeight w:val="29"/>
        </w:trPr>
        <w:tc>
          <w:tcPr>
            <w:tcW w:w="0" w:type="auto"/>
            <w:tcBorders>
              <w:top w:val="nil"/>
              <w:left w:val="single" w:sz="4" w:space="0" w:color="auto"/>
              <w:bottom w:val="nil"/>
              <w:right w:val="single" w:sz="4" w:space="0" w:color="auto"/>
            </w:tcBorders>
          </w:tcPr>
          <w:p w14:paraId="76B8F6C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0DF148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2F406"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CF895D8" w14:textId="77777777" w:rsidR="00E060BF" w:rsidRPr="00480423" w:rsidRDefault="00E060BF" w:rsidP="00AF6673">
            <w:pPr>
              <w:pStyle w:val="TAC"/>
              <w:rPr>
                <w:rFonts w:eastAsiaTheme="minorEastAsia"/>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7996F7C" w14:textId="77777777" w:rsidR="00E060BF" w:rsidRPr="00480423" w:rsidRDefault="00E060BF" w:rsidP="00AF6673">
            <w:pPr>
              <w:pStyle w:val="TAC"/>
              <w:rPr>
                <w:rFonts w:eastAsiaTheme="minorEastAsia"/>
                <w:szCs w:val="18"/>
                <w:lang w:val="en-US" w:eastAsia="zh-CN"/>
              </w:rPr>
            </w:pPr>
          </w:p>
        </w:tc>
      </w:tr>
      <w:tr w:rsidR="00E060BF" w:rsidRPr="00480423" w14:paraId="258058F1" w14:textId="77777777" w:rsidTr="005A0D4C">
        <w:trPr>
          <w:trHeight w:val="29"/>
        </w:trPr>
        <w:tc>
          <w:tcPr>
            <w:tcW w:w="0" w:type="auto"/>
            <w:tcBorders>
              <w:top w:val="nil"/>
              <w:left w:val="single" w:sz="4" w:space="0" w:color="auto"/>
              <w:bottom w:val="single" w:sz="4" w:space="0" w:color="auto"/>
              <w:right w:val="single" w:sz="4" w:space="0" w:color="auto"/>
            </w:tcBorders>
          </w:tcPr>
          <w:p w14:paraId="22866EB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A512DE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ADA33"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371A3DB" w14:textId="77777777" w:rsidR="00E060BF" w:rsidRPr="00480423" w:rsidRDefault="00E060BF" w:rsidP="00AF6673">
            <w:pPr>
              <w:pStyle w:val="TAC"/>
              <w:rPr>
                <w:rFonts w:eastAsiaTheme="minorEastAsia"/>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A7CD6B" w14:textId="77777777" w:rsidR="00E060BF" w:rsidRPr="00480423" w:rsidRDefault="00E060BF" w:rsidP="00AF6673">
            <w:pPr>
              <w:pStyle w:val="TAC"/>
              <w:rPr>
                <w:rFonts w:eastAsiaTheme="minorEastAsia"/>
                <w:szCs w:val="18"/>
                <w:lang w:val="en-US" w:eastAsia="zh-CN"/>
              </w:rPr>
            </w:pPr>
          </w:p>
        </w:tc>
      </w:tr>
      <w:tr w:rsidR="00E060BF" w:rsidRPr="00480423" w14:paraId="3E9D2B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E0CB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15EE9ED2"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CA_n8A-n39A</w:t>
            </w:r>
          </w:p>
          <w:p w14:paraId="7E4F9EA6"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4F8647A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D76D9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373D7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0DB3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4ACC60B" w14:textId="77777777" w:rsidTr="005A0D4C">
        <w:trPr>
          <w:trHeight w:val="29"/>
        </w:trPr>
        <w:tc>
          <w:tcPr>
            <w:tcW w:w="3066" w:type="dxa"/>
            <w:tcBorders>
              <w:top w:val="nil"/>
              <w:left w:val="single" w:sz="4" w:space="0" w:color="auto"/>
              <w:bottom w:val="nil"/>
              <w:right w:val="single" w:sz="4" w:space="0" w:color="auto"/>
            </w:tcBorders>
            <w:vAlign w:val="center"/>
          </w:tcPr>
          <w:p w14:paraId="2E9B21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5FF3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C64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28A22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663930" w14:textId="77777777" w:rsidR="00E060BF" w:rsidRPr="00480423" w:rsidRDefault="00E060BF" w:rsidP="00AF6673">
            <w:pPr>
              <w:pStyle w:val="TAC"/>
              <w:rPr>
                <w:rFonts w:eastAsiaTheme="minorEastAsia"/>
                <w:lang w:val="en-US" w:eastAsia="zh-CN"/>
              </w:rPr>
            </w:pPr>
          </w:p>
        </w:tc>
      </w:tr>
      <w:tr w:rsidR="00E060BF" w:rsidRPr="00480423" w14:paraId="4952B4F6" w14:textId="77777777" w:rsidTr="005A0D4C">
        <w:trPr>
          <w:trHeight w:val="29"/>
        </w:trPr>
        <w:tc>
          <w:tcPr>
            <w:tcW w:w="3066" w:type="dxa"/>
            <w:tcBorders>
              <w:top w:val="nil"/>
              <w:left w:val="single" w:sz="4" w:space="0" w:color="auto"/>
              <w:bottom w:val="nil"/>
              <w:right w:val="single" w:sz="4" w:space="0" w:color="auto"/>
            </w:tcBorders>
            <w:vAlign w:val="center"/>
          </w:tcPr>
          <w:p w14:paraId="53368B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92C9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D94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7AA1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6C851A66" w14:textId="77777777" w:rsidR="00E060BF" w:rsidRPr="00480423" w:rsidRDefault="00E060BF" w:rsidP="00AF6673">
            <w:pPr>
              <w:pStyle w:val="TAC"/>
              <w:rPr>
                <w:rFonts w:eastAsiaTheme="minorEastAsia"/>
                <w:lang w:val="en-US" w:eastAsia="zh-CN"/>
              </w:rPr>
            </w:pPr>
          </w:p>
        </w:tc>
      </w:tr>
      <w:tr w:rsidR="00E060BF" w:rsidRPr="00480423" w14:paraId="53EE279F" w14:textId="77777777" w:rsidTr="005A0D4C">
        <w:trPr>
          <w:trHeight w:val="29"/>
        </w:trPr>
        <w:tc>
          <w:tcPr>
            <w:tcW w:w="3066" w:type="dxa"/>
            <w:tcBorders>
              <w:top w:val="nil"/>
              <w:left w:val="single" w:sz="4" w:space="0" w:color="auto"/>
              <w:bottom w:val="nil"/>
              <w:right w:val="single" w:sz="4" w:space="0" w:color="auto"/>
            </w:tcBorders>
            <w:vAlign w:val="center"/>
          </w:tcPr>
          <w:p w14:paraId="04F52F97"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2F6E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B88C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FC62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66AC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A7DC74F" w14:textId="77777777" w:rsidTr="005A0D4C">
        <w:trPr>
          <w:trHeight w:val="29"/>
        </w:trPr>
        <w:tc>
          <w:tcPr>
            <w:tcW w:w="3066" w:type="dxa"/>
            <w:tcBorders>
              <w:top w:val="nil"/>
              <w:left w:val="single" w:sz="4" w:space="0" w:color="auto"/>
              <w:bottom w:val="nil"/>
              <w:right w:val="single" w:sz="4" w:space="0" w:color="auto"/>
            </w:tcBorders>
            <w:vAlign w:val="center"/>
          </w:tcPr>
          <w:p w14:paraId="7272EA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987E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6C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B8456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05543F" w14:textId="77777777" w:rsidR="00E060BF" w:rsidRPr="00480423" w:rsidRDefault="00E060BF" w:rsidP="00AF6673">
            <w:pPr>
              <w:pStyle w:val="TAC"/>
              <w:rPr>
                <w:rFonts w:eastAsiaTheme="minorEastAsia"/>
                <w:lang w:val="en-US" w:eastAsia="zh-CN"/>
              </w:rPr>
            </w:pPr>
          </w:p>
        </w:tc>
      </w:tr>
      <w:tr w:rsidR="00E060BF" w:rsidRPr="00480423" w14:paraId="1DF573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53F4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C63B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E91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43A1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7487EF55" w14:textId="77777777" w:rsidR="00E060BF" w:rsidRPr="00480423" w:rsidRDefault="00E060BF" w:rsidP="00AF6673">
            <w:pPr>
              <w:pStyle w:val="TAC"/>
              <w:rPr>
                <w:rFonts w:eastAsiaTheme="minorEastAsia"/>
                <w:lang w:val="en-US" w:eastAsia="zh-CN"/>
              </w:rPr>
            </w:pPr>
          </w:p>
        </w:tc>
      </w:tr>
      <w:tr w:rsidR="00E060BF" w:rsidRPr="00480423" w14:paraId="12562A62" w14:textId="77777777" w:rsidTr="005A0D4C">
        <w:trPr>
          <w:trHeight w:val="29"/>
        </w:trPr>
        <w:tc>
          <w:tcPr>
            <w:tcW w:w="3066" w:type="dxa"/>
            <w:tcBorders>
              <w:top w:val="nil"/>
              <w:left w:val="single" w:sz="4" w:space="0" w:color="auto"/>
              <w:bottom w:val="nil"/>
              <w:right w:val="single" w:sz="4" w:space="0" w:color="auto"/>
            </w:tcBorders>
            <w:vAlign w:val="center"/>
          </w:tcPr>
          <w:p w14:paraId="6C49F98D"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CF790A7" w14:textId="77777777" w:rsidR="00E060BF" w:rsidRPr="008523D2" w:rsidRDefault="00E060BF" w:rsidP="00AF6673">
            <w:pPr>
              <w:pStyle w:val="TAC"/>
              <w:rPr>
                <w:szCs w:val="18"/>
                <w:lang w:eastAsia="zh-CN"/>
              </w:rPr>
            </w:pPr>
            <w:r w:rsidRPr="008523D2">
              <w:rPr>
                <w:rFonts w:hint="eastAsia"/>
                <w:szCs w:val="18"/>
                <w:lang w:eastAsia="zh-CN"/>
              </w:rPr>
              <w:t>CA_n8A-n39A</w:t>
            </w:r>
          </w:p>
          <w:p w14:paraId="70754F60" w14:textId="77777777" w:rsidR="00E060BF" w:rsidRPr="008523D2" w:rsidRDefault="00E060BF" w:rsidP="00AF6673">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F7307B1" w14:textId="77777777" w:rsidR="00E060BF" w:rsidRPr="00480423" w:rsidRDefault="00E060BF" w:rsidP="00AF6673">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FAE7D7"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69D1B70"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4328CF4"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6056055" w14:textId="77777777" w:rsidTr="005A0D4C">
        <w:trPr>
          <w:trHeight w:val="29"/>
        </w:trPr>
        <w:tc>
          <w:tcPr>
            <w:tcW w:w="3066" w:type="dxa"/>
            <w:tcBorders>
              <w:top w:val="nil"/>
              <w:left w:val="single" w:sz="4" w:space="0" w:color="auto"/>
              <w:bottom w:val="nil"/>
              <w:right w:val="single" w:sz="4" w:space="0" w:color="auto"/>
            </w:tcBorders>
            <w:vAlign w:val="center"/>
          </w:tcPr>
          <w:p w14:paraId="0EA4BE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A95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437F8"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E63DABE"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CB86F6" w14:textId="77777777" w:rsidR="00E060BF" w:rsidRPr="00480423" w:rsidRDefault="00E060BF" w:rsidP="00AF6673">
            <w:pPr>
              <w:pStyle w:val="TAC"/>
              <w:rPr>
                <w:rFonts w:eastAsiaTheme="minorEastAsia"/>
                <w:lang w:val="en-US" w:eastAsia="zh-CN"/>
              </w:rPr>
            </w:pPr>
          </w:p>
        </w:tc>
      </w:tr>
      <w:tr w:rsidR="00E060BF" w:rsidRPr="00480423" w14:paraId="031F9A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74D9C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7341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84075" w14:textId="77777777" w:rsidR="00E060BF" w:rsidRPr="00480423" w:rsidRDefault="00E060BF" w:rsidP="00AF6673">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BD930F"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3BF7606" w14:textId="77777777" w:rsidR="00E060BF" w:rsidRPr="00480423" w:rsidRDefault="00E060BF" w:rsidP="00AF6673">
            <w:pPr>
              <w:pStyle w:val="TAC"/>
              <w:rPr>
                <w:rFonts w:eastAsiaTheme="minorEastAsia"/>
                <w:lang w:val="en-US" w:eastAsia="zh-CN"/>
              </w:rPr>
            </w:pPr>
          </w:p>
        </w:tc>
      </w:tr>
      <w:tr w:rsidR="00E060BF" w:rsidRPr="00480423" w14:paraId="2D7BB7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6E3DF4" w14:textId="77777777" w:rsidR="00E060BF" w:rsidRPr="00480423" w:rsidRDefault="00E060BF" w:rsidP="00AF6673">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64BA146" w14:textId="77777777" w:rsidR="00E060BF" w:rsidRPr="008523D2" w:rsidRDefault="00E060BF" w:rsidP="00AF6673">
            <w:pPr>
              <w:pStyle w:val="TAC"/>
              <w:rPr>
                <w:szCs w:val="18"/>
                <w:lang w:eastAsia="zh-CN"/>
              </w:rPr>
            </w:pPr>
            <w:r w:rsidRPr="008523D2">
              <w:rPr>
                <w:rFonts w:hint="eastAsia"/>
                <w:szCs w:val="18"/>
                <w:lang w:eastAsia="zh-CN"/>
              </w:rPr>
              <w:t>CA_n8A-n39A</w:t>
            </w:r>
          </w:p>
          <w:p w14:paraId="6E76A68F" w14:textId="77777777" w:rsidR="00E060BF" w:rsidRPr="008523D2" w:rsidRDefault="00E060BF" w:rsidP="00AF6673">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8E0BBA0" w14:textId="77777777" w:rsidR="00E060BF" w:rsidRPr="00480423" w:rsidRDefault="00E060BF" w:rsidP="00AF6673">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8AD6BF"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95D2D43"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69E2EF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2FC2AD32" w14:textId="77777777" w:rsidTr="005A0D4C">
        <w:trPr>
          <w:trHeight w:val="29"/>
        </w:trPr>
        <w:tc>
          <w:tcPr>
            <w:tcW w:w="3066" w:type="dxa"/>
            <w:tcBorders>
              <w:top w:val="nil"/>
              <w:left w:val="single" w:sz="4" w:space="0" w:color="auto"/>
              <w:bottom w:val="nil"/>
              <w:right w:val="single" w:sz="4" w:space="0" w:color="auto"/>
            </w:tcBorders>
            <w:vAlign w:val="center"/>
          </w:tcPr>
          <w:p w14:paraId="7E4CF4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6D6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1EB4B"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A2C781B"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08982C" w14:textId="77777777" w:rsidR="00E060BF" w:rsidRPr="00480423" w:rsidRDefault="00E060BF" w:rsidP="00AF6673">
            <w:pPr>
              <w:pStyle w:val="TAC"/>
              <w:rPr>
                <w:rFonts w:eastAsiaTheme="minorEastAsia"/>
                <w:lang w:val="en-US" w:eastAsia="zh-CN"/>
              </w:rPr>
            </w:pPr>
          </w:p>
        </w:tc>
      </w:tr>
      <w:tr w:rsidR="00E060BF" w:rsidRPr="00480423" w14:paraId="0115D4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7B2F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DA47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A7DD8" w14:textId="77777777" w:rsidR="00E060BF" w:rsidRPr="00480423" w:rsidRDefault="00E060BF" w:rsidP="00AF6673">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6BAB491"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43ADE422" w14:textId="77777777" w:rsidR="00E060BF" w:rsidRPr="00480423" w:rsidRDefault="00E060BF" w:rsidP="00AF6673">
            <w:pPr>
              <w:pStyle w:val="TAC"/>
              <w:rPr>
                <w:rFonts w:eastAsiaTheme="minorEastAsia"/>
                <w:lang w:val="en-US" w:eastAsia="zh-CN"/>
              </w:rPr>
            </w:pPr>
          </w:p>
        </w:tc>
      </w:tr>
      <w:tr w:rsidR="00E060BF" w:rsidRPr="00480423" w14:paraId="25DFC881" w14:textId="77777777" w:rsidTr="005A0D4C">
        <w:trPr>
          <w:trHeight w:val="29"/>
        </w:trPr>
        <w:tc>
          <w:tcPr>
            <w:tcW w:w="3066" w:type="dxa"/>
            <w:tcBorders>
              <w:top w:val="nil"/>
              <w:left w:val="single" w:sz="4" w:space="0" w:color="auto"/>
              <w:bottom w:val="nil"/>
              <w:right w:val="single" w:sz="4" w:space="0" w:color="auto"/>
            </w:tcBorders>
          </w:tcPr>
          <w:p w14:paraId="3D919E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1670FF08"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CA_n8A-n39A</w:t>
            </w:r>
          </w:p>
          <w:p w14:paraId="07F48590"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CA_n8A-n79A</w:t>
            </w:r>
          </w:p>
          <w:p w14:paraId="4AB4ACD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1058AC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4DA802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3D73FD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56EE156" w14:textId="77777777" w:rsidTr="005A0D4C">
        <w:trPr>
          <w:trHeight w:val="29"/>
        </w:trPr>
        <w:tc>
          <w:tcPr>
            <w:tcW w:w="3066" w:type="dxa"/>
            <w:tcBorders>
              <w:top w:val="nil"/>
              <w:left w:val="single" w:sz="4" w:space="0" w:color="auto"/>
              <w:bottom w:val="nil"/>
              <w:right w:val="single" w:sz="4" w:space="0" w:color="auto"/>
            </w:tcBorders>
          </w:tcPr>
          <w:p w14:paraId="151BCA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453D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013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003DD4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F4CEEB9" w14:textId="77777777" w:rsidR="00E060BF" w:rsidRPr="00480423" w:rsidRDefault="00E060BF" w:rsidP="00AF6673">
            <w:pPr>
              <w:pStyle w:val="TAC"/>
              <w:rPr>
                <w:rFonts w:eastAsiaTheme="minorEastAsia"/>
                <w:lang w:val="en-US" w:eastAsia="zh-CN"/>
              </w:rPr>
            </w:pPr>
          </w:p>
        </w:tc>
      </w:tr>
      <w:tr w:rsidR="00E060BF" w:rsidRPr="00480423" w14:paraId="6D4AD88E" w14:textId="77777777" w:rsidTr="005A0D4C">
        <w:trPr>
          <w:trHeight w:val="29"/>
        </w:trPr>
        <w:tc>
          <w:tcPr>
            <w:tcW w:w="3066" w:type="dxa"/>
            <w:tcBorders>
              <w:top w:val="nil"/>
              <w:left w:val="single" w:sz="4" w:space="0" w:color="auto"/>
              <w:bottom w:val="single" w:sz="4" w:space="0" w:color="auto"/>
              <w:right w:val="single" w:sz="4" w:space="0" w:color="auto"/>
            </w:tcBorders>
          </w:tcPr>
          <w:p w14:paraId="59C767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1DD49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4FBD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tcPr>
          <w:p w14:paraId="5B20A3E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0E3DA0B4" w14:textId="77777777" w:rsidR="00E060BF" w:rsidRPr="00480423" w:rsidRDefault="00E060BF" w:rsidP="00AF6673">
            <w:pPr>
              <w:pStyle w:val="TAC"/>
              <w:rPr>
                <w:rFonts w:eastAsiaTheme="minorEastAsia"/>
                <w:lang w:val="en-US" w:eastAsia="zh-CN"/>
              </w:rPr>
            </w:pPr>
          </w:p>
        </w:tc>
      </w:tr>
      <w:tr w:rsidR="00E060BF" w:rsidRPr="00480423" w14:paraId="794AB7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629E25" w14:textId="77777777" w:rsidR="00E060BF" w:rsidRPr="00480423" w:rsidRDefault="00E060BF" w:rsidP="00AF6673">
            <w:pPr>
              <w:pStyle w:val="TAC"/>
              <w:rPr>
                <w:rFonts w:eastAsiaTheme="minorEastAsia"/>
                <w:lang w:val="en-US" w:eastAsia="zh-CN"/>
              </w:rPr>
            </w:pPr>
            <w:r w:rsidRPr="008523D2">
              <w:rPr>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4159D446" w14:textId="77777777" w:rsidR="00E060BF" w:rsidRPr="008523D2" w:rsidRDefault="00E060BF" w:rsidP="00AF6673">
            <w:pPr>
              <w:pStyle w:val="TAC"/>
              <w:rPr>
                <w:rFonts w:cs="Arial"/>
                <w:szCs w:val="18"/>
                <w:lang w:val="en-US" w:eastAsia="zh-CN" w:bidi="ar"/>
              </w:rPr>
            </w:pPr>
            <w:r w:rsidRPr="008523D2">
              <w:rPr>
                <w:rFonts w:cs="Arial"/>
                <w:szCs w:val="18"/>
                <w:lang w:val="en-US" w:eastAsia="zh-CN" w:bidi="ar"/>
              </w:rPr>
              <w:t>CA_n8A-n40A</w:t>
            </w:r>
          </w:p>
          <w:p w14:paraId="2E314B63" w14:textId="77777777" w:rsidR="00E060BF" w:rsidRPr="008523D2" w:rsidRDefault="00E060BF" w:rsidP="00AF6673">
            <w:pPr>
              <w:pStyle w:val="TAC"/>
              <w:rPr>
                <w:rFonts w:cs="Arial"/>
                <w:szCs w:val="18"/>
                <w:lang w:val="en-US" w:eastAsia="zh-CN" w:bidi="ar"/>
              </w:rPr>
            </w:pPr>
            <w:r w:rsidRPr="008523D2">
              <w:rPr>
                <w:rFonts w:cs="Arial"/>
                <w:szCs w:val="18"/>
                <w:lang w:val="en-US" w:eastAsia="zh-CN" w:bidi="ar"/>
              </w:rPr>
              <w:t>CA_n8A-n41A</w:t>
            </w:r>
          </w:p>
          <w:p w14:paraId="3425D328" w14:textId="77777777" w:rsidR="00E060BF" w:rsidRPr="00480423" w:rsidRDefault="00E060BF" w:rsidP="00AF6673">
            <w:pPr>
              <w:pStyle w:val="TAC"/>
              <w:rPr>
                <w:rFonts w:eastAsiaTheme="minorEastAsia"/>
                <w:lang w:val="en-US" w:eastAsia="zh-CN"/>
              </w:rPr>
            </w:pPr>
            <w:r w:rsidRPr="008523D2">
              <w:rPr>
                <w:rFonts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A22763B"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71E80F7" w14:textId="77777777" w:rsidR="00E060BF" w:rsidRPr="00480423" w:rsidRDefault="00E060BF" w:rsidP="00AF6673">
            <w:pPr>
              <w:pStyle w:val="TAC"/>
              <w:rPr>
                <w:rFonts w:eastAsiaTheme="minorEastAsia"/>
                <w:lang w:val="en-US" w:eastAsia="zh-CN"/>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463ACE"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0</w:t>
            </w:r>
          </w:p>
        </w:tc>
      </w:tr>
      <w:tr w:rsidR="00E060BF" w:rsidRPr="00480423" w14:paraId="53CD536E" w14:textId="77777777" w:rsidTr="005A0D4C">
        <w:trPr>
          <w:trHeight w:val="29"/>
        </w:trPr>
        <w:tc>
          <w:tcPr>
            <w:tcW w:w="3066" w:type="dxa"/>
            <w:tcBorders>
              <w:top w:val="nil"/>
              <w:left w:val="single" w:sz="4" w:space="0" w:color="auto"/>
              <w:bottom w:val="nil"/>
              <w:right w:val="single" w:sz="4" w:space="0" w:color="auto"/>
            </w:tcBorders>
            <w:vAlign w:val="center"/>
          </w:tcPr>
          <w:p w14:paraId="4276E1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BC1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8F58E"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360F27A" w14:textId="77777777" w:rsidR="00E060BF" w:rsidRPr="00480423" w:rsidRDefault="00E060BF" w:rsidP="00AF6673">
            <w:pPr>
              <w:pStyle w:val="TAC"/>
              <w:rPr>
                <w:rFonts w:eastAsiaTheme="minorEastAsia"/>
                <w:lang w:val="en-US" w:eastAsia="zh-CN"/>
              </w:rPr>
            </w:pPr>
            <w:r w:rsidRPr="008523D2">
              <w:rPr>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942D40A" w14:textId="77777777" w:rsidR="00E060BF" w:rsidRPr="00480423" w:rsidRDefault="00E060BF" w:rsidP="00AF6673">
            <w:pPr>
              <w:pStyle w:val="TAC"/>
              <w:rPr>
                <w:rFonts w:eastAsiaTheme="minorEastAsia"/>
                <w:lang w:val="en-US" w:eastAsia="zh-CN"/>
              </w:rPr>
            </w:pPr>
          </w:p>
        </w:tc>
      </w:tr>
      <w:tr w:rsidR="00E060BF" w:rsidRPr="00480423" w14:paraId="45D3E45D" w14:textId="77777777" w:rsidTr="005A0D4C">
        <w:trPr>
          <w:trHeight w:val="29"/>
        </w:trPr>
        <w:tc>
          <w:tcPr>
            <w:tcW w:w="3066" w:type="dxa"/>
            <w:tcBorders>
              <w:top w:val="nil"/>
              <w:left w:val="single" w:sz="4" w:space="0" w:color="auto"/>
              <w:bottom w:val="nil"/>
              <w:right w:val="single" w:sz="4" w:space="0" w:color="auto"/>
            </w:tcBorders>
            <w:vAlign w:val="center"/>
          </w:tcPr>
          <w:p w14:paraId="07068D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80D8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F9BC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089209" w14:textId="77777777" w:rsidR="00E060BF" w:rsidRPr="00480423" w:rsidRDefault="00E060BF" w:rsidP="00AF6673">
            <w:pPr>
              <w:pStyle w:val="TAC"/>
              <w:rPr>
                <w:rFonts w:eastAsiaTheme="minorEastAsia"/>
                <w:lang w:val="en-US" w:eastAsia="zh-CN"/>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ED75490" w14:textId="77777777" w:rsidR="00E060BF" w:rsidRPr="00480423" w:rsidRDefault="00E060BF" w:rsidP="00AF6673">
            <w:pPr>
              <w:pStyle w:val="TAC"/>
              <w:rPr>
                <w:rFonts w:eastAsiaTheme="minorEastAsia"/>
                <w:lang w:val="en-US" w:eastAsia="zh-CN"/>
              </w:rPr>
            </w:pPr>
          </w:p>
        </w:tc>
      </w:tr>
      <w:tr w:rsidR="00E060BF" w:rsidRPr="00480423" w14:paraId="20EA91D7" w14:textId="77777777" w:rsidTr="005A0D4C">
        <w:trPr>
          <w:trHeight w:val="29"/>
        </w:trPr>
        <w:tc>
          <w:tcPr>
            <w:tcW w:w="3066" w:type="dxa"/>
            <w:tcBorders>
              <w:top w:val="nil"/>
              <w:left w:val="single" w:sz="4" w:space="0" w:color="auto"/>
              <w:bottom w:val="nil"/>
              <w:right w:val="single" w:sz="4" w:space="0" w:color="auto"/>
            </w:tcBorders>
            <w:vAlign w:val="center"/>
          </w:tcPr>
          <w:p w14:paraId="6CECAB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815C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AC920"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92C584"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B01A38"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67B6E5B" w14:textId="77777777" w:rsidTr="005A0D4C">
        <w:trPr>
          <w:trHeight w:val="29"/>
        </w:trPr>
        <w:tc>
          <w:tcPr>
            <w:tcW w:w="3066" w:type="dxa"/>
            <w:tcBorders>
              <w:top w:val="nil"/>
              <w:left w:val="single" w:sz="4" w:space="0" w:color="auto"/>
              <w:bottom w:val="nil"/>
              <w:right w:val="single" w:sz="4" w:space="0" w:color="auto"/>
            </w:tcBorders>
            <w:vAlign w:val="center"/>
          </w:tcPr>
          <w:p w14:paraId="61E9A1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70F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98267"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BC559F"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52DBB68" w14:textId="77777777" w:rsidR="00E060BF" w:rsidRPr="00480423" w:rsidRDefault="00E060BF" w:rsidP="00AF6673">
            <w:pPr>
              <w:pStyle w:val="TAC"/>
              <w:rPr>
                <w:rFonts w:eastAsiaTheme="minorEastAsia"/>
                <w:lang w:val="en-US" w:eastAsia="zh-CN"/>
              </w:rPr>
            </w:pPr>
          </w:p>
        </w:tc>
      </w:tr>
      <w:tr w:rsidR="00E060BF" w:rsidRPr="00480423" w14:paraId="0AEDE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4570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F117C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9174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6F3325"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A09F44D" w14:textId="77777777" w:rsidR="00E060BF" w:rsidRPr="00480423" w:rsidRDefault="00E060BF" w:rsidP="00AF6673">
            <w:pPr>
              <w:pStyle w:val="TAC"/>
              <w:rPr>
                <w:rFonts w:eastAsiaTheme="minorEastAsia"/>
                <w:lang w:val="en-US" w:eastAsia="zh-CN"/>
              </w:rPr>
            </w:pPr>
          </w:p>
        </w:tc>
      </w:tr>
      <w:tr w:rsidR="00E060BF" w:rsidRPr="00480423" w14:paraId="1B33C00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367BB4" w14:textId="77777777" w:rsidR="00E060BF" w:rsidRPr="00480423" w:rsidRDefault="00E060BF" w:rsidP="00AF6673">
            <w:pPr>
              <w:pStyle w:val="TAC"/>
              <w:rPr>
                <w:rFonts w:eastAsiaTheme="minorEastAsia"/>
                <w:lang w:val="en-US" w:eastAsia="zh-CN"/>
              </w:rPr>
            </w:pPr>
            <w:r>
              <w:rPr>
                <w:rFonts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19349EB5" w14:textId="77777777" w:rsidR="00E060BF" w:rsidRDefault="00E060BF" w:rsidP="00AF6673">
            <w:pPr>
              <w:pStyle w:val="TAC"/>
              <w:rPr>
                <w:lang w:val="en-US" w:eastAsia="zh-CN"/>
              </w:rPr>
            </w:pPr>
            <w:r>
              <w:rPr>
                <w:rFonts w:hint="eastAsia"/>
                <w:lang w:val="en-US" w:eastAsia="zh-CN"/>
              </w:rPr>
              <w:t>CA_n41C</w:t>
            </w:r>
          </w:p>
          <w:p w14:paraId="12B931F7" w14:textId="77777777" w:rsidR="00E060BF" w:rsidRDefault="00E060BF" w:rsidP="00AF6673">
            <w:pPr>
              <w:pStyle w:val="TAC"/>
              <w:rPr>
                <w:lang w:val="en-US" w:eastAsia="zh-CN"/>
              </w:rPr>
            </w:pPr>
            <w:r>
              <w:rPr>
                <w:rFonts w:hint="eastAsia"/>
                <w:lang w:val="en-US" w:eastAsia="zh-CN"/>
              </w:rPr>
              <w:t>CA_n8A-n40A</w:t>
            </w:r>
          </w:p>
          <w:p w14:paraId="65BE8AA6" w14:textId="77777777" w:rsidR="00E060BF" w:rsidRDefault="00E060BF" w:rsidP="00AF6673">
            <w:pPr>
              <w:pStyle w:val="TAC"/>
              <w:rPr>
                <w:lang w:val="en-US" w:eastAsia="zh-CN"/>
              </w:rPr>
            </w:pPr>
            <w:r>
              <w:rPr>
                <w:rFonts w:hint="eastAsia"/>
                <w:lang w:val="en-US" w:eastAsia="zh-CN"/>
              </w:rPr>
              <w:t>CA_n8A-n41A</w:t>
            </w:r>
          </w:p>
          <w:p w14:paraId="59D9EBCD" w14:textId="77777777" w:rsidR="00E060BF" w:rsidRPr="00480423" w:rsidRDefault="00E060BF" w:rsidP="00AF6673">
            <w:pPr>
              <w:pStyle w:val="TAC"/>
              <w:rPr>
                <w:rFonts w:eastAsiaTheme="minorEastAsia"/>
                <w:lang w:val="en-US" w:eastAsia="zh-CN"/>
              </w:rPr>
            </w:pPr>
            <w:r>
              <w:rPr>
                <w:rFonts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8380E16" w14:textId="77777777" w:rsidR="00E060BF" w:rsidRPr="00480423" w:rsidRDefault="00E060BF" w:rsidP="00AF6673">
            <w:pPr>
              <w:pStyle w:val="TAC"/>
              <w:rPr>
                <w:rFonts w:eastAsiaTheme="minorEastAsia"/>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812A13"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37EAB4" w14:textId="77777777" w:rsidR="00E060BF" w:rsidRPr="00480423" w:rsidRDefault="00E060BF" w:rsidP="00AF6673">
            <w:pPr>
              <w:pStyle w:val="TAC"/>
              <w:rPr>
                <w:rFonts w:eastAsiaTheme="minorEastAsia"/>
                <w:lang w:val="en-US" w:eastAsia="zh-CN"/>
              </w:rPr>
            </w:pPr>
            <w:r>
              <w:rPr>
                <w:rFonts w:hint="eastAsia"/>
                <w:lang w:val="en-US" w:eastAsia="zh-CN"/>
              </w:rPr>
              <w:t>4 and 5</w:t>
            </w:r>
          </w:p>
        </w:tc>
      </w:tr>
      <w:tr w:rsidR="00E060BF" w:rsidRPr="00480423" w14:paraId="2CD95F4C" w14:textId="77777777" w:rsidTr="005A0D4C">
        <w:trPr>
          <w:trHeight w:val="29"/>
        </w:trPr>
        <w:tc>
          <w:tcPr>
            <w:tcW w:w="3066" w:type="dxa"/>
            <w:tcBorders>
              <w:top w:val="nil"/>
              <w:left w:val="single" w:sz="4" w:space="0" w:color="auto"/>
              <w:bottom w:val="nil"/>
              <w:right w:val="single" w:sz="4" w:space="0" w:color="auto"/>
            </w:tcBorders>
            <w:vAlign w:val="center"/>
          </w:tcPr>
          <w:p w14:paraId="2B5A8E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217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AD45F" w14:textId="77777777" w:rsidR="00E060BF" w:rsidRPr="00480423" w:rsidRDefault="00E060BF" w:rsidP="00AF6673">
            <w:pPr>
              <w:pStyle w:val="TAC"/>
              <w:rPr>
                <w:rFonts w:eastAsiaTheme="minorEastAsia"/>
                <w:lang w:val="en-US"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820B71"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CFDBA19" w14:textId="77777777" w:rsidR="00E060BF" w:rsidRPr="00480423" w:rsidRDefault="00E060BF" w:rsidP="00AF6673">
            <w:pPr>
              <w:pStyle w:val="TAC"/>
              <w:rPr>
                <w:rFonts w:eastAsiaTheme="minorEastAsia"/>
                <w:lang w:val="en-US" w:eastAsia="zh-CN"/>
              </w:rPr>
            </w:pPr>
          </w:p>
        </w:tc>
      </w:tr>
      <w:tr w:rsidR="00E060BF" w:rsidRPr="00480423" w14:paraId="7EF92B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29B7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45D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343BA" w14:textId="77777777" w:rsidR="00E060BF" w:rsidRPr="00480423" w:rsidRDefault="00E060BF" w:rsidP="00AF6673">
            <w:pPr>
              <w:pStyle w:val="TAC"/>
              <w:rPr>
                <w:rFonts w:eastAsiaTheme="minorEastAsia"/>
                <w:lang w:val="en-US"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29FCB4"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2D05FD5" w14:textId="77777777" w:rsidR="00E060BF" w:rsidRPr="00480423" w:rsidRDefault="00E060BF" w:rsidP="00AF6673">
            <w:pPr>
              <w:pStyle w:val="TAC"/>
              <w:rPr>
                <w:rFonts w:eastAsiaTheme="minorEastAsia"/>
                <w:lang w:val="en-US" w:eastAsia="zh-CN"/>
              </w:rPr>
            </w:pPr>
          </w:p>
        </w:tc>
      </w:tr>
      <w:tr w:rsidR="00E060BF" w:rsidRPr="00480423" w14:paraId="772400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630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7AA8B1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CA_n8A-n40A</w:t>
            </w:r>
          </w:p>
          <w:p w14:paraId="34AC65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CA_n8A-n78A</w:t>
            </w:r>
          </w:p>
          <w:p w14:paraId="54C5F3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92596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20971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40E1D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7A41AAF" w14:textId="77777777" w:rsidTr="005A0D4C">
        <w:trPr>
          <w:trHeight w:val="29"/>
        </w:trPr>
        <w:tc>
          <w:tcPr>
            <w:tcW w:w="3066" w:type="dxa"/>
            <w:tcBorders>
              <w:top w:val="nil"/>
              <w:left w:val="single" w:sz="4" w:space="0" w:color="auto"/>
              <w:bottom w:val="nil"/>
              <w:right w:val="single" w:sz="4" w:space="0" w:color="auto"/>
            </w:tcBorders>
            <w:vAlign w:val="center"/>
          </w:tcPr>
          <w:p w14:paraId="3B31D0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898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231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1E8C56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9EA2BED" w14:textId="77777777" w:rsidR="00E060BF" w:rsidRPr="00480423" w:rsidRDefault="00E060BF" w:rsidP="00AF6673">
            <w:pPr>
              <w:pStyle w:val="TAC"/>
              <w:rPr>
                <w:rFonts w:eastAsiaTheme="minorEastAsia"/>
                <w:lang w:val="en-US" w:eastAsia="zh-CN"/>
              </w:rPr>
            </w:pPr>
          </w:p>
        </w:tc>
      </w:tr>
      <w:tr w:rsidR="00E060BF" w:rsidRPr="00480423" w14:paraId="0037C4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A081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958B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50C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685C2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3210E" w14:textId="77777777" w:rsidR="00E060BF" w:rsidRPr="00480423" w:rsidRDefault="00E060BF" w:rsidP="00AF6673">
            <w:pPr>
              <w:pStyle w:val="TAC"/>
              <w:rPr>
                <w:rFonts w:eastAsiaTheme="minorEastAsia"/>
                <w:lang w:val="en-US" w:eastAsia="zh-CN"/>
              </w:rPr>
            </w:pPr>
          </w:p>
        </w:tc>
      </w:tr>
      <w:tr w:rsidR="00E060BF" w:rsidRPr="00480423" w14:paraId="43BA5BD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7A35B9" w14:textId="77777777" w:rsidR="00E060BF" w:rsidRPr="00480423" w:rsidRDefault="00E060BF" w:rsidP="00AF6673">
            <w:pPr>
              <w:pStyle w:val="TAC"/>
              <w:rPr>
                <w:rFonts w:eastAsiaTheme="minorEastAsia"/>
                <w:lang w:val="en-US" w:eastAsia="zh-CN"/>
              </w:rPr>
            </w:pPr>
            <w:r w:rsidRPr="008523D2">
              <w:rPr>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496BFAB1" w14:textId="77777777" w:rsidR="00E060BF" w:rsidRPr="008523D2" w:rsidRDefault="00E060BF" w:rsidP="00AF6673">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4E7D35BC" w14:textId="77777777" w:rsidR="00E060BF" w:rsidRPr="008523D2" w:rsidRDefault="00E060BF" w:rsidP="00AF6673">
            <w:pPr>
              <w:pStyle w:val="TAC"/>
              <w:rPr>
                <w:szCs w:val="18"/>
                <w:lang w:eastAsia="zh-CN"/>
              </w:rPr>
            </w:pPr>
            <w:r w:rsidRPr="008523D2">
              <w:rPr>
                <w:rFonts w:hint="eastAsia"/>
                <w:szCs w:val="18"/>
                <w:lang w:eastAsia="zh-CN"/>
              </w:rPr>
              <w:t>CA_n8A-n79A</w:t>
            </w:r>
          </w:p>
          <w:p w14:paraId="34835A8B" w14:textId="77777777" w:rsidR="00E060BF" w:rsidRPr="00480423" w:rsidRDefault="00E060BF" w:rsidP="00AF6673">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2E3559E5"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FC66009"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5F1BC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6DBCBDC8" w14:textId="77777777" w:rsidTr="005A0D4C">
        <w:trPr>
          <w:trHeight w:val="29"/>
        </w:trPr>
        <w:tc>
          <w:tcPr>
            <w:tcW w:w="3066" w:type="dxa"/>
            <w:tcBorders>
              <w:top w:val="nil"/>
              <w:left w:val="single" w:sz="4" w:space="0" w:color="auto"/>
              <w:bottom w:val="nil"/>
              <w:right w:val="single" w:sz="4" w:space="0" w:color="auto"/>
            </w:tcBorders>
            <w:vAlign w:val="center"/>
          </w:tcPr>
          <w:p w14:paraId="5F6235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ED2A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4C35C"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C7871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3F95B7E6" w14:textId="77777777" w:rsidR="00E060BF" w:rsidRPr="00480423" w:rsidRDefault="00E060BF" w:rsidP="00AF6673">
            <w:pPr>
              <w:pStyle w:val="TAC"/>
              <w:rPr>
                <w:rFonts w:eastAsiaTheme="minorEastAsia"/>
                <w:lang w:val="en-US" w:eastAsia="zh-CN"/>
              </w:rPr>
            </w:pPr>
          </w:p>
        </w:tc>
      </w:tr>
      <w:tr w:rsidR="00E060BF" w:rsidRPr="00480423" w14:paraId="3EECD790" w14:textId="77777777" w:rsidTr="005A0D4C">
        <w:trPr>
          <w:trHeight w:val="29"/>
        </w:trPr>
        <w:tc>
          <w:tcPr>
            <w:tcW w:w="3066" w:type="dxa"/>
            <w:tcBorders>
              <w:top w:val="nil"/>
              <w:left w:val="single" w:sz="4" w:space="0" w:color="auto"/>
              <w:bottom w:val="nil"/>
              <w:right w:val="single" w:sz="4" w:space="0" w:color="auto"/>
            </w:tcBorders>
            <w:vAlign w:val="center"/>
          </w:tcPr>
          <w:p w14:paraId="7CC989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FF0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CE9FB"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990CF6" w14:textId="77777777" w:rsidR="00E060BF" w:rsidRPr="00480423" w:rsidRDefault="00E060BF" w:rsidP="00AF6673">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8931DD8" w14:textId="77777777" w:rsidR="00E060BF" w:rsidRPr="00480423" w:rsidRDefault="00E060BF" w:rsidP="00AF6673">
            <w:pPr>
              <w:pStyle w:val="TAC"/>
              <w:rPr>
                <w:rFonts w:eastAsiaTheme="minorEastAsia"/>
                <w:lang w:val="en-US" w:eastAsia="zh-CN"/>
              </w:rPr>
            </w:pPr>
          </w:p>
        </w:tc>
      </w:tr>
      <w:tr w:rsidR="00E060BF" w:rsidRPr="00480423" w14:paraId="5B2006D5" w14:textId="77777777" w:rsidTr="005A0D4C">
        <w:trPr>
          <w:trHeight w:val="29"/>
        </w:trPr>
        <w:tc>
          <w:tcPr>
            <w:tcW w:w="3066" w:type="dxa"/>
            <w:tcBorders>
              <w:top w:val="nil"/>
              <w:left w:val="single" w:sz="4" w:space="0" w:color="auto"/>
              <w:bottom w:val="nil"/>
              <w:right w:val="single" w:sz="4" w:space="0" w:color="auto"/>
            </w:tcBorders>
            <w:vAlign w:val="center"/>
          </w:tcPr>
          <w:p w14:paraId="1F167E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180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8C65D"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B5EC5CA"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D68E5A"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6A260E0E" w14:textId="77777777" w:rsidTr="005A0D4C">
        <w:trPr>
          <w:trHeight w:val="29"/>
        </w:trPr>
        <w:tc>
          <w:tcPr>
            <w:tcW w:w="3066" w:type="dxa"/>
            <w:tcBorders>
              <w:top w:val="nil"/>
              <w:left w:val="single" w:sz="4" w:space="0" w:color="auto"/>
              <w:bottom w:val="nil"/>
              <w:right w:val="single" w:sz="4" w:space="0" w:color="auto"/>
            </w:tcBorders>
            <w:vAlign w:val="center"/>
          </w:tcPr>
          <w:p w14:paraId="76B308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4E58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1AD61"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553436"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67C0CA84" w14:textId="77777777" w:rsidR="00E060BF" w:rsidRPr="00480423" w:rsidRDefault="00E060BF" w:rsidP="00AF6673">
            <w:pPr>
              <w:pStyle w:val="TAC"/>
              <w:rPr>
                <w:rFonts w:eastAsiaTheme="minorEastAsia"/>
                <w:lang w:val="en-US" w:eastAsia="zh-CN"/>
              </w:rPr>
            </w:pPr>
          </w:p>
        </w:tc>
      </w:tr>
      <w:tr w:rsidR="00E060BF" w:rsidRPr="00480423" w14:paraId="07302C3C" w14:textId="77777777" w:rsidTr="005A0D4C">
        <w:trPr>
          <w:trHeight w:val="29"/>
        </w:trPr>
        <w:tc>
          <w:tcPr>
            <w:tcW w:w="3066" w:type="dxa"/>
            <w:tcBorders>
              <w:top w:val="nil"/>
              <w:left w:val="single" w:sz="4" w:space="0" w:color="auto"/>
              <w:bottom w:val="nil"/>
              <w:right w:val="single" w:sz="4" w:space="0" w:color="auto"/>
            </w:tcBorders>
            <w:vAlign w:val="center"/>
          </w:tcPr>
          <w:p w14:paraId="50F622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E11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9D259"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D755FC" w14:textId="77777777" w:rsidR="00E060BF" w:rsidRPr="00480423" w:rsidRDefault="00E060BF" w:rsidP="00AF6673">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B0A5A1E" w14:textId="77777777" w:rsidR="00E060BF" w:rsidRPr="00480423" w:rsidRDefault="00E060BF" w:rsidP="00AF6673">
            <w:pPr>
              <w:pStyle w:val="TAC"/>
              <w:rPr>
                <w:rFonts w:eastAsiaTheme="minorEastAsia"/>
                <w:lang w:val="en-US" w:eastAsia="zh-CN"/>
              </w:rPr>
            </w:pPr>
          </w:p>
        </w:tc>
      </w:tr>
      <w:tr w:rsidR="00E060BF" w:rsidRPr="00480423" w14:paraId="1276AF90" w14:textId="77777777" w:rsidTr="005A0D4C">
        <w:trPr>
          <w:trHeight w:val="29"/>
        </w:trPr>
        <w:tc>
          <w:tcPr>
            <w:tcW w:w="3066" w:type="dxa"/>
            <w:tcBorders>
              <w:top w:val="nil"/>
              <w:left w:val="single" w:sz="4" w:space="0" w:color="auto"/>
              <w:bottom w:val="nil"/>
              <w:right w:val="single" w:sz="4" w:space="0" w:color="auto"/>
            </w:tcBorders>
            <w:vAlign w:val="center"/>
          </w:tcPr>
          <w:p w14:paraId="5E1DAC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629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4F7B5"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A6FCC58"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FF33E6"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4 and 5</w:t>
            </w:r>
          </w:p>
        </w:tc>
      </w:tr>
      <w:tr w:rsidR="00E060BF" w:rsidRPr="00480423" w14:paraId="6A8C25ED" w14:textId="77777777" w:rsidTr="005A0D4C">
        <w:trPr>
          <w:trHeight w:val="29"/>
        </w:trPr>
        <w:tc>
          <w:tcPr>
            <w:tcW w:w="3066" w:type="dxa"/>
            <w:tcBorders>
              <w:top w:val="nil"/>
              <w:left w:val="single" w:sz="4" w:space="0" w:color="auto"/>
              <w:bottom w:val="nil"/>
              <w:right w:val="single" w:sz="4" w:space="0" w:color="auto"/>
            </w:tcBorders>
            <w:vAlign w:val="center"/>
          </w:tcPr>
          <w:p w14:paraId="6E39D2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A96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69F11" w14:textId="77777777" w:rsidR="00E060BF" w:rsidRPr="00480423" w:rsidRDefault="00E060BF" w:rsidP="00AF6673">
            <w:pPr>
              <w:pStyle w:val="TAC"/>
              <w:rPr>
                <w:rFonts w:eastAsiaTheme="minorEastAsia"/>
                <w:lang w:val="en-US" w:eastAsia="zh-CN"/>
              </w:rPr>
            </w:pPr>
            <w:r w:rsidRPr="008523D2">
              <w:t>n41</w:t>
            </w:r>
          </w:p>
        </w:tc>
        <w:tc>
          <w:tcPr>
            <w:tcW w:w="4191" w:type="dxa"/>
            <w:tcBorders>
              <w:top w:val="single" w:sz="4" w:space="0" w:color="auto"/>
              <w:left w:val="single" w:sz="4" w:space="0" w:color="auto"/>
              <w:bottom w:val="single" w:sz="4" w:space="0" w:color="auto"/>
              <w:right w:val="single" w:sz="4" w:space="0" w:color="auto"/>
            </w:tcBorders>
            <w:vAlign w:val="center"/>
          </w:tcPr>
          <w:p w14:paraId="1F211C0E"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43E067F" w14:textId="77777777" w:rsidR="00E060BF" w:rsidRPr="00480423" w:rsidRDefault="00E060BF" w:rsidP="00AF6673">
            <w:pPr>
              <w:pStyle w:val="TAC"/>
              <w:rPr>
                <w:rFonts w:eastAsiaTheme="minorEastAsia"/>
                <w:lang w:val="en-US" w:eastAsia="zh-CN"/>
              </w:rPr>
            </w:pPr>
          </w:p>
        </w:tc>
      </w:tr>
      <w:tr w:rsidR="00E060BF" w:rsidRPr="00480423" w14:paraId="441DB0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97F5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5DC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AA6E6" w14:textId="77777777" w:rsidR="00E060BF" w:rsidRPr="00480423" w:rsidRDefault="00E060BF" w:rsidP="00AF6673">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716EE9"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FB8EB0B" w14:textId="77777777" w:rsidR="00E060BF" w:rsidRPr="00480423" w:rsidRDefault="00E060BF" w:rsidP="00AF6673">
            <w:pPr>
              <w:pStyle w:val="TAC"/>
              <w:rPr>
                <w:rFonts w:eastAsiaTheme="minorEastAsia"/>
                <w:lang w:val="en-US" w:eastAsia="zh-CN"/>
              </w:rPr>
            </w:pPr>
          </w:p>
        </w:tc>
      </w:tr>
      <w:tr w:rsidR="00E060BF" w:rsidRPr="00480423" w14:paraId="761995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0A1956" w14:textId="77777777" w:rsidR="00E060BF" w:rsidRPr="00480423" w:rsidRDefault="00E060BF" w:rsidP="00AF6673">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187AE078" w14:textId="77777777" w:rsidR="00E060BF" w:rsidRPr="008523D2" w:rsidRDefault="00E060BF" w:rsidP="00AF6673">
            <w:pPr>
              <w:pStyle w:val="TAC"/>
              <w:rPr>
                <w:szCs w:val="18"/>
                <w:lang w:val="en-US" w:eastAsia="zh-CN"/>
              </w:rPr>
            </w:pPr>
            <w:r w:rsidRPr="008523D2">
              <w:rPr>
                <w:rFonts w:hint="eastAsia"/>
                <w:szCs w:val="18"/>
                <w:lang w:val="en-US" w:eastAsia="zh-CN"/>
              </w:rPr>
              <w:t>CA_n41C</w:t>
            </w:r>
          </w:p>
          <w:p w14:paraId="3D022878" w14:textId="77777777" w:rsidR="00E060BF" w:rsidRPr="008523D2" w:rsidRDefault="00E060BF" w:rsidP="00AF6673">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6D76B5F" w14:textId="77777777" w:rsidR="00E060BF" w:rsidRPr="008523D2" w:rsidRDefault="00E060BF" w:rsidP="00AF6673">
            <w:pPr>
              <w:pStyle w:val="TAC"/>
              <w:rPr>
                <w:szCs w:val="18"/>
                <w:lang w:eastAsia="zh-CN"/>
              </w:rPr>
            </w:pPr>
            <w:r w:rsidRPr="008523D2">
              <w:rPr>
                <w:rFonts w:hint="eastAsia"/>
                <w:szCs w:val="18"/>
                <w:lang w:eastAsia="zh-CN"/>
              </w:rPr>
              <w:t>CA_n8A-n79A</w:t>
            </w:r>
          </w:p>
          <w:p w14:paraId="613EE4F1" w14:textId="77777777" w:rsidR="00E060BF" w:rsidRPr="00480423" w:rsidRDefault="00E060BF" w:rsidP="00AF6673">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44E1CBB1"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500C7C"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FBB9F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037E0DC7" w14:textId="77777777" w:rsidTr="005A0D4C">
        <w:trPr>
          <w:trHeight w:val="29"/>
        </w:trPr>
        <w:tc>
          <w:tcPr>
            <w:tcW w:w="3066" w:type="dxa"/>
            <w:tcBorders>
              <w:top w:val="nil"/>
              <w:left w:val="single" w:sz="4" w:space="0" w:color="auto"/>
              <w:bottom w:val="nil"/>
              <w:right w:val="single" w:sz="4" w:space="0" w:color="auto"/>
            </w:tcBorders>
            <w:vAlign w:val="center"/>
          </w:tcPr>
          <w:p w14:paraId="4E83F4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53BC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6B0580"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EBED630"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7A2BF5B5" w14:textId="77777777" w:rsidR="00E060BF" w:rsidRPr="00480423" w:rsidRDefault="00E060BF" w:rsidP="00AF6673">
            <w:pPr>
              <w:pStyle w:val="TAC"/>
              <w:rPr>
                <w:rFonts w:eastAsiaTheme="minorEastAsia"/>
                <w:lang w:val="en-US" w:eastAsia="zh-CN"/>
              </w:rPr>
            </w:pPr>
          </w:p>
        </w:tc>
      </w:tr>
      <w:tr w:rsidR="00E060BF" w:rsidRPr="00480423" w14:paraId="0CDA6B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E349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954A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87E5E" w14:textId="77777777" w:rsidR="00E060BF" w:rsidRPr="00480423" w:rsidRDefault="00E060BF" w:rsidP="00AF6673">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24BB75"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385323" w14:textId="77777777" w:rsidR="00E060BF" w:rsidRPr="00480423" w:rsidRDefault="00E060BF" w:rsidP="00AF6673">
            <w:pPr>
              <w:pStyle w:val="TAC"/>
              <w:rPr>
                <w:rFonts w:eastAsiaTheme="minorEastAsia"/>
                <w:lang w:val="en-US" w:eastAsia="zh-CN"/>
              </w:rPr>
            </w:pPr>
          </w:p>
        </w:tc>
      </w:tr>
      <w:tr w:rsidR="00E060BF" w:rsidRPr="00480423" w14:paraId="36EDBD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5C50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1A88D6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A24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03AC9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562C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78C14E6" w14:textId="77777777" w:rsidTr="005A0D4C">
        <w:trPr>
          <w:trHeight w:val="29"/>
        </w:trPr>
        <w:tc>
          <w:tcPr>
            <w:tcW w:w="3066" w:type="dxa"/>
            <w:tcBorders>
              <w:top w:val="nil"/>
              <w:left w:val="single" w:sz="4" w:space="0" w:color="auto"/>
              <w:bottom w:val="nil"/>
              <w:right w:val="single" w:sz="4" w:space="0" w:color="auto"/>
            </w:tcBorders>
            <w:vAlign w:val="center"/>
          </w:tcPr>
          <w:p w14:paraId="598F38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6CD1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D53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3FD5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6CF39445" w14:textId="77777777" w:rsidR="00E060BF" w:rsidRPr="00480423" w:rsidRDefault="00E060BF" w:rsidP="00AF6673">
            <w:pPr>
              <w:pStyle w:val="TAC"/>
              <w:rPr>
                <w:rFonts w:eastAsiaTheme="minorEastAsia"/>
                <w:lang w:val="en-US" w:eastAsia="zh-CN"/>
              </w:rPr>
            </w:pPr>
          </w:p>
        </w:tc>
      </w:tr>
      <w:tr w:rsidR="00E060BF" w:rsidRPr="00480423" w14:paraId="686B7A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0AA2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77E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CDE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0073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4B5793" w14:textId="77777777" w:rsidR="00E060BF" w:rsidRPr="00480423" w:rsidRDefault="00E060BF" w:rsidP="00AF6673">
            <w:pPr>
              <w:pStyle w:val="TAC"/>
              <w:rPr>
                <w:rFonts w:eastAsiaTheme="minorEastAsia"/>
                <w:lang w:val="en-US" w:eastAsia="zh-CN"/>
              </w:rPr>
            </w:pPr>
          </w:p>
        </w:tc>
      </w:tr>
      <w:tr w:rsidR="00E060BF" w:rsidRPr="00480423" w14:paraId="0EC6C70F" w14:textId="77777777" w:rsidTr="005A0D4C">
        <w:trPr>
          <w:trHeight w:val="29"/>
        </w:trPr>
        <w:tc>
          <w:tcPr>
            <w:tcW w:w="3066" w:type="dxa"/>
            <w:tcBorders>
              <w:top w:val="nil"/>
              <w:left w:val="single" w:sz="4" w:space="0" w:color="auto"/>
              <w:bottom w:val="nil"/>
              <w:right w:val="single" w:sz="4" w:space="0" w:color="auto"/>
            </w:tcBorders>
            <w:vAlign w:val="center"/>
          </w:tcPr>
          <w:p w14:paraId="7E4DCA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096E2F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32E84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AA004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7DC05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EA47C2" w14:textId="77777777" w:rsidTr="005A0D4C">
        <w:trPr>
          <w:trHeight w:val="29"/>
        </w:trPr>
        <w:tc>
          <w:tcPr>
            <w:tcW w:w="3066" w:type="dxa"/>
            <w:tcBorders>
              <w:top w:val="nil"/>
              <w:left w:val="single" w:sz="4" w:space="0" w:color="auto"/>
              <w:bottom w:val="nil"/>
              <w:right w:val="single" w:sz="4" w:space="0" w:color="auto"/>
            </w:tcBorders>
            <w:vAlign w:val="center"/>
          </w:tcPr>
          <w:p w14:paraId="7ACF51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75D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10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78C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2EF74A4D" w14:textId="77777777" w:rsidR="00E060BF" w:rsidRPr="00480423" w:rsidRDefault="00E060BF" w:rsidP="00AF6673">
            <w:pPr>
              <w:pStyle w:val="TAC"/>
              <w:rPr>
                <w:rFonts w:eastAsiaTheme="minorEastAsia"/>
                <w:lang w:val="en-US" w:eastAsia="zh-CN"/>
              </w:rPr>
            </w:pPr>
          </w:p>
        </w:tc>
      </w:tr>
      <w:tr w:rsidR="00E060BF" w:rsidRPr="00480423" w14:paraId="442531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CFCA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6AE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B3D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03DD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4BE1E0" w14:textId="77777777" w:rsidR="00E060BF" w:rsidRPr="00480423" w:rsidRDefault="00E060BF" w:rsidP="00AF6673">
            <w:pPr>
              <w:pStyle w:val="TAC"/>
              <w:rPr>
                <w:rFonts w:eastAsiaTheme="minorEastAsia"/>
                <w:lang w:val="en-US" w:eastAsia="zh-CN"/>
              </w:rPr>
            </w:pPr>
          </w:p>
        </w:tc>
      </w:tr>
      <w:tr w:rsidR="00E060BF" w:rsidRPr="00480423" w14:paraId="5AC0B8C5" w14:textId="77777777" w:rsidTr="005A0D4C">
        <w:trPr>
          <w:trHeight w:val="29"/>
        </w:trPr>
        <w:tc>
          <w:tcPr>
            <w:tcW w:w="3066" w:type="dxa"/>
            <w:tcBorders>
              <w:top w:val="single" w:sz="4" w:space="0" w:color="auto"/>
              <w:left w:val="single" w:sz="4" w:space="0" w:color="auto"/>
              <w:bottom w:val="nil"/>
              <w:right w:val="single" w:sz="4" w:space="0" w:color="auto"/>
            </w:tcBorders>
          </w:tcPr>
          <w:p w14:paraId="61E9079D" w14:textId="77777777" w:rsidR="00E060BF" w:rsidRPr="00480423" w:rsidRDefault="00E060BF" w:rsidP="00AF6673">
            <w:pPr>
              <w:pStyle w:val="TAC"/>
              <w:rPr>
                <w:rFonts w:eastAsiaTheme="minorEastAsia"/>
                <w:lang w:val="en-US" w:eastAsia="zh-CN"/>
              </w:rPr>
            </w:pPr>
            <w:r w:rsidRPr="00480423">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43D60580"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049DD5D2"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20965B"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1B34FC5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49DF91D0" w14:textId="77777777" w:rsidTr="005A0D4C">
        <w:trPr>
          <w:trHeight w:val="29"/>
        </w:trPr>
        <w:tc>
          <w:tcPr>
            <w:tcW w:w="3066" w:type="dxa"/>
            <w:tcBorders>
              <w:top w:val="nil"/>
              <w:left w:val="single" w:sz="4" w:space="0" w:color="auto"/>
              <w:bottom w:val="nil"/>
              <w:right w:val="single" w:sz="4" w:space="0" w:color="auto"/>
            </w:tcBorders>
          </w:tcPr>
          <w:p w14:paraId="2E7D35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475C5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537AA7C"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941B2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E2ABA5" w14:textId="77777777" w:rsidR="00E060BF" w:rsidRPr="00480423" w:rsidRDefault="00E060BF" w:rsidP="00AF6673">
            <w:pPr>
              <w:pStyle w:val="TAC"/>
              <w:rPr>
                <w:rFonts w:eastAsiaTheme="minorEastAsia"/>
                <w:lang w:val="en-US" w:eastAsia="zh-CN"/>
              </w:rPr>
            </w:pPr>
          </w:p>
        </w:tc>
      </w:tr>
      <w:tr w:rsidR="00E060BF" w:rsidRPr="00480423" w14:paraId="5A2BB9D0" w14:textId="77777777" w:rsidTr="005A0D4C">
        <w:trPr>
          <w:trHeight w:val="29"/>
        </w:trPr>
        <w:tc>
          <w:tcPr>
            <w:tcW w:w="3066" w:type="dxa"/>
            <w:tcBorders>
              <w:top w:val="nil"/>
              <w:left w:val="single" w:sz="4" w:space="0" w:color="auto"/>
              <w:bottom w:val="single" w:sz="4" w:space="0" w:color="auto"/>
              <w:right w:val="single" w:sz="4" w:space="0" w:color="auto"/>
            </w:tcBorders>
          </w:tcPr>
          <w:p w14:paraId="20E9AD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FA794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E6204B"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7191A0"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64EC5953" w14:textId="77777777" w:rsidR="00E060BF" w:rsidRPr="00480423" w:rsidRDefault="00E060BF" w:rsidP="00AF6673">
            <w:pPr>
              <w:pStyle w:val="TAC"/>
              <w:rPr>
                <w:rFonts w:eastAsiaTheme="minorEastAsia"/>
                <w:lang w:val="en-US" w:eastAsia="zh-CN"/>
              </w:rPr>
            </w:pPr>
          </w:p>
        </w:tc>
      </w:tr>
      <w:tr w:rsidR="00E060BF" w:rsidRPr="00480423" w14:paraId="0C3EA659" w14:textId="77777777" w:rsidTr="005A0D4C">
        <w:trPr>
          <w:trHeight w:val="29"/>
        </w:trPr>
        <w:tc>
          <w:tcPr>
            <w:tcW w:w="3066" w:type="dxa"/>
            <w:tcBorders>
              <w:top w:val="single" w:sz="4" w:space="0" w:color="auto"/>
              <w:left w:val="single" w:sz="4" w:space="0" w:color="auto"/>
              <w:bottom w:val="nil"/>
              <w:right w:val="single" w:sz="4" w:space="0" w:color="auto"/>
            </w:tcBorders>
          </w:tcPr>
          <w:p w14:paraId="5A8459A5" w14:textId="77777777" w:rsidR="00E060BF" w:rsidRPr="00480423" w:rsidRDefault="00E060BF" w:rsidP="00AF6673">
            <w:pPr>
              <w:pStyle w:val="TAC"/>
              <w:rPr>
                <w:rFonts w:eastAsiaTheme="minorEastAsia" w:cs="Arial"/>
                <w:color w:val="000000"/>
                <w:szCs w:val="18"/>
                <w:lang w:val="en-US" w:eastAsia="zh-CN" w:bidi="ar"/>
              </w:rPr>
            </w:pPr>
            <w:r w:rsidRPr="00F22787">
              <w:rPr>
                <w:lang w:val="en-US" w:eastAsia="zh-CN"/>
              </w:rPr>
              <w:t>CA_n12A-n25A-n66A</w:t>
            </w:r>
          </w:p>
        </w:tc>
        <w:tc>
          <w:tcPr>
            <w:tcW w:w="2712" w:type="dxa"/>
            <w:tcBorders>
              <w:top w:val="single" w:sz="4" w:space="0" w:color="auto"/>
              <w:left w:val="single" w:sz="4" w:space="0" w:color="auto"/>
              <w:bottom w:val="nil"/>
              <w:right w:val="single" w:sz="4" w:space="0" w:color="auto"/>
            </w:tcBorders>
          </w:tcPr>
          <w:p w14:paraId="226FFD2A" w14:textId="77777777" w:rsidR="00E060BF" w:rsidRPr="00480423" w:rsidRDefault="00E060BF" w:rsidP="00AF6673">
            <w:pPr>
              <w:pStyle w:val="TAC"/>
              <w:rPr>
                <w:rFonts w:eastAsiaTheme="minorEastAsia" w:cs="Arial"/>
                <w:szCs w:val="18"/>
                <w:lang w:val="en-US" w:eastAsia="zh-CN" w:bidi="ar"/>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D4FEF27"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E967C2A" w14:textId="77777777" w:rsidR="00E060BF" w:rsidRPr="00480423" w:rsidRDefault="00E060BF" w:rsidP="00AF6673">
            <w:pPr>
              <w:pStyle w:val="TAC"/>
              <w:rPr>
                <w:rFonts w:eastAsiaTheme="minorEastAsia"/>
                <w:lang w:val="en-US" w:eastAsia="zh-CN" w:bidi="ar"/>
              </w:rPr>
            </w:pPr>
            <w:r>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E263EA9"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0BCE2E8B" w14:textId="77777777" w:rsidTr="005A0D4C">
        <w:trPr>
          <w:trHeight w:val="29"/>
        </w:trPr>
        <w:tc>
          <w:tcPr>
            <w:tcW w:w="3066" w:type="dxa"/>
            <w:tcBorders>
              <w:top w:val="nil"/>
              <w:left w:val="single" w:sz="4" w:space="0" w:color="auto"/>
              <w:bottom w:val="nil"/>
              <w:right w:val="single" w:sz="4" w:space="0" w:color="auto"/>
            </w:tcBorders>
          </w:tcPr>
          <w:p w14:paraId="5A806CB6"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0BD76DCB" w14:textId="77777777" w:rsidR="00E060BF" w:rsidRPr="00480423" w:rsidRDefault="00E060BF" w:rsidP="00AF6673">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9BB8E5"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111338" w14:textId="77777777" w:rsidR="00E060BF" w:rsidRPr="00480423" w:rsidRDefault="00E060BF" w:rsidP="00AF6673">
            <w:pPr>
              <w:pStyle w:val="TAC"/>
              <w:rPr>
                <w:rFonts w:eastAsiaTheme="minorEastAsia"/>
                <w:lang w:val="en-US" w:eastAsia="zh-CN" w:bidi="ar"/>
              </w:rPr>
            </w:pPr>
            <w:r>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1AFFA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5C2A0FD" w14:textId="77777777" w:rsidTr="005A0D4C">
        <w:trPr>
          <w:trHeight w:val="29"/>
        </w:trPr>
        <w:tc>
          <w:tcPr>
            <w:tcW w:w="3066" w:type="dxa"/>
            <w:tcBorders>
              <w:top w:val="nil"/>
              <w:left w:val="single" w:sz="4" w:space="0" w:color="auto"/>
              <w:bottom w:val="single" w:sz="4" w:space="0" w:color="auto"/>
              <w:right w:val="single" w:sz="4" w:space="0" w:color="auto"/>
            </w:tcBorders>
          </w:tcPr>
          <w:p w14:paraId="7FDC368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E25B7EF" w14:textId="77777777" w:rsidR="00E060BF" w:rsidRPr="00480423" w:rsidRDefault="00E060BF" w:rsidP="00AF6673">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0E1747"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w:t>
            </w:r>
            <w:r>
              <w:rPr>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F9FD542" w14:textId="77777777" w:rsidR="00E060BF" w:rsidRPr="00480423" w:rsidRDefault="00E060BF" w:rsidP="00AF6673">
            <w:pPr>
              <w:pStyle w:val="TAC"/>
              <w:rPr>
                <w:rFonts w:eastAsiaTheme="minorEastAsia"/>
                <w:lang w:val="en-US" w:eastAsia="zh-CN" w:bidi="ar"/>
              </w:rPr>
            </w:pPr>
            <w:r>
              <w:rPr>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1C536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EB6D93" w14:textId="77777777" w:rsidTr="005A0D4C">
        <w:trPr>
          <w:trHeight w:val="29"/>
        </w:trPr>
        <w:tc>
          <w:tcPr>
            <w:tcW w:w="3066" w:type="dxa"/>
            <w:tcBorders>
              <w:top w:val="single" w:sz="4" w:space="0" w:color="auto"/>
              <w:left w:val="single" w:sz="4" w:space="0" w:color="auto"/>
              <w:bottom w:val="nil"/>
              <w:right w:val="single" w:sz="4" w:space="0" w:color="auto"/>
            </w:tcBorders>
          </w:tcPr>
          <w:p w14:paraId="26A6ED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6CF77D59"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D90B830"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63F7093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17286B1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A197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63114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924A18B" w14:textId="77777777" w:rsidTr="005A0D4C">
        <w:trPr>
          <w:trHeight w:val="29"/>
        </w:trPr>
        <w:tc>
          <w:tcPr>
            <w:tcW w:w="3066" w:type="dxa"/>
            <w:tcBorders>
              <w:top w:val="nil"/>
              <w:left w:val="single" w:sz="4" w:space="0" w:color="auto"/>
              <w:bottom w:val="nil"/>
              <w:right w:val="single" w:sz="4" w:space="0" w:color="auto"/>
            </w:tcBorders>
          </w:tcPr>
          <w:p w14:paraId="59D797C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3EE5FB3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E446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B707E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B984B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22BDF51" w14:textId="77777777" w:rsidTr="005A0D4C">
        <w:trPr>
          <w:trHeight w:val="29"/>
        </w:trPr>
        <w:tc>
          <w:tcPr>
            <w:tcW w:w="3066" w:type="dxa"/>
            <w:tcBorders>
              <w:top w:val="nil"/>
              <w:left w:val="single" w:sz="4" w:space="0" w:color="auto"/>
              <w:bottom w:val="single" w:sz="4" w:space="0" w:color="auto"/>
              <w:right w:val="single" w:sz="4" w:space="0" w:color="auto"/>
            </w:tcBorders>
          </w:tcPr>
          <w:p w14:paraId="5D561528"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A767A3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E3AA1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5C8842" w14:textId="77777777" w:rsidR="00E060BF" w:rsidRPr="00480423" w:rsidRDefault="00E060BF" w:rsidP="00AF6673">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7AE444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6014DE0" w14:textId="77777777" w:rsidTr="005A0D4C">
        <w:trPr>
          <w:trHeight w:val="29"/>
        </w:trPr>
        <w:tc>
          <w:tcPr>
            <w:tcW w:w="3066" w:type="dxa"/>
            <w:tcBorders>
              <w:top w:val="nil"/>
              <w:left w:val="single" w:sz="4" w:space="0" w:color="auto"/>
              <w:bottom w:val="nil"/>
              <w:right w:val="single" w:sz="4" w:space="0" w:color="auto"/>
            </w:tcBorders>
          </w:tcPr>
          <w:p w14:paraId="0822F61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404713F7"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01D5B523"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E92C1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5F10780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5D9AF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5B35B2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E9AE73C" w14:textId="77777777" w:rsidTr="005A0D4C">
        <w:trPr>
          <w:trHeight w:val="29"/>
        </w:trPr>
        <w:tc>
          <w:tcPr>
            <w:tcW w:w="3066" w:type="dxa"/>
            <w:tcBorders>
              <w:top w:val="nil"/>
              <w:left w:val="single" w:sz="4" w:space="0" w:color="auto"/>
              <w:bottom w:val="nil"/>
              <w:right w:val="single" w:sz="4" w:space="0" w:color="auto"/>
            </w:tcBorders>
          </w:tcPr>
          <w:p w14:paraId="6B1568E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677B8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FF9E63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102C5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258AAB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341CA0C" w14:textId="77777777" w:rsidTr="005A0D4C">
        <w:trPr>
          <w:trHeight w:val="29"/>
        </w:trPr>
        <w:tc>
          <w:tcPr>
            <w:tcW w:w="3066" w:type="dxa"/>
            <w:tcBorders>
              <w:top w:val="nil"/>
              <w:left w:val="single" w:sz="4" w:space="0" w:color="auto"/>
              <w:bottom w:val="single" w:sz="4" w:space="0" w:color="auto"/>
              <w:right w:val="single" w:sz="4" w:space="0" w:color="auto"/>
            </w:tcBorders>
          </w:tcPr>
          <w:p w14:paraId="37A5A2B8"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86046F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08FF8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45E6D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AB595D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A4F1D71" w14:textId="77777777" w:rsidTr="005A0D4C">
        <w:trPr>
          <w:trHeight w:val="29"/>
        </w:trPr>
        <w:tc>
          <w:tcPr>
            <w:tcW w:w="3066" w:type="dxa"/>
            <w:tcBorders>
              <w:top w:val="nil"/>
              <w:left w:val="single" w:sz="4" w:space="0" w:color="auto"/>
              <w:bottom w:val="nil"/>
              <w:right w:val="single" w:sz="4" w:space="0" w:color="auto"/>
            </w:tcBorders>
          </w:tcPr>
          <w:p w14:paraId="4DF0F4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2FE61FF4"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A64AE75"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38577A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624CF20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CEDC9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09631C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79083D9" w14:textId="77777777" w:rsidTr="005A0D4C">
        <w:trPr>
          <w:trHeight w:val="29"/>
        </w:trPr>
        <w:tc>
          <w:tcPr>
            <w:tcW w:w="3066" w:type="dxa"/>
            <w:tcBorders>
              <w:top w:val="nil"/>
              <w:left w:val="single" w:sz="4" w:space="0" w:color="auto"/>
              <w:bottom w:val="nil"/>
              <w:right w:val="single" w:sz="4" w:space="0" w:color="auto"/>
            </w:tcBorders>
          </w:tcPr>
          <w:p w14:paraId="08294BA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348D43C"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C02D7F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423F43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25D123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61B37F8" w14:textId="77777777" w:rsidTr="005A0D4C">
        <w:trPr>
          <w:trHeight w:val="29"/>
        </w:trPr>
        <w:tc>
          <w:tcPr>
            <w:tcW w:w="3066" w:type="dxa"/>
            <w:tcBorders>
              <w:top w:val="nil"/>
              <w:left w:val="single" w:sz="4" w:space="0" w:color="auto"/>
              <w:bottom w:val="single" w:sz="4" w:space="0" w:color="auto"/>
              <w:right w:val="single" w:sz="4" w:space="0" w:color="auto"/>
            </w:tcBorders>
          </w:tcPr>
          <w:p w14:paraId="5E1EFAB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584307D"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B45239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7365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40B71D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ECA44A" w14:textId="77777777" w:rsidTr="005A0D4C">
        <w:trPr>
          <w:trHeight w:val="29"/>
        </w:trPr>
        <w:tc>
          <w:tcPr>
            <w:tcW w:w="3066" w:type="dxa"/>
            <w:tcBorders>
              <w:top w:val="nil"/>
              <w:left w:val="single" w:sz="4" w:space="0" w:color="auto"/>
              <w:bottom w:val="nil"/>
              <w:right w:val="single" w:sz="4" w:space="0" w:color="auto"/>
            </w:tcBorders>
            <w:vAlign w:val="center"/>
          </w:tcPr>
          <w:p w14:paraId="6D3F10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2764AA5D" w14:textId="77777777"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5BE88A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w:t>
            </w:r>
          </w:p>
          <w:p w14:paraId="0307CD6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5D5F07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B6B1AD"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8CAEF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C63F64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7C8B4FB4" w14:textId="77777777" w:rsidTr="005A0D4C">
        <w:trPr>
          <w:trHeight w:val="29"/>
        </w:trPr>
        <w:tc>
          <w:tcPr>
            <w:tcW w:w="3066" w:type="dxa"/>
            <w:tcBorders>
              <w:top w:val="nil"/>
              <w:left w:val="single" w:sz="4" w:space="0" w:color="auto"/>
              <w:bottom w:val="nil"/>
              <w:right w:val="single" w:sz="4" w:space="0" w:color="auto"/>
            </w:tcBorders>
            <w:vAlign w:val="center"/>
          </w:tcPr>
          <w:p w14:paraId="2E678D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A050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414C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0DC22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DD296E" w14:textId="77777777" w:rsidR="00E060BF" w:rsidRPr="00480423" w:rsidRDefault="00E060BF" w:rsidP="00AF6673">
            <w:pPr>
              <w:pStyle w:val="TAC"/>
              <w:rPr>
                <w:rFonts w:eastAsiaTheme="minorEastAsia"/>
                <w:szCs w:val="18"/>
                <w:lang w:val="en-US" w:eastAsia="zh-CN"/>
              </w:rPr>
            </w:pPr>
          </w:p>
        </w:tc>
      </w:tr>
      <w:tr w:rsidR="00E060BF" w:rsidRPr="00480423" w14:paraId="07F198E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7D98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F78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AD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8ECE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852BE3" w14:textId="77777777" w:rsidR="00E060BF" w:rsidRPr="00480423" w:rsidRDefault="00E060BF" w:rsidP="00AF6673">
            <w:pPr>
              <w:pStyle w:val="TAC"/>
              <w:rPr>
                <w:rFonts w:eastAsiaTheme="minorEastAsia"/>
                <w:szCs w:val="18"/>
                <w:lang w:val="en-US" w:eastAsia="zh-CN"/>
              </w:rPr>
            </w:pPr>
          </w:p>
        </w:tc>
      </w:tr>
      <w:tr w:rsidR="00E060BF" w:rsidRPr="00480423" w14:paraId="11F8DA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82BB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645CBCE1"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4C6E8BE" w14:textId="77777777" w:rsidR="00E060BF" w:rsidRPr="00480423" w:rsidRDefault="00E060BF" w:rsidP="00AF6673">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DB952A"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BF66B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791DD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2969D04D" w14:textId="77777777" w:rsidTr="005A0D4C">
        <w:trPr>
          <w:trHeight w:val="29"/>
        </w:trPr>
        <w:tc>
          <w:tcPr>
            <w:tcW w:w="3066" w:type="dxa"/>
            <w:tcBorders>
              <w:top w:val="nil"/>
              <w:left w:val="single" w:sz="4" w:space="0" w:color="auto"/>
              <w:bottom w:val="nil"/>
              <w:right w:val="single" w:sz="4" w:space="0" w:color="auto"/>
            </w:tcBorders>
            <w:vAlign w:val="center"/>
          </w:tcPr>
          <w:p w14:paraId="12D98B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D7631E"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025AD3"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D6344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3BE917" w14:textId="77777777" w:rsidR="00E060BF" w:rsidRPr="00480423" w:rsidRDefault="00E060BF" w:rsidP="00AF6673">
            <w:pPr>
              <w:pStyle w:val="TAC"/>
              <w:rPr>
                <w:rFonts w:eastAsiaTheme="minorEastAsia"/>
                <w:szCs w:val="18"/>
                <w:lang w:val="en-US" w:eastAsia="zh-CN"/>
              </w:rPr>
            </w:pPr>
          </w:p>
        </w:tc>
      </w:tr>
      <w:tr w:rsidR="00E060BF" w:rsidRPr="00480423" w14:paraId="6188B25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68F5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A34121"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06788F"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4C03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303C5D" w14:textId="77777777" w:rsidR="00E060BF" w:rsidRPr="00480423" w:rsidRDefault="00E060BF" w:rsidP="00AF6673">
            <w:pPr>
              <w:pStyle w:val="TAC"/>
              <w:rPr>
                <w:rFonts w:eastAsiaTheme="minorEastAsia"/>
                <w:szCs w:val="18"/>
                <w:lang w:val="en-US" w:eastAsia="zh-CN"/>
              </w:rPr>
            </w:pPr>
          </w:p>
        </w:tc>
      </w:tr>
      <w:tr w:rsidR="00E060BF" w:rsidRPr="00480423" w14:paraId="0AFA0F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2DDB6A" w14:textId="77777777" w:rsidR="00E060BF" w:rsidRPr="00480423" w:rsidRDefault="00E060BF" w:rsidP="00AF6673">
            <w:pPr>
              <w:pStyle w:val="TAC"/>
              <w:rPr>
                <w:rFonts w:eastAsiaTheme="minorEastAsia"/>
                <w:lang w:val="en-US" w:eastAsia="zh-CN"/>
              </w:rPr>
            </w:pPr>
            <w:r w:rsidRPr="00480423">
              <w:rPr>
                <w:rFonts w:eastAsiaTheme="minorEastAsia"/>
                <w:lang w:eastAsia="zh-CN"/>
              </w:rPr>
              <w:lastRenderedPageBreak/>
              <w:t>CA_n12A-n41A-n66A</w:t>
            </w:r>
          </w:p>
        </w:tc>
        <w:tc>
          <w:tcPr>
            <w:tcW w:w="2712" w:type="dxa"/>
            <w:tcBorders>
              <w:top w:val="single" w:sz="4" w:space="0" w:color="auto"/>
              <w:left w:val="single" w:sz="4" w:space="0" w:color="auto"/>
              <w:bottom w:val="nil"/>
              <w:right w:val="single" w:sz="4" w:space="0" w:color="auto"/>
            </w:tcBorders>
            <w:vAlign w:val="center"/>
          </w:tcPr>
          <w:p w14:paraId="7E47535C" w14:textId="77777777" w:rsidR="00E060BF" w:rsidRPr="00480423" w:rsidRDefault="00E060BF" w:rsidP="00AF6673">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55F92B"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A44AD21"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7B2A1E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2B11C6CC" w14:textId="77777777" w:rsidTr="005A0D4C">
        <w:trPr>
          <w:trHeight w:val="29"/>
        </w:trPr>
        <w:tc>
          <w:tcPr>
            <w:tcW w:w="3066" w:type="dxa"/>
            <w:tcBorders>
              <w:top w:val="nil"/>
              <w:left w:val="single" w:sz="4" w:space="0" w:color="auto"/>
              <w:bottom w:val="nil"/>
              <w:right w:val="single" w:sz="4" w:space="0" w:color="auto"/>
            </w:tcBorders>
            <w:vAlign w:val="center"/>
          </w:tcPr>
          <w:p w14:paraId="363A59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8BDBD4"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7D5C62"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4E0BEC"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42C1AEE" w14:textId="77777777" w:rsidR="00E060BF" w:rsidRPr="00480423" w:rsidRDefault="00E060BF" w:rsidP="00AF6673">
            <w:pPr>
              <w:pStyle w:val="TAC"/>
              <w:rPr>
                <w:rFonts w:eastAsiaTheme="minorEastAsia"/>
                <w:szCs w:val="18"/>
                <w:lang w:val="en-US" w:eastAsia="zh-CN"/>
              </w:rPr>
            </w:pPr>
          </w:p>
        </w:tc>
      </w:tr>
      <w:tr w:rsidR="00E060BF" w:rsidRPr="00480423" w14:paraId="794FC3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044BA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D689A7"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B928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1E1FE9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5F1D39C" w14:textId="77777777" w:rsidR="00E060BF" w:rsidRPr="00480423" w:rsidRDefault="00E060BF" w:rsidP="00AF6673">
            <w:pPr>
              <w:pStyle w:val="TAC"/>
              <w:rPr>
                <w:rFonts w:eastAsiaTheme="minorEastAsia"/>
                <w:szCs w:val="18"/>
                <w:lang w:val="en-US" w:eastAsia="zh-CN"/>
              </w:rPr>
            </w:pPr>
          </w:p>
        </w:tc>
      </w:tr>
      <w:tr w:rsidR="00E060BF" w:rsidRPr="00480423" w14:paraId="2211EF9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18E37B"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49DB872D" w14:textId="77777777" w:rsidR="00E060BF" w:rsidRPr="00480423" w:rsidRDefault="00E060BF" w:rsidP="00AF6673">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DDAA9C"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3E6CD4F"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685F10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94E760D" w14:textId="77777777" w:rsidTr="005A0D4C">
        <w:trPr>
          <w:trHeight w:val="29"/>
        </w:trPr>
        <w:tc>
          <w:tcPr>
            <w:tcW w:w="3066" w:type="dxa"/>
            <w:tcBorders>
              <w:top w:val="nil"/>
              <w:left w:val="single" w:sz="4" w:space="0" w:color="auto"/>
              <w:bottom w:val="nil"/>
              <w:right w:val="single" w:sz="4" w:space="0" w:color="auto"/>
            </w:tcBorders>
            <w:vAlign w:val="center"/>
          </w:tcPr>
          <w:p w14:paraId="252222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F282E"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054739"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8A3FBC"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7BBC3AD" w14:textId="77777777" w:rsidR="00E060BF" w:rsidRPr="00480423" w:rsidRDefault="00E060BF" w:rsidP="00AF6673">
            <w:pPr>
              <w:pStyle w:val="TAC"/>
              <w:rPr>
                <w:rFonts w:eastAsiaTheme="minorEastAsia"/>
                <w:szCs w:val="18"/>
                <w:lang w:val="en-US" w:eastAsia="zh-CN"/>
              </w:rPr>
            </w:pPr>
          </w:p>
        </w:tc>
      </w:tr>
      <w:tr w:rsidR="00E060BF" w:rsidRPr="00480423" w14:paraId="4974C6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139F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87BE6"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614C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97D143"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43CF4E" w14:textId="77777777" w:rsidR="00E060BF" w:rsidRPr="00480423" w:rsidRDefault="00E060BF" w:rsidP="00AF6673">
            <w:pPr>
              <w:pStyle w:val="TAC"/>
              <w:rPr>
                <w:rFonts w:eastAsiaTheme="minorEastAsia"/>
                <w:szCs w:val="18"/>
                <w:lang w:val="en-US" w:eastAsia="zh-CN"/>
              </w:rPr>
            </w:pPr>
          </w:p>
        </w:tc>
      </w:tr>
      <w:tr w:rsidR="00E060BF" w:rsidRPr="00480423" w14:paraId="62B37EFD" w14:textId="77777777" w:rsidTr="005A0D4C">
        <w:trPr>
          <w:trHeight w:val="29"/>
        </w:trPr>
        <w:tc>
          <w:tcPr>
            <w:tcW w:w="3066" w:type="dxa"/>
            <w:tcBorders>
              <w:top w:val="nil"/>
              <w:left w:val="single" w:sz="4" w:space="0" w:color="auto"/>
              <w:bottom w:val="nil"/>
              <w:right w:val="single" w:sz="4" w:space="0" w:color="auto"/>
            </w:tcBorders>
            <w:vAlign w:val="center"/>
          </w:tcPr>
          <w:p w14:paraId="1FF468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E626C6D" w14:textId="77777777" w:rsidR="00E060BF" w:rsidRPr="00480423" w:rsidRDefault="00E060BF" w:rsidP="00AF667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20E68F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w:t>
            </w:r>
          </w:p>
          <w:p w14:paraId="4809DC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4CD19E"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71278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2AB451D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656DFE40" w14:textId="77777777" w:rsidTr="005A0D4C">
        <w:trPr>
          <w:trHeight w:val="29"/>
        </w:trPr>
        <w:tc>
          <w:tcPr>
            <w:tcW w:w="3066" w:type="dxa"/>
            <w:tcBorders>
              <w:top w:val="nil"/>
              <w:left w:val="single" w:sz="4" w:space="0" w:color="auto"/>
              <w:bottom w:val="nil"/>
              <w:right w:val="single" w:sz="4" w:space="0" w:color="auto"/>
            </w:tcBorders>
            <w:vAlign w:val="center"/>
          </w:tcPr>
          <w:p w14:paraId="1B1B95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DE8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891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C97B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9E6AA4" w14:textId="77777777" w:rsidR="00E060BF" w:rsidRPr="00480423" w:rsidRDefault="00E060BF" w:rsidP="00AF6673">
            <w:pPr>
              <w:pStyle w:val="TAC"/>
              <w:rPr>
                <w:rFonts w:eastAsiaTheme="minorEastAsia"/>
                <w:szCs w:val="18"/>
                <w:lang w:val="en-US" w:eastAsia="zh-CN"/>
              </w:rPr>
            </w:pPr>
          </w:p>
        </w:tc>
      </w:tr>
      <w:tr w:rsidR="00E060BF" w:rsidRPr="00480423" w14:paraId="07203B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FD4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354D1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F2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FBB5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67C5E8" w14:textId="77777777" w:rsidR="00E060BF" w:rsidRPr="00480423" w:rsidRDefault="00E060BF" w:rsidP="00AF6673">
            <w:pPr>
              <w:pStyle w:val="TAC"/>
              <w:rPr>
                <w:rFonts w:eastAsiaTheme="minorEastAsia"/>
                <w:szCs w:val="18"/>
                <w:lang w:val="en-US" w:eastAsia="zh-CN"/>
              </w:rPr>
            </w:pPr>
          </w:p>
        </w:tc>
      </w:tr>
      <w:tr w:rsidR="00E060BF" w:rsidRPr="00480423" w14:paraId="3C2E7D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8E35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3C96515F" w14:textId="77777777" w:rsidR="00E060BF" w:rsidRPr="00480423" w:rsidRDefault="00E060BF" w:rsidP="00AF667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6DBC89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04D9FC"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62B87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EE96E0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883C0D1" w14:textId="77777777" w:rsidTr="005A0D4C">
        <w:trPr>
          <w:trHeight w:val="29"/>
        </w:trPr>
        <w:tc>
          <w:tcPr>
            <w:tcW w:w="3066" w:type="dxa"/>
            <w:tcBorders>
              <w:top w:val="nil"/>
              <w:left w:val="single" w:sz="4" w:space="0" w:color="auto"/>
              <w:bottom w:val="nil"/>
              <w:right w:val="single" w:sz="4" w:space="0" w:color="auto"/>
            </w:tcBorders>
            <w:vAlign w:val="center"/>
          </w:tcPr>
          <w:p w14:paraId="5E89B1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6708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088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3611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8484B76" w14:textId="77777777" w:rsidR="00E060BF" w:rsidRPr="00480423" w:rsidRDefault="00E060BF" w:rsidP="00AF6673">
            <w:pPr>
              <w:pStyle w:val="TAC"/>
              <w:rPr>
                <w:rFonts w:eastAsiaTheme="minorEastAsia"/>
                <w:lang w:val="en-US" w:eastAsia="zh-CN"/>
              </w:rPr>
            </w:pPr>
          </w:p>
        </w:tc>
      </w:tr>
      <w:tr w:rsidR="00E060BF" w:rsidRPr="00480423" w14:paraId="64888A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88C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79ED0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7B7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96C6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4AB82F" w14:textId="77777777" w:rsidR="00E060BF" w:rsidRPr="00480423" w:rsidRDefault="00E060BF" w:rsidP="00AF6673">
            <w:pPr>
              <w:pStyle w:val="TAC"/>
              <w:rPr>
                <w:rFonts w:eastAsiaTheme="minorEastAsia"/>
                <w:lang w:val="en-US" w:eastAsia="zh-CN"/>
              </w:rPr>
            </w:pPr>
          </w:p>
        </w:tc>
      </w:tr>
      <w:tr w:rsidR="00E060BF" w:rsidRPr="00480423" w14:paraId="1A0F8C6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3E45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20F696DC" w14:textId="77777777" w:rsidR="00E060BF" w:rsidRPr="00480423" w:rsidRDefault="00E060BF" w:rsidP="00AF667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2F064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B602F2"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49BC4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06D0F9E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64E606D" w14:textId="77777777" w:rsidTr="005A0D4C">
        <w:trPr>
          <w:trHeight w:val="29"/>
        </w:trPr>
        <w:tc>
          <w:tcPr>
            <w:tcW w:w="3066" w:type="dxa"/>
            <w:tcBorders>
              <w:top w:val="nil"/>
              <w:left w:val="single" w:sz="4" w:space="0" w:color="auto"/>
              <w:bottom w:val="nil"/>
              <w:right w:val="single" w:sz="4" w:space="0" w:color="auto"/>
            </w:tcBorders>
            <w:vAlign w:val="center"/>
          </w:tcPr>
          <w:p w14:paraId="618A06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6BB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F86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DCC2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208300" w14:textId="77777777" w:rsidR="00E060BF" w:rsidRPr="00480423" w:rsidRDefault="00E060BF" w:rsidP="00AF6673">
            <w:pPr>
              <w:pStyle w:val="TAC"/>
              <w:rPr>
                <w:rFonts w:eastAsiaTheme="minorEastAsia"/>
                <w:lang w:val="en-US" w:eastAsia="zh-CN"/>
              </w:rPr>
            </w:pPr>
          </w:p>
        </w:tc>
      </w:tr>
      <w:tr w:rsidR="00E060BF" w:rsidRPr="00480423" w14:paraId="24BE32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D636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64A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CA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D31B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CB63BD" w14:textId="77777777" w:rsidR="00E060BF" w:rsidRPr="00480423" w:rsidRDefault="00E060BF" w:rsidP="00AF6673">
            <w:pPr>
              <w:pStyle w:val="TAC"/>
              <w:rPr>
                <w:rFonts w:eastAsiaTheme="minorEastAsia"/>
                <w:lang w:val="en-US" w:eastAsia="zh-CN"/>
              </w:rPr>
            </w:pPr>
          </w:p>
        </w:tc>
      </w:tr>
      <w:tr w:rsidR="00E060BF" w:rsidRPr="00480423" w14:paraId="0941CD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AF1CCA" w14:textId="77777777" w:rsidR="00E060BF" w:rsidRPr="00480423" w:rsidRDefault="00E060BF" w:rsidP="00AF6673">
            <w:pPr>
              <w:pStyle w:val="TAC"/>
              <w:rPr>
                <w:rFonts w:eastAsiaTheme="minorEastAsia"/>
                <w:lang w:val="en-US" w:eastAsia="zh-CN"/>
              </w:rPr>
            </w:pPr>
            <w:r w:rsidRPr="00480423">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6BF04E11"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CEFD676" w14:textId="77777777" w:rsidR="00E060BF" w:rsidRPr="00480423" w:rsidRDefault="00E060BF" w:rsidP="00AF6673">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03697A"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5F2237E"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45487F20"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4EF9D571" w14:textId="77777777" w:rsidTr="005A0D4C">
        <w:trPr>
          <w:trHeight w:val="29"/>
        </w:trPr>
        <w:tc>
          <w:tcPr>
            <w:tcW w:w="3066" w:type="dxa"/>
            <w:tcBorders>
              <w:top w:val="nil"/>
              <w:left w:val="single" w:sz="4" w:space="0" w:color="auto"/>
              <w:bottom w:val="nil"/>
              <w:right w:val="single" w:sz="4" w:space="0" w:color="auto"/>
            </w:tcBorders>
            <w:vAlign w:val="center"/>
          </w:tcPr>
          <w:p w14:paraId="3C6686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5172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38A80"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501BB"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3F20235F" w14:textId="77777777" w:rsidR="00E060BF" w:rsidRPr="00480423" w:rsidRDefault="00E060BF" w:rsidP="00AF6673">
            <w:pPr>
              <w:pStyle w:val="TAC"/>
              <w:rPr>
                <w:rFonts w:eastAsiaTheme="minorEastAsia"/>
                <w:lang w:val="en-US" w:eastAsia="zh-CN"/>
              </w:rPr>
            </w:pPr>
          </w:p>
        </w:tc>
      </w:tr>
      <w:tr w:rsidR="00E060BF" w:rsidRPr="00480423" w14:paraId="2D9446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7E39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6CE6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C6441"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FF0707"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5BD6338" w14:textId="77777777" w:rsidR="00E060BF" w:rsidRPr="00480423" w:rsidRDefault="00E060BF" w:rsidP="00AF6673">
            <w:pPr>
              <w:pStyle w:val="TAC"/>
              <w:rPr>
                <w:rFonts w:eastAsiaTheme="minorEastAsia"/>
                <w:lang w:val="en-US" w:eastAsia="zh-CN"/>
              </w:rPr>
            </w:pPr>
          </w:p>
        </w:tc>
      </w:tr>
      <w:tr w:rsidR="00E060BF" w:rsidRPr="00480423" w14:paraId="14EEBB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69BF7C" w14:textId="77777777" w:rsidR="00E060BF" w:rsidRPr="00480423" w:rsidRDefault="00E060BF" w:rsidP="00AF6673">
            <w:pPr>
              <w:pStyle w:val="TAC"/>
              <w:rPr>
                <w:rFonts w:eastAsiaTheme="minorEastAsia"/>
                <w:lang w:val="en-US" w:eastAsia="zh-CN"/>
              </w:rPr>
            </w:pPr>
            <w:r w:rsidRPr="00480423">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FE3CC30"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1D4CF8" w14:textId="77777777" w:rsidR="00E060BF" w:rsidRPr="00480423" w:rsidRDefault="00E060BF" w:rsidP="00AF6673">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1E7F91"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9109D5E"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D71E1C2"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6EA44712" w14:textId="77777777" w:rsidTr="005A0D4C">
        <w:trPr>
          <w:trHeight w:val="29"/>
        </w:trPr>
        <w:tc>
          <w:tcPr>
            <w:tcW w:w="3066" w:type="dxa"/>
            <w:tcBorders>
              <w:top w:val="nil"/>
              <w:left w:val="single" w:sz="4" w:space="0" w:color="auto"/>
              <w:bottom w:val="nil"/>
              <w:right w:val="single" w:sz="4" w:space="0" w:color="auto"/>
            </w:tcBorders>
            <w:vAlign w:val="center"/>
          </w:tcPr>
          <w:p w14:paraId="25A29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0AA1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993DC"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DA3E3A"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72923911" w14:textId="77777777" w:rsidR="00E060BF" w:rsidRPr="00480423" w:rsidRDefault="00E060BF" w:rsidP="00AF6673">
            <w:pPr>
              <w:pStyle w:val="TAC"/>
              <w:rPr>
                <w:rFonts w:eastAsiaTheme="minorEastAsia"/>
                <w:lang w:val="en-US" w:eastAsia="zh-CN"/>
              </w:rPr>
            </w:pPr>
          </w:p>
        </w:tc>
      </w:tr>
      <w:tr w:rsidR="00E060BF" w:rsidRPr="00480423" w14:paraId="0B9160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476E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59CEA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A63AB"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AE6006"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A6BC45" w14:textId="77777777" w:rsidR="00E060BF" w:rsidRPr="00480423" w:rsidRDefault="00E060BF" w:rsidP="00AF6673">
            <w:pPr>
              <w:pStyle w:val="TAC"/>
              <w:rPr>
                <w:rFonts w:eastAsiaTheme="minorEastAsia"/>
                <w:lang w:val="en-US" w:eastAsia="zh-CN"/>
              </w:rPr>
            </w:pPr>
          </w:p>
        </w:tc>
      </w:tr>
      <w:tr w:rsidR="00E060BF" w:rsidRPr="00480423" w14:paraId="3F75CA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38D2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15F360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4BC1F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w:t>
            </w:r>
          </w:p>
          <w:p w14:paraId="30204D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244B2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9280D5"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F65095B"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nil"/>
              <w:left w:val="single" w:sz="4" w:space="0" w:color="auto"/>
              <w:bottom w:val="nil"/>
              <w:right w:val="single" w:sz="4" w:space="0" w:color="auto"/>
            </w:tcBorders>
            <w:vAlign w:val="center"/>
          </w:tcPr>
          <w:p w14:paraId="32248E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DEAF793" w14:textId="77777777" w:rsidTr="005A0D4C">
        <w:trPr>
          <w:trHeight w:val="29"/>
        </w:trPr>
        <w:tc>
          <w:tcPr>
            <w:tcW w:w="3066" w:type="dxa"/>
            <w:tcBorders>
              <w:top w:val="nil"/>
              <w:left w:val="single" w:sz="4" w:space="0" w:color="auto"/>
              <w:bottom w:val="nil"/>
              <w:right w:val="single" w:sz="4" w:space="0" w:color="auto"/>
            </w:tcBorders>
            <w:vAlign w:val="center"/>
          </w:tcPr>
          <w:p w14:paraId="24EE3F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13A7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ADEAB"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DCE764"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6A5B3AE" w14:textId="77777777" w:rsidR="00E060BF" w:rsidRPr="00480423" w:rsidRDefault="00E060BF" w:rsidP="00AF6673">
            <w:pPr>
              <w:pStyle w:val="TAC"/>
              <w:rPr>
                <w:rFonts w:eastAsiaTheme="minorEastAsia"/>
                <w:lang w:val="en-US" w:eastAsia="zh-CN"/>
              </w:rPr>
            </w:pPr>
          </w:p>
        </w:tc>
      </w:tr>
      <w:tr w:rsidR="00E060BF" w:rsidRPr="00480423" w14:paraId="3BE61E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2882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1C34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E163"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FE52BB"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B89983" w14:textId="77777777" w:rsidR="00E060BF" w:rsidRPr="00480423" w:rsidRDefault="00E060BF" w:rsidP="00AF6673">
            <w:pPr>
              <w:pStyle w:val="TAC"/>
              <w:rPr>
                <w:rFonts w:eastAsiaTheme="minorEastAsia"/>
                <w:lang w:val="en-US" w:eastAsia="zh-CN"/>
              </w:rPr>
            </w:pPr>
          </w:p>
        </w:tc>
      </w:tr>
      <w:tr w:rsidR="00E060BF" w:rsidRPr="00480423" w14:paraId="541C70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334511" w14:textId="77777777" w:rsidR="00E060BF" w:rsidRPr="00480423" w:rsidRDefault="00E060BF" w:rsidP="00AF6673">
            <w:pPr>
              <w:pStyle w:val="TAC"/>
              <w:rPr>
                <w:rFonts w:eastAsiaTheme="minorEastAsia"/>
                <w:lang w:val="en-US" w:eastAsia="zh-CN"/>
              </w:rPr>
            </w:pPr>
            <w:r w:rsidRPr="008523D2">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77ED4077" w14:textId="77777777" w:rsidR="00E060BF" w:rsidRPr="008523D2" w:rsidRDefault="00E060BF" w:rsidP="00AF6673">
            <w:pPr>
              <w:pStyle w:val="TAC"/>
              <w:rPr>
                <w:lang w:eastAsia="zh-CN"/>
              </w:rPr>
            </w:pPr>
            <w:r w:rsidRPr="008523D2">
              <w:rPr>
                <w:lang w:eastAsia="zh-CN"/>
              </w:rPr>
              <w:t>CA_n12A-n77A</w:t>
            </w:r>
          </w:p>
          <w:p w14:paraId="63CF0446" w14:textId="77777777" w:rsidR="00E060BF" w:rsidRPr="00480423" w:rsidRDefault="00E060BF" w:rsidP="00AF6673">
            <w:pPr>
              <w:pStyle w:val="TAC"/>
              <w:rPr>
                <w:rFonts w:eastAsiaTheme="minorEastAsia"/>
                <w:lang w:val="en-US" w:eastAsia="zh-CN"/>
              </w:rPr>
            </w:pPr>
            <w:r w:rsidRPr="008523D2">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7E3D2C4" w14:textId="77777777" w:rsidR="00E060BF" w:rsidRPr="00480423" w:rsidRDefault="00E060BF" w:rsidP="00AF6673">
            <w:pPr>
              <w:pStyle w:val="TAC"/>
              <w:rPr>
                <w:kern w:val="2"/>
                <w:szCs w:val="22"/>
                <w:lang w:val="en-US"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A195ACF" w14:textId="77777777" w:rsidR="00E060BF" w:rsidRPr="00480423" w:rsidRDefault="00E060BF" w:rsidP="00AF6673">
            <w:pPr>
              <w:pStyle w:val="TAC"/>
              <w:rPr>
                <w:lang w:val="en-US" w:eastAsia="zh-CN" w:bidi="ar"/>
              </w:rPr>
            </w:pPr>
            <w:r w:rsidRPr="008523D2">
              <w:rPr>
                <w:rFonts w:cs="Arial"/>
                <w:szCs w:val="18"/>
              </w:rPr>
              <w:t>5, 10, 15</w:t>
            </w:r>
          </w:p>
        </w:tc>
        <w:tc>
          <w:tcPr>
            <w:tcW w:w="2387" w:type="dxa"/>
            <w:tcBorders>
              <w:top w:val="single" w:sz="4" w:space="0" w:color="auto"/>
              <w:left w:val="single" w:sz="4" w:space="0" w:color="auto"/>
              <w:bottom w:val="nil"/>
              <w:right w:val="single" w:sz="4" w:space="0" w:color="auto"/>
            </w:tcBorders>
            <w:vAlign w:val="center"/>
          </w:tcPr>
          <w:p w14:paraId="59BD741D" w14:textId="77777777" w:rsidR="00E060BF" w:rsidRPr="00480423" w:rsidRDefault="00E060BF" w:rsidP="00AF6673">
            <w:pPr>
              <w:pStyle w:val="TAC"/>
              <w:rPr>
                <w:rFonts w:eastAsiaTheme="minorEastAsia"/>
                <w:lang w:val="en-US" w:eastAsia="zh-CN"/>
              </w:rPr>
            </w:pPr>
            <w:r w:rsidRPr="008523D2">
              <w:rPr>
                <w:lang w:eastAsia="zh-CN"/>
              </w:rPr>
              <w:t>0</w:t>
            </w:r>
          </w:p>
        </w:tc>
      </w:tr>
      <w:tr w:rsidR="00E060BF" w:rsidRPr="00480423" w14:paraId="279C6CE9" w14:textId="77777777" w:rsidTr="005A0D4C">
        <w:trPr>
          <w:trHeight w:val="29"/>
        </w:trPr>
        <w:tc>
          <w:tcPr>
            <w:tcW w:w="3066" w:type="dxa"/>
            <w:tcBorders>
              <w:top w:val="nil"/>
              <w:left w:val="single" w:sz="4" w:space="0" w:color="auto"/>
              <w:bottom w:val="nil"/>
              <w:right w:val="single" w:sz="4" w:space="0" w:color="auto"/>
            </w:tcBorders>
            <w:vAlign w:val="center"/>
          </w:tcPr>
          <w:p w14:paraId="620A25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DF2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E016E" w14:textId="77777777" w:rsidR="00E060BF" w:rsidRPr="00480423" w:rsidRDefault="00E060BF" w:rsidP="00AF6673">
            <w:pPr>
              <w:pStyle w:val="TAC"/>
              <w:rPr>
                <w:kern w:val="2"/>
                <w:szCs w:val="22"/>
                <w:lang w:val="en-US" w:eastAsia="zh-CN"/>
              </w:rPr>
            </w:pPr>
            <w:r w:rsidRPr="008523D2">
              <w:rPr>
                <w:rFonts w:hint="eastAsia"/>
                <w:lang w:eastAsia="zh-CN"/>
              </w:rPr>
              <w:t>n7</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CF9B161" w14:textId="77777777" w:rsidR="00E060BF" w:rsidRPr="00480423" w:rsidRDefault="00E060BF" w:rsidP="00AF6673">
            <w:pPr>
              <w:pStyle w:val="TAC"/>
              <w:rPr>
                <w:lang w:val="en-US" w:eastAsia="zh-CN" w:bidi="ar"/>
              </w:rPr>
            </w:pPr>
            <w:r w:rsidRPr="008523D2">
              <w:rPr>
                <w:rFonts w:cs="Arial"/>
                <w:szCs w:val="18"/>
              </w:rPr>
              <w:t>5, 10, 15, 20</w:t>
            </w:r>
          </w:p>
        </w:tc>
        <w:tc>
          <w:tcPr>
            <w:tcW w:w="2387" w:type="dxa"/>
            <w:tcBorders>
              <w:top w:val="nil"/>
              <w:left w:val="single" w:sz="4" w:space="0" w:color="auto"/>
              <w:bottom w:val="nil"/>
              <w:right w:val="single" w:sz="4" w:space="0" w:color="auto"/>
            </w:tcBorders>
            <w:vAlign w:val="center"/>
          </w:tcPr>
          <w:p w14:paraId="3216969A" w14:textId="77777777" w:rsidR="00E060BF" w:rsidRPr="00480423" w:rsidRDefault="00E060BF" w:rsidP="00AF6673">
            <w:pPr>
              <w:pStyle w:val="TAC"/>
              <w:rPr>
                <w:rFonts w:eastAsiaTheme="minorEastAsia"/>
                <w:lang w:val="en-US" w:eastAsia="zh-CN"/>
              </w:rPr>
            </w:pPr>
          </w:p>
        </w:tc>
      </w:tr>
      <w:tr w:rsidR="00E060BF" w:rsidRPr="00480423" w14:paraId="0351214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0AED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4F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41191" w14:textId="77777777" w:rsidR="00E060BF" w:rsidRPr="00480423" w:rsidRDefault="00E060BF" w:rsidP="00AF6673">
            <w:pPr>
              <w:pStyle w:val="TAC"/>
              <w:rPr>
                <w:kern w:val="2"/>
                <w:szCs w:val="22"/>
                <w:lang w:val="en-US" w:eastAsia="zh-CN"/>
              </w:rPr>
            </w:pPr>
            <w:r w:rsidRPr="008523D2">
              <w:rPr>
                <w:rFonts w:hint="eastAsia"/>
                <w:lang w:eastAsia="zh-CN"/>
              </w:rPr>
              <w:t>n</w:t>
            </w:r>
            <w:r w:rsidRPr="008523D2">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F72CB54" w14:textId="77777777" w:rsidR="00E060BF" w:rsidRPr="00480423" w:rsidRDefault="00E060BF" w:rsidP="00AF6673">
            <w:pPr>
              <w:pStyle w:val="TAC"/>
              <w:rPr>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EF45AE" w14:textId="77777777" w:rsidR="00E060BF" w:rsidRPr="00480423" w:rsidRDefault="00E060BF" w:rsidP="00AF6673">
            <w:pPr>
              <w:pStyle w:val="TAC"/>
              <w:rPr>
                <w:rFonts w:eastAsiaTheme="minorEastAsia"/>
                <w:lang w:val="en-US" w:eastAsia="zh-CN"/>
              </w:rPr>
            </w:pPr>
          </w:p>
        </w:tc>
      </w:tr>
      <w:tr w:rsidR="00E060BF" w:rsidRPr="00480423" w14:paraId="255BFF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760D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7DF7E6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2A551A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1DD522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4951C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77775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CD228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F82C7F" w14:textId="77777777" w:rsidTr="005A0D4C">
        <w:trPr>
          <w:trHeight w:val="29"/>
        </w:trPr>
        <w:tc>
          <w:tcPr>
            <w:tcW w:w="3066" w:type="dxa"/>
            <w:tcBorders>
              <w:top w:val="nil"/>
              <w:left w:val="single" w:sz="4" w:space="0" w:color="auto"/>
              <w:bottom w:val="nil"/>
              <w:right w:val="single" w:sz="4" w:space="0" w:color="auto"/>
            </w:tcBorders>
            <w:vAlign w:val="center"/>
          </w:tcPr>
          <w:p w14:paraId="55665B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3C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D2E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DB69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5FE59A" w14:textId="77777777" w:rsidR="00E060BF" w:rsidRPr="00480423" w:rsidRDefault="00E060BF" w:rsidP="00AF6673">
            <w:pPr>
              <w:pStyle w:val="TAC"/>
              <w:rPr>
                <w:rFonts w:eastAsiaTheme="minorEastAsia"/>
                <w:lang w:val="en-US" w:eastAsia="zh-CN"/>
              </w:rPr>
            </w:pPr>
          </w:p>
        </w:tc>
      </w:tr>
      <w:tr w:rsidR="00E060BF" w:rsidRPr="00480423" w14:paraId="769A202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CFDF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ABCF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B3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E244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966C4D5" w14:textId="77777777" w:rsidR="00E060BF" w:rsidRPr="00480423" w:rsidRDefault="00E060BF" w:rsidP="00AF6673">
            <w:pPr>
              <w:pStyle w:val="TAC"/>
              <w:rPr>
                <w:rFonts w:eastAsiaTheme="minorEastAsia"/>
                <w:lang w:val="en-US" w:eastAsia="zh-CN"/>
              </w:rPr>
            </w:pPr>
          </w:p>
        </w:tc>
      </w:tr>
      <w:tr w:rsidR="00E060BF" w:rsidRPr="00480423" w14:paraId="42D898D8" w14:textId="77777777" w:rsidTr="005A0D4C">
        <w:trPr>
          <w:trHeight w:val="29"/>
        </w:trPr>
        <w:tc>
          <w:tcPr>
            <w:tcW w:w="3066" w:type="dxa"/>
            <w:tcBorders>
              <w:top w:val="nil"/>
              <w:left w:val="single" w:sz="4" w:space="0" w:color="auto"/>
              <w:bottom w:val="nil"/>
              <w:right w:val="single" w:sz="4" w:space="0" w:color="auto"/>
            </w:tcBorders>
            <w:vAlign w:val="center"/>
          </w:tcPr>
          <w:p w14:paraId="11D167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298988EF"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1C570C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52967F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2A1DC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9F49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67CC2A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E79D4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B0342E0" w14:textId="77777777" w:rsidTr="005A0D4C">
        <w:trPr>
          <w:trHeight w:val="29"/>
        </w:trPr>
        <w:tc>
          <w:tcPr>
            <w:tcW w:w="3066" w:type="dxa"/>
            <w:tcBorders>
              <w:top w:val="nil"/>
              <w:left w:val="single" w:sz="4" w:space="0" w:color="auto"/>
              <w:bottom w:val="nil"/>
              <w:right w:val="single" w:sz="4" w:space="0" w:color="auto"/>
            </w:tcBorders>
            <w:vAlign w:val="center"/>
          </w:tcPr>
          <w:p w14:paraId="0A6C78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6AA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F23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A44B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D3B28" w14:textId="77777777" w:rsidR="00E060BF" w:rsidRPr="00480423" w:rsidRDefault="00E060BF" w:rsidP="00AF6673">
            <w:pPr>
              <w:pStyle w:val="TAC"/>
              <w:rPr>
                <w:rFonts w:eastAsiaTheme="minorEastAsia"/>
                <w:szCs w:val="18"/>
                <w:lang w:val="en-US" w:eastAsia="zh-CN"/>
              </w:rPr>
            </w:pPr>
          </w:p>
        </w:tc>
      </w:tr>
      <w:tr w:rsidR="00E060BF" w:rsidRPr="00480423" w14:paraId="08A027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2960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8E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A0C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6652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691D92" w14:textId="77777777" w:rsidR="00E060BF" w:rsidRPr="00480423" w:rsidRDefault="00E060BF" w:rsidP="00AF6673">
            <w:pPr>
              <w:pStyle w:val="TAC"/>
              <w:rPr>
                <w:rFonts w:eastAsiaTheme="minorEastAsia"/>
                <w:szCs w:val="18"/>
                <w:lang w:val="en-US" w:eastAsia="zh-CN"/>
              </w:rPr>
            </w:pPr>
          </w:p>
        </w:tc>
      </w:tr>
      <w:tr w:rsidR="00E060BF" w:rsidRPr="00480423" w14:paraId="46A954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0ED1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6A93F34C"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48E9A9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4719F8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4A5CAA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5FFFB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A853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0497AC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BF3036"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75FCC154" w14:textId="77777777" w:rsidTr="005A0D4C">
        <w:trPr>
          <w:trHeight w:val="29"/>
        </w:trPr>
        <w:tc>
          <w:tcPr>
            <w:tcW w:w="3066" w:type="dxa"/>
            <w:tcBorders>
              <w:top w:val="nil"/>
              <w:left w:val="single" w:sz="4" w:space="0" w:color="auto"/>
              <w:bottom w:val="nil"/>
              <w:right w:val="single" w:sz="4" w:space="0" w:color="auto"/>
            </w:tcBorders>
            <w:vAlign w:val="center"/>
          </w:tcPr>
          <w:p w14:paraId="690FCE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13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B17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BE09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8ED7E2" w14:textId="77777777" w:rsidR="00E060BF" w:rsidRPr="00480423" w:rsidRDefault="00E060BF" w:rsidP="00AF6673">
            <w:pPr>
              <w:pStyle w:val="TAC"/>
              <w:rPr>
                <w:rFonts w:eastAsiaTheme="minorEastAsia"/>
                <w:szCs w:val="18"/>
                <w:lang w:val="en-US" w:eastAsia="zh-CN"/>
              </w:rPr>
            </w:pPr>
          </w:p>
        </w:tc>
      </w:tr>
      <w:tr w:rsidR="00E060BF" w:rsidRPr="00480423" w14:paraId="3C439F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91B7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3DE4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1E2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DF12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FD86911" w14:textId="77777777" w:rsidR="00E060BF" w:rsidRPr="00480423" w:rsidRDefault="00E060BF" w:rsidP="00AF6673">
            <w:pPr>
              <w:pStyle w:val="TAC"/>
              <w:rPr>
                <w:rFonts w:eastAsiaTheme="minorEastAsia"/>
                <w:szCs w:val="18"/>
                <w:lang w:val="en-US" w:eastAsia="zh-CN"/>
              </w:rPr>
            </w:pPr>
          </w:p>
        </w:tc>
      </w:tr>
      <w:tr w:rsidR="00E060BF" w:rsidRPr="00480423" w14:paraId="5925CBF8" w14:textId="77777777" w:rsidTr="005A0D4C">
        <w:trPr>
          <w:trHeight w:val="29"/>
        </w:trPr>
        <w:tc>
          <w:tcPr>
            <w:tcW w:w="3066" w:type="dxa"/>
            <w:tcBorders>
              <w:top w:val="nil"/>
              <w:left w:val="single" w:sz="4" w:space="0" w:color="auto"/>
              <w:bottom w:val="nil"/>
              <w:right w:val="single" w:sz="4" w:space="0" w:color="auto"/>
            </w:tcBorders>
            <w:vAlign w:val="center"/>
          </w:tcPr>
          <w:p w14:paraId="093B47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423181B6" w14:textId="77777777" w:rsidR="00E060BF" w:rsidRPr="00480423" w:rsidRDefault="00E060BF" w:rsidP="00AF667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004A09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3348DF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p>
          <w:p w14:paraId="0DC0A2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322C13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5FF1BF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8448EC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7216A10" w14:textId="77777777" w:rsidTr="005A0D4C">
        <w:trPr>
          <w:trHeight w:val="29"/>
        </w:trPr>
        <w:tc>
          <w:tcPr>
            <w:tcW w:w="3066" w:type="dxa"/>
            <w:tcBorders>
              <w:top w:val="nil"/>
              <w:left w:val="single" w:sz="4" w:space="0" w:color="auto"/>
              <w:bottom w:val="nil"/>
              <w:right w:val="single" w:sz="4" w:space="0" w:color="auto"/>
            </w:tcBorders>
            <w:vAlign w:val="center"/>
          </w:tcPr>
          <w:p w14:paraId="1A0ECF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4D45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306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D9D45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81FF07" w14:textId="77777777" w:rsidR="00E060BF" w:rsidRPr="00480423" w:rsidRDefault="00E060BF" w:rsidP="00AF6673">
            <w:pPr>
              <w:pStyle w:val="TAC"/>
              <w:rPr>
                <w:rFonts w:eastAsiaTheme="minorEastAsia"/>
                <w:szCs w:val="18"/>
                <w:lang w:val="en-US" w:eastAsia="zh-CN"/>
              </w:rPr>
            </w:pPr>
          </w:p>
        </w:tc>
      </w:tr>
      <w:tr w:rsidR="00E060BF" w:rsidRPr="00480423" w14:paraId="4DC152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EEBC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BBDE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485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9C3D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EDDD8" w14:textId="77777777" w:rsidR="00E060BF" w:rsidRPr="00480423" w:rsidRDefault="00E060BF" w:rsidP="00AF6673">
            <w:pPr>
              <w:pStyle w:val="TAC"/>
              <w:rPr>
                <w:rFonts w:eastAsiaTheme="minorEastAsia"/>
                <w:szCs w:val="18"/>
                <w:lang w:val="en-US" w:eastAsia="zh-CN"/>
              </w:rPr>
            </w:pPr>
          </w:p>
        </w:tc>
      </w:tr>
      <w:tr w:rsidR="00E060BF" w:rsidRPr="00480423" w14:paraId="11F2A8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7D56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3F6FA391" w14:textId="77777777" w:rsidR="00E060BF" w:rsidRDefault="00E060BF" w:rsidP="00AF6673">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8E2BA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6D2555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4C4C8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p>
          <w:p w14:paraId="2FEC78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DC8B5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7F7D9D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6D6619"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0E0D17C4" w14:textId="77777777" w:rsidTr="005A0D4C">
        <w:trPr>
          <w:trHeight w:val="29"/>
        </w:trPr>
        <w:tc>
          <w:tcPr>
            <w:tcW w:w="3066" w:type="dxa"/>
            <w:tcBorders>
              <w:top w:val="nil"/>
              <w:left w:val="single" w:sz="4" w:space="0" w:color="auto"/>
              <w:bottom w:val="nil"/>
              <w:right w:val="single" w:sz="4" w:space="0" w:color="auto"/>
            </w:tcBorders>
            <w:vAlign w:val="center"/>
          </w:tcPr>
          <w:p w14:paraId="25287B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1076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BE1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24FF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1461FBFF" w14:textId="77777777" w:rsidR="00E060BF" w:rsidRPr="00480423" w:rsidRDefault="00E060BF" w:rsidP="00AF6673">
            <w:pPr>
              <w:pStyle w:val="TAC"/>
              <w:rPr>
                <w:rFonts w:eastAsiaTheme="minorEastAsia"/>
                <w:szCs w:val="18"/>
                <w:lang w:val="en-US" w:eastAsia="zh-CN"/>
              </w:rPr>
            </w:pPr>
          </w:p>
        </w:tc>
      </w:tr>
      <w:tr w:rsidR="00E060BF" w:rsidRPr="00480423" w14:paraId="301D89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5581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573B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6BD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F155B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72CC89" w14:textId="77777777" w:rsidR="00E060BF" w:rsidRPr="00480423" w:rsidRDefault="00E060BF" w:rsidP="00AF6673">
            <w:pPr>
              <w:pStyle w:val="TAC"/>
              <w:rPr>
                <w:rFonts w:eastAsiaTheme="minorEastAsia"/>
                <w:szCs w:val="18"/>
                <w:lang w:val="en-US" w:eastAsia="zh-CN"/>
              </w:rPr>
            </w:pPr>
          </w:p>
        </w:tc>
      </w:tr>
      <w:tr w:rsidR="00E060BF" w:rsidRPr="00480423" w14:paraId="311718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2907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5904DF4D"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2AF76F5B"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7177BC7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1986FD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AC074D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4FB6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37EFE4A" w14:textId="77777777" w:rsidTr="005A0D4C">
        <w:trPr>
          <w:trHeight w:val="29"/>
        </w:trPr>
        <w:tc>
          <w:tcPr>
            <w:tcW w:w="3066" w:type="dxa"/>
            <w:tcBorders>
              <w:top w:val="nil"/>
              <w:left w:val="single" w:sz="4" w:space="0" w:color="auto"/>
              <w:bottom w:val="nil"/>
              <w:right w:val="single" w:sz="4" w:space="0" w:color="auto"/>
            </w:tcBorders>
            <w:vAlign w:val="center"/>
          </w:tcPr>
          <w:p w14:paraId="5E1EF4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484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CEE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B2926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4C20D24" w14:textId="77777777" w:rsidR="00E060BF" w:rsidRPr="00480423" w:rsidRDefault="00E060BF" w:rsidP="00AF6673">
            <w:pPr>
              <w:pStyle w:val="TAC"/>
              <w:rPr>
                <w:rFonts w:eastAsiaTheme="minorEastAsia"/>
                <w:lang w:val="en-US" w:eastAsia="zh-CN"/>
              </w:rPr>
            </w:pPr>
          </w:p>
        </w:tc>
      </w:tr>
      <w:tr w:rsidR="00E060BF" w:rsidRPr="00480423" w14:paraId="4BA2FB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EE190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43D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F4C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03C4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A6449B" w14:textId="77777777" w:rsidR="00E060BF" w:rsidRPr="00480423" w:rsidRDefault="00E060BF" w:rsidP="00AF6673">
            <w:pPr>
              <w:pStyle w:val="TAC"/>
              <w:rPr>
                <w:rFonts w:eastAsiaTheme="minorEastAsia"/>
                <w:lang w:val="en-US" w:eastAsia="zh-CN"/>
              </w:rPr>
            </w:pPr>
          </w:p>
        </w:tc>
      </w:tr>
      <w:tr w:rsidR="00E060BF" w:rsidRPr="00480423" w14:paraId="6AC65EF5" w14:textId="77777777" w:rsidTr="005A0D4C">
        <w:trPr>
          <w:trHeight w:val="29"/>
        </w:trPr>
        <w:tc>
          <w:tcPr>
            <w:tcW w:w="3066" w:type="dxa"/>
            <w:tcBorders>
              <w:top w:val="nil"/>
              <w:left w:val="single" w:sz="4" w:space="0" w:color="auto"/>
              <w:bottom w:val="nil"/>
              <w:right w:val="single" w:sz="4" w:space="0" w:color="auto"/>
            </w:tcBorders>
            <w:vAlign w:val="center"/>
          </w:tcPr>
          <w:p w14:paraId="469353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1CE78DCC"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7A3788EC"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3F8CC05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15BAC3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8ED20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C051A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E5BEE0E" w14:textId="77777777" w:rsidTr="005A0D4C">
        <w:trPr>
          <w:trHeight w:val="29"/>
        </w:trPr>
        <w:tc>
          <w:tcPr>
            <w:tcW w:w="3066" w:type="dxa"/>
            <w:tcBorders>
              <w:top w:val="nil"/>
              <w:left w:val="single" w:sz="4" w:space="0" w:color="auto"/>
              <w:bottom w:val="nil"/>
              <w:right w:val="single" w:sz="4" w:space="0" w:color="auto"/>
            </w:tcBorders>
            <w:vAlign w:val="center"/>
          </w:tcPr>
          <w:p w14:paraId="5735DA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0111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CB0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14D7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298E37D" w14:textId="77777777" w:rsidR="00E060BF" w:rsidRPr="00480423" w:rsidRDefault="00E060BF" w:rsidP="00AF6673">
            <w:pPr>
              <w:pStyle w:val="TAC"/>
              <w:rPr>
                <w:rFonts w:eastAsiaTheme="minorEastAsia"/>
                <w:lang w:val="en-US" w:eastAsia="zh-CN"/>
              </w:rPr>
            </w:pPr>
          </w:p>
        </w:tc>
      </w:tr>
      <w:tr w:rsidR="00E060BF" w:rsidRPr="00480423" w14:paraId="06A026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C859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0CB9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937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3505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C19D8D4" w14:textId="77777777" w:rsidR="00E060BF" w:rsidRPr="00480423" w:rsidRDefault="00E060BF" w:rsidP="00AF6673">
            <w:pPr>
              <w:pStyle w:val="TAC"/>
              <w:rPr>
                <w:rFonts w:eastAsiaTheme="minorEastAsia"/>
                <w:lang w:val="en-US" w:eastAsia="zh-CN"/>
              </w:rPr>
            </w:pPr>
          </w:p>
        </w:tc>
      </w:tr>
      <w:tr w:rsidR="00E060BF" w:rsidRPr="00480423" w14:paraId="5EDF6F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E406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6EEA6F63"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32C01922"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0E91040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6C54F9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303FF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7E7F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B39358" w14:textId="77777777" w:rsidTr="005A0D4C">
        <w:trPr>
          <w:trHeight w:val="29"/>
        </w:trPr>
        <w:tc>
          <w:tcPr>
            <w:tcW w:w="3066" w:type="dxa"/>
            <w:tcBorders>
              <w:top w:val="nil"/>
              <w:left w:val="single" w:sz="4" w:space="0" w:color="auto"/>
              <w:bottom w:val="nil"/>
              <w:right w:val="single" w:sz="4" w:space="0" w:color="auto"/>
            </w:tcBorders>
            <w:vAlign w:val="center"/>
          </w:tcPr>
          <w:p w14:paraId="3CB509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E55C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C5C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8331A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D1423F1" w14:textId="77777777" w:rsidR="00E060BF" w:rsidRPr="00480423" w:rsidRDefault="00E060BF" w:rsidP="00AF6673">
            <w:pPr>
              <w:pStyle w:val="TAC"/>
              <w:rPr>
                <w:rFonts w:eastAsiaTheme="minorEastAsia"/>
                <w:lang w:val="en-US" w:eastAsia="zh-CN"/>
              </w:rPr>
            </w:pPr>
          </w:p>
        </w:tc>
      </w:tr>
      <w:tr w:rsidR="00E060BF" w:rsidRPr="00480423" w14:paraId="6033D0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2852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F8FA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CAA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E036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5389955C" w14:textId="77777777" w:rsidR="00E060BF" w:rsidRPr="00480423" w:rsidRDefault="00E060BF" w:rsidP="00AF6673">
            <w:pPr>
              <w:pStyle w:val="TAC"/>
              <w:rPr>
                <w:rFonts w:eastAsiaTheme="minorEastAsia"/>
                <w:lang w:val="en-US" w:eastAsia="zh-CN"/>
              </w:rPr>
            </w:pPr>
          </w:p>
        </w:tc>
      </w:tr>
      <w:tr w:rsidR="00E060BF" w:rsidRPr="00480423" w14:paraId="68DCEF5B" w14:textId="77777777" w:rsidTr="005A0D4C">
        <w:trPr>
          <w:trHeight w:val="29"/>
        </w:trPr>
        <w:tc>
          <w:tcPr>
            <w:tcW w:w="3066" w:type="dxa"/>
            <w:tcBorders>
              <w:top w:val="nil"/>
              <w:left w:val="single" w:sz="4" w:space="0" w:color="auto"/>
              <w:bottom w:val="nil"/>
              <w:right w:val="single" w:sz="4" w:space="0" w:color="auto"/>
            </w:tcBorders>
            <w:vAlign w:val="center"/>
          </w:tcPr>
          <w:p w14:paraId="3ED47A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CA_n14A-n30A-n77A</w:t>
            </w:r>
          </w:p>
        </w:tc>
        <w:tc>
          <w:tcPr>
            <w:tcW w:w="2712" w:type="dxa"/>
            <w:tcBorders>
              <w:top w:val="nil"/>
              <w:left w:val="single" w:sz="4" w:space="0" w:color="auto"/>
              <w:bottom w:val="nil"/>
              <w:right w:val="single" w:sz="4" w:space="0" w:color="auto"/>
            </w:tcBorders>
            <w:vAlign w:val="center"/>
          </w:tcPr>
          <w:p w14:paraId="7877F28C" w14:textId="4A779622"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ins w:id="14" w:author="Per Lindell" w:date="2024-02-04T10:00:00Z">
              <w:r w:rsidR="00EF4669">
                <w:rPr>
                  <w:rFonts w:eastAsiaTheme="minorEastAsia" w:cs="Arial"/>
                  <w:vertAlign w:val="superscript"/>
                  <w:lang w:val="en-US"/>
                </w:rPr>
                <w:t>, 9</w:t>
              </w:r>
            </w:ins>
          </w:p>
          <w:p w14:paraId="2CA0CA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w:t>
            </w:r>
          </w:p>
          <w:p w14:paraId="2F7876E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B76B7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71BC1E"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A4ABB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FFFF16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4FF0C82D" w14:textId="77777777" w:rsidTr="005A0D4C">
        <w:trPr>
          <w:trHeight w:val="29"/>
        </w:trPr>
        <w:tc>
          <w:tcPr>
            <w:tcW w:w="3066" w:type="dxa"/>
            <w:tcBorders>
              <w:top w:val="nil"/>
              <w:left w:val="single" w:sz="4" w:space="0" w:color="auto"/>
              <w:bottom w:val="nil"/>
              <w:right w:val="single" w:sz="4" w:space="0" w:color="auto"/>
            </w:tcBorders>
            <w:vAlign w:val="center"/>
          </w:tcPr>
          <w:p w14:paraId="7ED768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A12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3EED0"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8D9D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FD455EA" w14:textId="77777777" w:rsidR="00E060BF" w:rsidRPr="00480423" w:rsidRDefault="00E060BF" w:rsidP="00AF6673">
            <w:pPr>
              <w:pStyle w:val="TAC"/>
              <w:rPr>
                <w:rFonts w:eastAsiaTheme="minorEastAsia"/>
                <w:szCs w:val="18"/>
                <w:lang w:val="en-US" w:eastAsia="zh-CN"/>
              </w:rPr>
            </w:pPr>
          </w:p>
        </w:tc>
      </w:tr>
      <w:tr w:rsidR="00E060BF" w:rsidRPr="00480423" w14:paraId="64BB78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3C3B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08A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264E8"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C5D0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E73A7B" w14:textId="77777777" w:rsidR="00E060BF" w:rsidRPr="00480423" w:rsidRDefault="00E060BF" w:rsidP="00AF6673">
            <w:pPr>
              <w:pStyle w:val="TAC"/>
              <w:rPr>
                <w:rFonts w:eastAsiaTheme="minorEastAsia"/>
                <w:szCs w:val="18"/>
                <w:lang w:val="en-US" w:eastAsia="zh-CN"/>
              </w:rPr>
            </w:pPr>
          </w:p>
        </w:tc>
      </w:tr>
      <w:tr w:rsidR="00E060BF" w:rsidRPr="00480423" w14:paraId="19CD4E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18C3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5C2313CD" w14:textId="77777777" w:rsidR="00E060BF" w:rsidRPr="00480423" w:rsidRDefault="00E060BF" w:rsidP="00AF667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48BB92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w:t>
            </w:r>
          </w:p>
          <w:p w14:paraId="5EE9D88A" w14:textId="77777777" w:rsidR="00E060BF" w:rsidRPr="00480423" w:rsidRDefault="00E060BF" w:rsidP="00AF6673">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2504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31DBD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0A864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E4B92AD" w14:textId="77777777" w:rsidTr="005A0D4C">
        <w:trPr>
          <w:trHeight w:val="29"/>
        </w:trPr>
        <w:tc>
          <w:tcPr>
            <w:tcW w:w="3066" w:type="dxa"/>
            <w:tcBorders>
              <w:top w:val="nil"/>
              <w:left w:val="single" w:sz="4" w:space="0" w:color="auto"/>
              <w:bottom w:val="nil"/>
              <w:right w:val="single" w:sz="4" w:space="0" w:color="auto"/>
            </w:tcBorders>
            <w:vAlign w:val="center"/>
          </w:tcPr>
          <w:p w14:paraId="745594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46D4A" w14:textId="77777777" w:rsidR="00E060BF" w:rsidRPr="00480423" w:rsidRDefault="00E060BF" w:rsidP="00AF6673">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160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EA97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EB9F07B" w14:textId="77777777" w:rsidR="00E060BF" w:rsidRPr="00480423" w:rsidRDefault="00E060BF" w:rsidP="00AF6673">
            <w:pPr>
              <w:pStyle w:val="TAC"/>
              <w:rPr>
                <w:rFonts w:eastAsiaTheme="minorEastAsia"/>
                <w:szCs w:val="18"/>
                <w:lang w:val="en-US" w:eastAsia="zh-CN"/>
              </w:rPr>
            </w:pPr>
          </w:p>
        </w:tc>
      </w:tr>
      <w:tr w:rsidR="00E060BF" w:rsidRPr="00480423" w14:paraId="2406AE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46B1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977ED" w14:textId="77777777" w:rsidR="00E060BF" w:rsidRPr="00480423" w:rsidRDefault="00E060BF" w:rsidP="00AF6673">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A9C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7539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3A2768" w14:textId="77777777" w:rsidR="00E060BF" w:rsidRPr="00480423" w:rsidRDefault="00E060BF" w:rsidP="00AF6673">
            <w:pPr>
              <w:pStyle w:val="TAC"/>
              <w:rPr>
                <w:rFonts w:eastAsiaTheme="minorEastAsia"/>
                <w:szCs w:val="18"/>
                <w:lang w:val="en-US" w:eastAsia="zh-CN"/>
              </w:rPr>
            </w:pPr>
          </w:p>
        </w:tc>
      </w:tr>
      <w:tr w:rsidR="00E060BF" w:rsidRPr="00480423" w14:paraId="0E045EF5" w14:textId="77777777" w:rsidTr="005A0D4C">
        <w:trPr>
          <w:trHeight w:val="29"/>
        </w:trPr>
        <w:tc>
          <w:tcPr>
            <w:tcW w:w="3066" w:type="dxa"/>
            <w:tcBorders>
              <w:top w:val="nil"/>
              <w:left w:val="single" w:sz="4" w:space="0" w:color="auto"/>
              <w:bottom w:val="nil"/>
              <w:right w:val="single" w:sz="4" w:space="0" w:color="auto"/>
            </w:tcBorders>
            <w:vAlign w:val="center"/>
          </w:tcPr>
          <w:p w14:paraId="2F6A64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1FA7D64B" w14:textId="20B0F964"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ins w:id="15" w:author="Per Lindell" w:date="2024-02-04T10:00:00Z">
              <w:r w:rsidR="007B7F5F">
                <w:rPr>
                  <w:rFonts w:eastAsiaTheme="minorEastAsia"/>
                  <w:vertAlign w:val="superscript"/>
                  <w:lang w:val="en-US"/>
                </w:rPr>
                <w:t>, 9</w:t>
              </w:r>
            </w:ins>
          </w:p>
          <w:p w14:paraId="04D4CC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w:t>
            </w:r>
          </w:p>
          <w:p w14:paraId="72A68E2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AA976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2AFC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6300B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C2F4F5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0A8BF6B6" w14:textId="77777777" w:rsidTr="005A0D4C">
        <w:trPr>
          <w:trHeight w:val="29"/>
        </w:trPr>
        <w:tc>
          <w:tcPr>
            <w:tcW w:w="3066" w:type="dxa"/>
            <w:tcBorders>
              <w:top w:val="nil"/>
              <w:left w:val="single" w:sz="4" w:space="0" w:color="auto"/>
              <w:bottom w:val="nil"/>
              <w:right w:val="single" w:sz="4" w:space="0" w:color="auto"/>
            </w:tcBorders>
            <w:vAlign w:val="center"/>
          </w:tcPr>
          <w:p w14:paraId="58BB8B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0B9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49A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5547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99562D" w14:textId="77777777" w:rsidR="00E060BF" w:rsidRPr="00480423" w:rsidRDefault="00E060BF" w:rsidP="00AF6673">
            <w:pPr>
              <w:pStyle w:val="TAC"/>
              <w:rPr>
                <w:rFonts w:eastAsiaTheme="minorEastAsia"/>
                <w:szCs w:val="18"/>
                <w:lang w:val="en-US" w:eastAsia="zh-CN"/>
              </w:rPr>
            </w:pPr>
          </w:p>
        </w:tc>
      </w:tr>
      <w:tr w:rsidR="00E060BF" w:rsidRPr="00480423" w14:paraId="5441F2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845F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6325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EDE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DCC8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FC331E" w14:textId="77777777" w:rsidR="00E060BF" w:rsidRPr="00480423" w:rsidRDefault="00E060BF" w:rsidP="00AF6673">
            <w:pPr>
              <w:pStyle w:val="TAC"/>
              <w:rPr>
                <w:rFonts w:eastAsiaTheme="minorEastAsia"/>
                <w:szCs w:val="18"/>
                <w:lang w:val="en-US" w:eastAsia="zh-CN"/>
              </w:rPr>
            </w:pPr>
          </w:p>
        </w:tc>
      </w:tr>
      <w:tr w:rsidR="00E060BF" w:rsidRPr="00480423" w14:paraId="2A2195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F727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24AEEC44" w14:textId="2BCB096B"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ins w:id="16" w:author="Per Lindell" w:date="2024-02-04T10:00:00Z">
              <w:r w:rsidR="00E21A89">
                <w:rPr>
                  <w:rFonts w:eastAsiaTheme="minorEastAsia"/>
                  <w:vertAlign w:val="superscript"/>
                </w:rPr>
                <w:t>, 9</w:t>
              </w:r>
            </w:ins>
          </w:p>
          <w:p w14:paraId="65AAA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70DA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A80AC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8E62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3899322A" w14:textId="77777777" w:rsidTr="005A0D4C">
        <w:trPr>
          <w:trHeight w:val="29"/>
        </w:trPr>
        <w:tc>
          <w:tcPr>
            <w:tcW w:w="3066" w:type="dxa"/>
            <w:tcBorders>
              <w:top w:val="nil"/>
              <w:left w:val="single" w:sz="4" w:space="0" w:color="auto"/>
              <w:bottom w:val="nil"/>
              <w:right w:val="single" w:sz="4" w:space="0" w:color="auto"/>
            </w:tcBorders>
            <w:vAlign w:val="center"/>
          </w:tcPr>
          <w:p w14:paraId="6561A5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2C7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96D2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2C65B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2476922" w14:textId="77777777" w:rsidR="00E060BF" w:rsidRPr="00480423" w:rsidRDefault="00E060BF" w:rsidP="00AF6673">
            <w:pPr>
              <w:pStyle w:val="TAC"/>
              <w:rPr>
                <w:rFonts w:eastAsiaTheme="minorEastAsia"/>
                <w:lang w:val="en-US" w:eastAsia="zh-CN"/>
              </w:rPr>
            </w:pPr>
          </w:p>
        </w:tc>
      </w:tr>
      <w:tr w:rsidR="00E060BF" w:rsidRPr="00480423" w14:paraId="0BA796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2655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BDB7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32A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C021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DB570E" w14:textId="77777777" w:rsidR="00E060BF" w:rsidRPr="00480423" w:rsidRDefault="00E060BF" w:rsidP="00AF6673">
            <w:pPr>
              <w:pStyle w:val="TAC"/>
              <w:rPr>
                <w:rFonts w:eastAsiaTheme="minorEastAsia"/>
                <w:lang w:val="en-US" w:eastAsia="zh-CN"/>
              </w:rPr>
            </w:pPr>
          </w:p>
        </w:tc>
      </w:tr>
      <w:tr w:rsidR="00E060BF" w:rsidRPr="00480423" w14:paraId="270882E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471F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3E9F8662"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8F330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9A47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DBA73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4F3C63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CB9128B" w14:textId="77777777" w:rsidTr="005A0D4C">
        <w:trPr>
          <w:trHeight w:val="29"/>
        </w:trPr>
        <w:tc>
          <w:tcPr>
            <w:tcW w:w="3066" w:type="dxa"/>
            <w:tcBorders>
              <w:top w:val="nil"/>
              <w:left w:val="single" w:sz="4" w:space="0" w:color="auto"/>
              <w:bottom w:val="nil"/>
              <w:right w:val="single" w:sz="4" w:space="0" w:color="auto"/>
            </w:tcBorders>
            <w:vAlign w:val="center"/>
          </w:tcPr>
          <w:p w14:paraId="0C91A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B84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E4B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14A7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7DC346" w14:textId="77777777" w:rsidR="00E060BF" w:rsidRPr="00480423" w:rsidRDefault="00E060BF" w:rsidP="00AF6673">
            <w:pPr>
              <w:pStyle w:val="TAC"/>
              <w:rPr>
                <w:rFonts w:eastAsiaTheme="minorEastAsia"/>
                <w:lang w:val="en-US" w:eastAsia="zh-CN"/>
              </w:rPr>
            </w:pPr>
          </w:p>
        </w:tc>
      </w:tr>
      <w:tr w:rsidR="00E060BF" w:rsidRPr="00480423" w14:paraId="44A834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094E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18C6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420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CC71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262D65" w14:textId="77777777" w:rsidR="00E060BF" w:rsidRPr="00480423" w:rsidRDefault="00E060BF" w:rsidP="00AF6673">
            <w:pPr>
              <w:pStyle w:val="TAC"/>
              <w:rPr>
                <w:rFonts w:eastAsiaTheme="minorEastAsia"/>
                <w:lang w:val="en-US" w:eastAsia="zh-CN"/>
              </w:rPr>
            </w:pPr>
          </w:p>
        </w:tc>
      </w:tr>
      <w:tr w:rsidR="00E060BF" w:rsidRPr="00480423" w14:paraId="6D1189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E12DE4" w14:textId="77777777" w:rsidR="00E060BF" w:rsidRPr="00480423" w:rsidRDefault="00E060BF" w:rsidP="00AF6673">
            <w:pPr>
              <w:pStyle w:val="TAC"/>
              <w:rPr>
                <w:rFonts w:eastAsiaTheme="minorEastAsia"/>
                <w:lang w:val="en-US" w:eastAsia="zh-CN"/>
              </w:rPr>
            </w:pPr>
            <w:r w:rsidRPr="00480423">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70AA3787"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211C9F" w14:textId="77777777" w:rsidR="00E060BF" w:rsidRPr="00480423" w:rsidRDefault="00E060BF" w:rsidP="00AF6673">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53CCDE" w14:textId="77777777" w:rsidR="00E060BF" w:rsidRPr="00480423" w:rsidRDefault="00E060BF" w:rsidP="00AF6673">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BE7109A"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A74C75F"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7D656D03" w14:textId="77777777" w:rsidTr="005A0D4C">
        <w:trPr>
          <w:trHeight w:val="29"/>
        </w:trPr>
        <w:tc>
          <w:tcPr>
            <w:tcW w:w="3066" w:type="dxa"/>
            <w:tcBorders>
              <w:top w:val="nil"/>
              <w:left w:val="single" w:sz="4" w:space="0" w:color="auto"/>
              <w:bottom w:val="nil"/>
              <w:right w:val="single" w:sz="4" w:space="0" w:color="auto"/>
            </w:tcBorders>
            <w:vAlign w:val="center"/>
          </w:tcPr>
          <w:p w14:paraId="54C6E6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2D2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A81AE"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6DC28F"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5BCDB353" w14:textId="77777777" w:rsidR="00E060BF" w:rsidRPr="00480423" w:rsidRDefault="00E060BF" w:rsidP="00AF6673">
            <w:pPr>
              <w:pStyle w:val="TAC"/>
              <w:rPr>
                <w:rFonts w:eastAsiaTheme="minorEastAsia"/>
                <w:lang w:val="en-US" w:eastAsia="zh-CN"/>
              </w:rPr>
            </w:pPr>
          </w:p>
        </w:tc>
      </w:tr>
      <w:tr w:rsidR="00E060BF" w:rsidRPr="00480423" w14:paraId="08CFEA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1401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8D5D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56C65"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5C4411"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AC373D" w14:textId="77777777" w:rsidR="00E060BF" w:rsidRPr="00480423" w:rsidRDefault="00E060BF" w:rsidP="00AF6673">
            <w:pPr>
              <w:pStyle w:val="TAC"/>
              <w:rPr>
                <w:rFonts w:eastAsiaTheme="minorEastAsia"/>
                <w:lang w:val="en-US" w:eastAsia="zh-CN"/>
              </w:rPr>
            </w:pPr>
          </w:p>
        </w:tc>
      </w:tr>
      <w:tr w:rsidR="00E060BF" w:rsidRPr="00480423" w14:paraId="402496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B3F60" w14:textId="77777777" w:rsidR="00E060BF" w:rsidRPr="00480423" w:rsidRDefault="00E060BF" w:rsidP="00AF6673">
            <w:pPr>
              <w:pStyle w:val="TAC"/>
              <w:rPr>
                <w:rFonts w:eastAsiaTheme="minorEastAsia"/>
                <w:lang w:val="en-US" w:eastAsia="zh-CN"/>
              </w:rPr>
            </w:pPr>
            <w:r w:rsidRPr="00480423">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4C6B0CC2"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1D541DF" w14:textId="77777777" w:rsidR="00E060BF" w:rsidRPr="00480423" w:rsidRDefault="00E060BF" w:rsidP="00AF6673">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4CE839" w14:textId="77777777" w:rsidR="00E060BF" w:rsidRPr="00480423" w:rsidRDefault="00E060BF" w:rsidP="00AF6673">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A758EDF"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F6FBBF"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72C487D7" w14:textId="77777777" w:rsidTr="005A0D4C">
        <w:trPr>
          <w:trHeight w:val="29"/>
        </w:trPr>
        <w:tc>
          <w:tcPr>
            <w:tcW w:w="3066" w:type="dxa"/>
            <w:tcBorders>
              <w:top w:val="nil"/>
              <w:left w:val="single" w:sz="4" w:space="0" w:color="auto"/>
              <w:bottom w:val="nil"/>
              <w:right w:val="single" w:sz="4" w:space="0" w:color="auto"/>
            </w:tcBorders>
            <w:vAlign w:val="center"/>
          </w:tcPr>
          <w:p w14:paraId="56A4A9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122E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4A413"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67137E"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C639128" w14:textId="77777777" w:rsidR="00E060BF" w:rsidRPr="00480423" w:rsidRDefault="00E060BF" w:rsidP="00AF6673">
            <w:pPr>
              <w:pStyle w:val="TAC"/>
              <w:rPr>
                <w:rFonts w:eastAsiaTheme="minorEastAsia"/>
                <w:lang w:val="en-US" w:eastAsia="zh-CN"/>
              </w:rPr>
            </w:pPr>
          </w:p>
        </w:tc>
      </w:tr>
      <w:tr w:rsidR="00E060BF" w:rsidRPr="00480423" w14:paraId="73562B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9C3A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8D0D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C4517"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D37731"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908BF5" w14:textId="77777777" w:rsidR="00E060BF" w:rsidRPr="00480423" w:rsidRDefault="00E060BF" w:rsidP="00AF6673">
            <w:pPr>
              <w:pStyle w:val="TAC"/>
              <w:rPr>
                <w:rFonts w:eastAsiaTheme="minorEastAsia"/>
                <w:lang w:val="en-US" w:eastAsia="zh-CN"/>
              </w:rPr>
            </w:pPr>
          </w:p>
        </w:tc>
      </w:tr>
      <w:tr w:rsidR="00E060BF" w:rsidRPr="00480423" w14:paraId="70D286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C6B3E2" w14:textId="77777777" w:rsidR="00E060BF" w:rsidRPr="00480423" w:rsidRDefault="00E060BF" w:rsidP="00AF6673">
            <w:pPr>
              <w:pStyle w:val="TAC"/>
              <w:rPr>
                <w:rFonts w:eastAsiaTheme="minorEastAsia"/>
                <w:szCs w:val="18"/>
              </w:rPr>
            </w:pPr>
            <w:r w:rsidRPr="00480423">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20EFB96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7A83E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w:t>
            </w:r>
          </w:p>
          <w:p w14:paraId="7C7DC9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009C0F4F" w14:textId="77777777" w:rsidR="00E060BF" w:rsidRPr="00480423" w:rsidRDefault="00E060BF" w:rsidP="00AF667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03E74B" w14:textId="77777777" w:rsidR="00E060BF" w:rsidRPr="00480423" w:rsidRDefault="00E060BF" w:rsidP="00AF6673">
            <w:pPr>
              <w:pStyle w:val="TAC"/>
              <w:rPr>
                <w:rFonts w:eastAsiaTheme="minorEastAsia"/>
                <w:szCs w:val="18"/>
              </w:rPr>
            </w:pPr>
            <w:r w:rsidRPr="00480423">
              <w:rPr>
                <w:color w:val="000000"/>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6CD1EC8"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622D1A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2521E5E2" w14:textId="77777777" w:rsidTr="005A0D4C">
        <w:trPr>
          <w:trHeight w:val="29"/>
        </w:trPr>
        <w:tc>
          <w:tcPr>
            <w:tcW w:w="3066" w:type="dxa"/>
            <w:tcBorders>
              <w:top w:val="nil"/>
              <w:left w:val="single" w:sz="4" w:space="0" w:color="auto"/>
              <w:bottom w:val="nil"/>
              <w:right w:val="single" w:sz="4" w:space="0" w:color="auto"/>
            </w:tcBorders>
            <w:vAlign w:val="center"/>
          </w:tcPr>
          <w:p w14:paraId="577C06B9" w14:textId="77777777" w:rsidR="00E060BF" w:rsidRPr="00480423" w:rsidRDefault="00E060BF" w:rsidP="00AF6673">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4C1ABC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B4C34F" w14:textId="77777777" w:rsidR="00E060BF" w:rsidRPr="00480423" w:rsidRDefault="00E060BF" w:rsidP="00AF6673">
            <w:pPr>
              <w:pStyle w:val="TAC"/>
              <w:rPr>
                <w:rFonts w:eastAsiaTheme="minorEastAsia"/>
                <w:szCs w:val="18"/>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B5824C"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135453DC" w14:textId="77777777" w:rsidR="00E060BF" w:rsidRPr="00480423" w:rsidRDefault="00E060BF" w:rsidP="00AF6673">
            <w:pPr>
              <w:pStyle w:val="TAC"/>
              <w:rPr>
                <w:rFonts w:eastAsiaTheme="minorEastAsia"/>
                <w:szCs w:val="18"/>
                <w:lang w:val="en-US" w:eastAsia="zh-CN"/>
              </w:rPr>
            </w:pPr>
          </w:p>
        </w:tc>
      </w:tr>
      <w:tr w:rsidR="00E060BF" w:rsidRPr="00480423" w14:paraId="5F249C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7CC31B" w14:textId="77777777" w:rsidR="00E060BF" w:rsidRPr="00480423" w:rsidRDefault="00E060BF" w:rsidP="00AF6673">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6D5598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97C51" w14:textId="77777777" w:rsidR="00E060BF" w:rsidRPr="00480423" w:rsidRDefault="00E060BF" w:rsidP="00AF6673">
            <w:pPr>
              <w:pStyle w:val="TAC"/>
              <w:rPr>
                <w:rFonts w:eastAsiaTheme="minorEastAsia"/>
                <w:szCs w:val="18"/>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B2D9E9"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5E991D" w14:textId="77777777" w:rsidR="00E060BF" w:rsidRPr="00480423" w:rsidRDefault="00E060BF" w:rsidP="00AF6673">
            <w:pPr>
              <w:pStyle w:val="TAC"/>
              <w:rPr>
                <w:rFonts w:eastAsiaTheme="minorEastAsia"/>
                <w:szCs w:val="18"/>
                <w:lang w:val="en-US" w:eastAsia="zh-CN"/>
              </w:rPr>
            </w:pPr>
          </w:p>
        </w:tc>
      </w:tr>
      <w:tr w:rsidR="00E060BF" w:rsidRPr="00480423" w14:paraId="1C79FEED" w14:textId="77777777" w:rsidTr="005A0D4C">
        <w:trPr>
          <w:trHeight w:val="29"/>
        </w:trPr>
        <w:tc>
          <w:tcPr>
            <w:tcW w:w="3066" w:type="dxa"/>
            <w:tcBorders>
              <w:top w:val="single" w:sz="4" w:space="0" w:color="auto"/>
              <w:left w:val="single" w:sz="4" w:space="0" w:color="auto"/>
              <w:bottom w:val="nil"/>
              <w:right w:val="single" w:sz="4" w:space="0" w:color="auto"/>
            </w:tcBorders>
          </w:tcPr>
          <w:p w14:paraId="1A8F89C8" w14:textId="77777777" w:rsidR="00E060BF" w:rsidRPr="00480423" w:rsidRDefault="00E060BF" w:rsidP="00AF6673">
            <w:pPr>
              <w:pStyle w:val="TAC"/>
              <w:rPr>
                <w:rFonts w:eastAsiaTheme="minorEastAsia"/>
                <w:lang w:val="en-US" w:eastAsia="zh-CN"/>
              </w:rPr>
            </w:pPr>
            <w:r w:rsidRPr="00480423">
              <w:rPr>
                <w:rFonts w:eastAsiaTheme="minorEastAsia"/>
                <w:szCs w:val="18"/>
              </w:rPr>
              <w:lastRenderedPageBreak/>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0FA58A03" w14:textId="77777777" w:rsidR="00E060BF" w:rsidRPr="00480423" w:rsidRDefault="00E060BF" w:rsidP="00AF6673">
            <w:pPr>
              <w:pStyle w:val="TAC"/>
              <w:rPr>
                <w:rFonts w:eastAsiaTheme="minorEastAsia"/>
                <w:lang w:val="en-US"/>
              </w:rPr>
            </w:pPr>
            <w:r w:rsidRPr="00480423">
              <w:rPr>
                <w:rFonts w:eastAsiaTheme="minorEastAsia"/>
                <w:lang w:val="en-US"/>
              </w:rPr>
              <w:t>CA_n18A-n28A</w:t>
            </w:r>
          </w:p>
          <w:p w14:paraId="5CAC4C16" w14:textId="77777777" w:rsidR="00E060BF" w:rsidRPr="00480423" w:rsidRDefault="00E060BF" w:rsidP="00AF6673">
            <w:pPr>
              <w:pStyle w:val="TAC"/>
              <w:rPr>
                <w:rFonts w:eastAsiaTheme="minorEastAsia"/>
                <w:lang w:val="en-US"/>
              </w:rPr>
            </w:pPr>
            <w:r w:rsidRPr="00480423">
              <w:rPr>
                <w:rFonts w:eastAsiaTheme="minorEastAsia"/>
                <w:lang w:val="en-US"/>
              </w:rPr>
              <w:t>CA_n18A-n41A</w:t>
            </w:r>
          </w:p>
          <w:p w14:paraId="58EFCE45"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02C90496"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4C1A7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4556E6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5B1E0CB" w14:textId="77777777" w:rsidTr="005A0D4C">
        <w:trPr>
          <w:trHeight w:val="29"/>
        </w:trPr>
        <w:tc>
          <w:tcPr>
            <w:tcW w:w="3066" w:type="dxa"/>
            <w:tcBorders>
              <w:top w:val="nil"/>
              <w:left w:val="single" w:sz="4" w:space="0" w:color="auto"/>
              <w:bottom w:val="nil"/>
              <w:right w:val="single" w:sz="4" w:space="0" w:color="auto"/>
            </w:tcBorders>
          </w:tcPr>
          <w:p w14:paraId="0F358D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48F06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E66E91"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2C83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2BC87C7" w14:textId="77777777" w:rsidR="00E060BF" w:rsidRPr="00480423" w:rsidRDefault="00E060BF" w:rsidP="00AF6673">
            <w:pPr>
              <w:pStyle w:val="TAC"/>
              <w:rPr>
                <w:rFonts w:eastAsiaTheme="minorEastAsia"/>
                <w:lang w:val="en-US" w:eastAsia="zh-CN"/>
              </w:rPr>
            </w:pPr>
          </w:p>
        </w:tc>
      </w:tr>
      <w:tr w:rsidR="00E060BF" w:rsidRPr="00480423" w14:paraId="351B235A" w14:textId="77777777" w:rsidTr="005A0D4C">
        <w:trPr>
          <w:trHeight w:val="29"/>
        </w:trPr>
        <w:tc>
          <w:tcPr>
            <w:tcW w:w="3066" w:type="dxa"/>
            <w:tcBorders>
              <w:top w:val="nil"/>
              <w:left w:val="single" w:sz="4" w:space="0" w:color="auto"/>
              <w:bottom w:val="single" w:sz="4" w:space="0" w:color="auto"/>
              <w:right w:val="single" w:sz="4" w:space="0" w:color="auto"/>
            </w:tcBorders>
          </w:tcPr>
          <w:p w14:paraId="54099D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FE04B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AC2F9E5"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F99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5359ED5" w14:textId="77777777" w:rsidR="00E060BF" w:rsidRPr="00480423" w:rsidRDefault="00E060BF" w:rsidP="00AF6673">
            <w:pPr>
              <w:pStyle w:val="TAC"/>
              <w:rPr>
                <w:rFonts w:eastAsiaTheme="minorEastAsia"/>
                <w:lang w:val="en-US" w:eastAsia="zh-CN"/>
              </w:rPr>
            </w:pPr>
          </w:p>
        </w:tc>
      </w:tr>
      <w:tr w:rsidR="00E060BF" w:rsidRPr="00480423" w14:paraId="56DAD00B" w14:textId="77777777" w:rsidTr="005A0D4C">
        <w:trPr>
          <w:trHeight w:val="29"/>
        </w:trPr>
        <w:tc>
          <w:tcPr>
            <w:tcW w:w="3066" w:type="dxa"/>
            <w:tcBorders>
              <w:top w:val="single" w:sz="4" w:space="0" w:color="auto"/>
              <w:left w:val="single" w:sz="4" w:space="0" w:color="auto"/>
              <w:bottom w:val="nil"/>
              <w:right w:val="single" w:sz="4" w:space="0" w:color="auto"/>
            </w:tcBorders>
          </w:tcPr>
          <w:p w14:paraId="6D280298" w14:textId="77777777" w:rsidR="00E060BF" w:rsidRPr="00480423" w:rsidRDefault="00E060BF" w:rsidP="00AF667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2F86553" w14:textId="77777777" w:rsidR="00E060BF" w:rsidRDefault="00E060BF" w:rsidP="00AF6673">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7E53EE66" w14:textId="77777777" w:rsidR="00E060BF" w:rsidRPr="00194FBD" w:rsidRDefault="00E060BF" w:rsidP="00AF6673">
            <w:pPr>
              <w:pStyle w:val="TAC"/>
              <w:rPr>
                <w:rFonts w:eastAsiaTheme="minorEastAsia"/>
                <w:lang w:val="en-US"/>
              </w:rPr>
            </w:pPr>
            <w:r w:rsidRPr="00194FBD">
              <w:rPr>
                <w:rFonts w:eastAsiaTheme="minorEastAsia"/>
                <w:lang w:val="en-US"/>
              </w:rPr>
              <w:t>CA_n18A-n28A</w:t>
            </w:r>
          </w:p>
          <w:p w14:paraId="74EDC9AB" w14:textId="77777777" w:rsidR="00E060BF" w:rsidRPr="00194FBD" w:rsidRDefault="00E060BF" w:rsidP="00AF6673">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615EA6D2" w14:textId="77777777" w:rsidR="00E060BF" w:rsidRPr="00480423" w:rsidRDefault="00E060BF" w:rsidP="00AF6673">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732B051"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EA2C7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5D4FC2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8FC1BC6" w14:textId="77777777" w:rsidTr="005A0D4C">
        <w:trPr>
          <w:trHeight w:val="29"/>
        </w:trPr>
        <w:tc>
          <w:tcPr>
            <w:tcW w:w="3066" w:type="dxa"/>
            <w:tcBorders>
              <w:top w:val="nil"/>
              <w:left w:val="single" w:sz="4" w:space="0" w:color="auto"/>
              <w:bottom w:val="nil"/>
              <w:right w:val="single" w:sz="4" w:space="0" w:color="auto"/>
            </w:tcBorders>
          </w:tcPr>
          <w:p w14:paraId="236C08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288E35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869CD4"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B66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D84C83" w14:textId="77777777" w:rsidR="00E060BF" w:rsidRPr="00480423" w:rsidRDefault="00E060BF" w:rsidP="00AF6673">
            <w:pPr>
              <w:pStyle w:val="TAC"/>
              <w:rPr>
                <w:rFonts w:eastAsiaTheme="minorEastAsia"/>
                <w:lang w:val="en-US" w:eastAsia="zh-CN"/>
              </w:rPr>
            </w:pPr>
          </w:p>
        </w:tc>
      </w:tr>
      <w:tr w:rsidR="00E060BF" w:rsidRPr="00480423" w14:paraId="42E10EBA" w14:textId="77777777" w:rsidTr="005A0D4C">
        <w:trPr>
          <w:trHeight w:val="29"/>
        </w:trPr>
        <w:tc>
          <w:tcPr>
            <w:tcW w:w="3066" w:type="dxa"/>
            <w:tcBorders>
              <w:top w:val="nil"/>
              <w:left w:val="single" w:sz="4" w:space="0" w:color="auto"/>
              <w:bottom w:val="single" w:sz="4" w:space="0" w:color="auto"/>
              <w:right w:val="single" w:sz="4" w:space="0" w:color="auto"/>
            </w:tcBorders>
          </w:tcPr>
          <w:p w14:paraId="5AC261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E1525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5BCC82"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C17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E75628" w14:textId="77777777" w:rsidR="00E060BF" w:rsidRPr="00480423" w:rsidRDefault="00E060BF" w:rsidP="00AF6673">
            <w:pPr>
              <w:pStyle w:val="TAC"/>
              <w:rPr>
                <w:rFonts w:eastAsiaTheme="minorEastAsia"/>
                <w:lang w:val="en-US" w:eastAsia="zh-CN"/>
              </w:rPr>
            </w:pPr>
          </w:p>
        </w:tc>
      </w:tr>
      <w:tr w:rsidR="00E060BF" w:rsidRPr="00480423" w14:paraId="7B7D6ECA" w14:textId="77777777" w:rsidTr="005A0D4C">
        <w:trPr>
          <w:trHeight w:val="29"/>
        </w:trPr>
        <w:tc>
          <w:tcPr>
            <w:tcW w:w="3066" w:type="dxa"/>
            <w:tcBorders>
              <w:top w:val="single" w:sz="4" w:space="0" w:color="auto"/>
              <w:left w:val="single" w:sz="4" w:space="0" w:color="auto"/>
              <w:bottom w:val="nil"/>
              <w:right w:val="single" w:sz="4" w:space="0" w:color="auto"/>
            </w:tcBorders>
          </w:tcPr>
          <w:p w14:paraId="4EFED9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21E60F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w:t>
            </w:r>
          </w:p>
          <w:p w14:paraId="11F1EE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p w14:paraId="0961FB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0EFEC680"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F11D7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A8F6E0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960DBA0" w14:textId="77777777" w:rsidTr="005A0D4C">
        <w:trPr>
          <w:trHeight w:val="29"/>
        </w:trPr>
        <w:tc>
          <w:tcPr>
            <w:tcW w:w="3066" w:type="dxa"/>
            <w:tcBorders>
              <w:top w:val="nil"/>
              <w:left w:val="single" w:sz="4" w:space="0" w:color="auto"/>
              <w:bottom w:val="nil"/>
              <w:right w:val="single" w:sz="4" w:space="0" w:color="auto"/>
            </w:tcBorders>
          </w:tcPr>
          <w:p w14:paraId="161030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6242E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0C45B9" w14:textId="77777777" w:rsidR="00E060BF" w:rsidRPr="00480423" w:rsidRDefault="00E060BF" w:rsidP="00AF6673">
            <w:pPr>
              <w:pStyle w:val="TAC"/>
              <w:rPr>
                <w:rFonts w:eastAsiaTheme="minorEastAsia"/>
                <w:szCs w:val="18"/>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DB87B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AF2A2EB" w14:textId="77777777" w:rsidR="00E060BF" w:rsidRPr="00480423" w:rsidRDefault="00E060BF" w:rsidP="00AF6673">
            <w:pPr>
              <w:pStyle w:val="TAC"/>
              <w:rPr>
                <w:rFonts w:eastAsiaTheme="minorEastAsia"/>
                <w:lang w:val="en-US" w:eastAsia="zh-CN"/>
              </w:rPr>
            </w:pPr>
          </w:p>
        </w:tc>
      </w:tr>
      <w:tr w:rsidR="00E060BF" w:rsidRPr="00480423" w14:paraId="3F97C064" w14:textId="77777777" w:rsidTr="005A0D4C">
        <w:trPr>
          <w:trHeight w:val="29"/>
        </w:trPr>
        <w:tc>
          <w:tcPr>
            <w:tcW w:w="3066" w:type="dxa"/>
            <w:tcBorders>
              <w:top w:val="nil"/>
              <w:left w:val="single" w:sz="4" w:space="0" w:color="auto"/>
              <w:bottom w:val="single" w:sz="4" w:space="0" w:color="auto"/>
              <w:right w:val="single" w:sz="4" w:space="0" w:color="auto"/>
            </w:tcBorders>
          </w:tcPr>
          <w:p w14:paraId="53D663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2A80F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54D97A"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28130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6F0174" w14:textId="77777777" w:rsidR="00E060BF" w:rsidRPr="00480423" w:rsidRDefault="00E060BF" w:rsidP="00AF6673">
            <w:pPr>
              <w:pStyle w:val="TAC"/>
              <w:rPr>
                <w:rFonts w:eastAsiaTheme="minorEastAsia"/>
                <w:lang w:val="en-US" w:eastAsia="zh-CN"/>
              </w:rPr>
            </w:pPr>
          </w:p>
        </w:tc>
      </w:tr>
      <w:tr w:rsidR="00E060BF" w:rsidRPr="00480423" w14:paraId="021CFFF4" w14:textId="77777777" w:rsidTr="005A0D4C">
        <w:trPr>
          <w:trHeight w:val="29"/>
        </w:trPr>
        <w:tc>
          <w:tcPr>
            <w:tcW w:w="3066" w:type="dxa"/>
            <w:tcBorders>
              <w:top w:val="single" w:sz="4" w:space="0" w:color="auto"/>
              <w:left w:val="single" w:sz="4" w:space="0" w:color="auto"/>
              <w:bottom w:val="nil"/>
              <w:right w:val="single" w:sz="4" w:space="0" w:color="auto"/>
            </w:tcBorders>
          </w:tcPr>
          <w:p w14:paraId="3BBCA2D5" w14:textId="77777777" w:rsidR="00E060BF" w:rsidRPr="00480423" w:rsidRDefault="00E060BF" w:rsidP="00AF667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4EBF8B70"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25551B29" w14:textId="77777777" w:rsidR="00E060BF" w:rsidRDefault="00E060BF" w:rsidP="00AF6673">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4CFFB4B5" w14:textId="77777777" w:rsidR="00E060BF" w:rsidRPr="0020104C" w:rsidRDefault="00E060BF" w:rsidP="00AF6673">
            <w:pPr>
              <w:pStyle w:val="TAC"/>
              <w:rPr>
                <w:rFonts w:eastAsiaTheme="minorEastAsia"/>
                <w:lang w:val="en-US"/>
              </w:rPr>
            </w:pPr>
            <w:r w:rsidRPr="0020104C">
              <w:rPr>
                <w:rFonts w:eastAsiaTheme="minorEastAsia"/>
                <w:lang w:val="en-US"/>
              </w:rPr>
              <w:t>CA_n18A-n41A</w:t>
            </w:r>
          </w:p>
          <w:p w14:paraId="08C4622B" w14:textId="77777777" w:rsidR="00E060BF" w:rsidRPr="0020104C" w:rsidRDefault="00E060BF" w:rsidP="00AF6673">
            <w:pPr>
              <w:pStyle w:val="TAC"/>
              <w:rPr>
                <w:rFonts w:eastAsiaTheme="minorEastAsia"/>
                <w:lang w:val="en-US"/>
              </w:rPr>
            </w:pPr>
            <w:r w:rsidRPr="0020104C">
              <w:rPr>
                <w:rFonts w:eastAsiaTheme="minorEastAsia"/>
                <w:lang w:val="en-US"/>
              </w:rPr>
              <w:t>CA_n18A-n77A</w:t>
            </w:r>
          </w:p>
          <w:p w14:paraId="70F6BA00" w14:textId="77777777" w:rsidR="00E060BF" w:rsidRPr="00480423" w:rsidRDefault="00E060BF" w:rsidP="00AF6673">
            <w:pPr>
              <w:pStyle w:val="TAC"/>
              <w:rPr>
                <w:rFonts w:eastAsiaTheme="minorEastAsia"/>
                <w:lang w:val="en-US" w:eastAsia="zh-CN"/>
              </w:rPr>
            </w:pPr>
            <w:r w:rsidRPr="0020104C">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tcPr>
          <w:p w14:paraId="444A7C8C"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898EC1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1DA5F10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0DDFC91" w14:textId="77777777" w:rsidTr="005A0D4C">
        <w:trPr>
          <w:trHeight w:val="29"/>
        </w:trPr>
        <w:tc>
          <w:tcPr>
            <w:tcW w:w="3066" w:type="dxa"/>
            <w:tcBorders>
              <w:top w:val="nil"/>
              <w:left w:val="single" w:sz="4" w:space="0" w:color="auto"/>
              <w:bottom w:val="nil"/>
              <w:right w:val="single" w:sz="4" w:space="0" w:color="auto"/>
            </w:tcBorders>
          </w:tcPr>
          <w:p w14:paraId="2D93D5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7879B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E1DFE7"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57A8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50DE07CC" w14:textId="77777777" w:rsidR="00E060BF" w:rsidRPr="00480423" w:rsidRDefault="00E060BF" w:rsidP="00AF6673">
            <w:pPr>
              <w:pStyle w:val="TAC"/>
              <w:rPr>
                <w:rFonts w:eastAsiaTheme="minorEastAsia"/>
                <w:lang w:val="en-US" w:eastAsia="zh-CN"/>
              </w:rPr>
            </w:pPr>
          </w:p>
        </w:tc>
      </w:tr>
      <w:tr w:rsidR="00E060BF" w:rsidRPr="00480423" w14:paraId="1019B8EF" w14:textId="77777777" w:rsidTr="005A0D4C">
        <w:trPr>
          <w:trHeight w:val="29"/>
        </w:trPr>
        <w:tc>
          <w:tcPr>
            <w:tcW w:w="3066" w:type="dxa"/>
            <w:tcBorders>
              <w:top w:val="nil"/>
              <w:left w:val="single" w:sz="4" w:space="0" w:color="auto"/>
              <w:bottom w:val="single" w:sz="4" w:space="0" w:color="auto"/>
              <w:right w:val="single" w:sz="4" w:space="0" w:color="auto"/>
            </w:tcBorders>
          </w:tcPr>
          <w:p w14:paraId="0F2F30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05ADE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918456C"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2C32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9FF228" w14:textId="77777777" w:rsidR="00E060BF" w:rsidRPr="00480423" w:rsidRDefault="00E060BF" w:rsidP="00AF6673">
            <w:pPr>
              <w:pStyle w:val="TAC"/>
              <w:rPr>
                <w:rFonts w:eastAsiaTheme="minorEastAsia"/>
                <w:lang w:val="en-US" w:eastAsia="zh-CN"/>
              </w:rPr>
            </w:pPr>
          </w:p>
        </w:tc>
      </w:tr>
      <w:tr w:rsidR="00E060BF" w:rsidRPr="00480423" w14:paraId="78410128" w14:textId="77777777" w:rsidTr="005A0D4C">
        <w:trPr>
          <w:trHeight w:val="29"/>
        </w:trPr>
        <w:tc>
          <w:tcPr>
            <w:tcW w:w="3066" w:type="dxa"/>
            <w:tcBorders>
              <w:top w:val="single" w:sz="4" w:space="0" w:color="auto"/>
              <w:left w:val="single" w:sz="4" w:space="0" w:color="auto"/>
              <w:bottom w:val="nil"/>
              <w:right w:val="single" w:sz="4" w:space="0" w:color="auto"/>
            </w:tcBorders>
          </w:tcPr>
          <w:p w14:paraId="45D858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17C72E3E"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w:t>
            </w:r>
          </w:p>
          <w:p w14:paraId="4F45C5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w:t>
            </w:r>
          </w:p>
          <w:p w14:paraId="42C63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p w14:paraId="492FBC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tcPr>
          <w:p w14:paraId="4768A010"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3D153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608C0FA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EB9579B" w14:textId="77777777" w:rsidTr="005A0D4C">
        <w:trPr>
          <w:trHeight w:val="29"/>
        </w:trPr>
        <w:tc>
          <w:tcPr>
            <w:tcW w:w="3066" w:type="dxa"/>
            <w:tcBorders>
              <w:top w:val="nil"/>
              <w:left w:val="single" w:sz="4" w:space="0" w:color="auto"/>
              <w:bottom w:val="nil"/>
              <w:right w:val="single" w:sz="4" w:space="0" w:color="auto"/>
            </w:tcBorders>
          </w:tcPr>
          <w:p w14:paraId="70D662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7B82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3DFE3E" w14:textId="77777777" w:rsidR="00E060BF" w:rsidRPr="00480423" w:rsidRDefault="00E060BF" w:rsidP="00AF6673">
            <w:pPr>
              <w:pStyle w:val="TAC"/>
              <w:rPr>
                <w:rFonts w:eastAsiaTheme="minorEastAsia"/>
                <w:szCs w:val="18"/>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4F81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121A1C38" w14:textId="77777777" w:rsidR="00E060BF" w:rsidRPr="00480423" w:rsidRDefault="00E060BF" w:rsidP="00AF6673">
            <w:pPr>
              <w:pStyle w:val="TAC"/>
              <w:rPr>
                <w:rFonts w:eastAsiaTheme="minorEastAsia"/>
                <w:lang w:val="en-US" w:eastAsia="zh-CN"/>
              </w:rPr>
            </w:pPr>
          </w:p>
        </w:tc>
      </w:tr>
      <w:tr w:rsidR="00E060BF" w:rsidRPr="00480423" w14:paraId="27D1CC3C" w14:textId="77777777" w:rsidTr="005A0D4C">
        <w:trPr>
          <w:trHeight w:val="29"/>
        </w:trPr>
        <w:tc>
          <w:tcPr>
            <w:tcW w:w="3066" w:type="dxa"/>
            <w:tcBorders>
              <w:top w:val="nil"/>
              <w:left w:val="single" w:sz="4" w:space="0" w:color="auto"/>
              <w:bottom w:val="single" w:sz="4" w:space="0" w:color="auto"/>
              <w:right w:val="single" w:sz="4" w:space="0" w:color="auto"/>
            </w:tcBorders>
          </w:tcPr>
          <w:p w14:paraId="77627E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8A809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905450"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FF246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255F9D" w14:textId="77777777" w:rsidR="00E060BF" w:rsidRPr="00480423" w:rsidRDefault="00E060BF" w:rsidP="00AF6673">
            <w:pPr>
              <w:pStyle w:val="TAC"/>
              <w:rPr>
                <w:rFonts w:eastAsiaTheme="minorEastAsia"/>
                <w:lang w:val="en-US" w:eastAsia="zh-CN"/>
              </w:rPr>
            </w:pPr>
          </w:p>
        </w:tc>
      </w:tr>
      <w:tr w:rsidR="00E060BF" w:rsidRPr="00480423" w14:paraId="0A1F504B" w14:textId="77777777" w:rsidTr="005A0D4C">
        <w:trPr>
          <w:trHeight w:val="29"/>
        </w:trPr>
        <w:tc>
          <w:tcPr>
            <w:tcW w:w="3066" w:type="dxa"/>
            <w:tcBorders>
              <w:top w:val="single" w:sz="4" w:space="0" w:color="auto"/>
              <w:left w:val="single" w:sz="4" w:space="0" w:color="auto"/>
              <w:bottom w:val="nil"/>
              <w:right w:val="single" w:sz="4" w:space="0" w:color="auto"/>
            </w:tcBorders>
          </w:tcPr>
          <w:p w14:paraId="3694F2DA"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0B355740" w14:textId="77777777" w:rsidR="00E060BF" w:rsidRPr="00480423" w:rsidRDefault="00E060BF" w:rsidP="00AF6673">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0D6F8"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56239BB8"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19C174"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1D7AE70C" w14:textId="77777777" w:rsidTr="005A0D4C">
        <w:trPr>
          <w:trHeight w:val="29"/>
        </w:trPr>
        <w:tc>
          <w:tcPr>
            <w:tcW w:w="3066" w:type="dxa"/>
            <w:tcBorders>
              <w:top w:val="nil"/>
              <w:left w:val="single" w:sz="4" w:space="0" w:color="auto"/>
              <w:bottom w:val="nil"/>
              <w:right w:val="single" w:sz="4" w:space="0" w:color="auto"/>
            </w:tcBorders>
          </w:tcPr>
          <w:p w14:paraId="6E57F5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F7FBD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AB90F"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4BA39AF"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43C21F" w14:textId="77777777" w:rsidR="00E060BF" w:rsidRPr="00480423" w:rsidRDefault="00E060BF" w:rsidP="00AF6673">
            <w:pPr>
              <w:pStyle w:val="TAC"/>
              <w:rPr>
                <w:rFonts w:eastAsiaTheme="minorEastAsia"/>
                <w:lang w:val="en-US" w:eastAsia="zh-CN"/>
              </w:rPr>
            </w:pPr>
          </w:p>
        </w:tc>
      </w:tr>
      <w:tr w:rsidR="00E060BF" w:rsidRPr="00480423" w14:paraId="3B339690" w14:textId="77777777" w:rsidTr="005A0D4C">
        <w:trPr>
          <w:trHeight w:val="29"/>
        </w:trPr>
        <w:tc>
          <w:tcPr>
            <w:tcW w:w="3066" w:type="dxa"/>
            <w:tcBorders>
              <w:top w:val="nil"/>
              <w:left w:val="single" w:sz="4" w:space="0" w:color="auto"/>
              <w:bottom w:val="single" w:sz="4" w:space="0" w:color="auto"/>
              <w:right w:val="single" w:sz="4" w:space="0" w:color="auto"/>
            </w:tcBorders>
          </w:tcPr>
          <w:p w14:paraId="0EFE6B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166A4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6E83D"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EC86300"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88AADA0" w14:textId="77777777" w:rsidR="00E060BF" w:rsidRPr="00480423" w:rsidRDefault="00E060BF" w:rsidP="00AF6673">
            <w:pPr>
              <w:pStyle w:val="TAC"/>
              <w:rPr>
                <w:rFonts w:eastAsiaTheme="minorEastAsia"/>
                <w:lang w:val="en-US" w:eastAsia="zh-CN"/>
              </w:rPr>
            </w:pPr>
          </w:p>
        </w:tc>
      </w:tr>
      <w:tr w:rsidR="00E060BF" w:rsidRPr="00480423" w14:paraId="5F7E2E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23D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0B2508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C3E7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4A05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AA54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9A48F5" w14:textId="77777777" w:rsidTr="005A0D4C">
        <w:trPr>
          <w:trHeight w:val="29"/>
        </w:trPr>
        <w:tc>
          <w:tcPr>
            <w:tcW w:w="3066" w:type="dxa"/>
            <w:tcBorders>
              <w:top w:val="nil"/>
              <w:left w:val="single" w:sz="4" w:space="0" w:color="auto"/>
              <w:bottom w:val="nil"/>
              <w:right w:val="single" w:sz="4" w:space="0" w:color="auto"/>
            </w:tcBorders>
            <w:vAlign w:val="center"/>
          </w:tcPr>
          <w:p w14:paraId="06BE9E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D98E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19F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2BC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FEEFE2F" w14:textId="77777777" w:rsidR="00E060BF" w:rsidRPr="00480423" w:rsidRDefault="00E060BF" w:rsidP="00AF6673">
            <w:pPr>
              <w:pStyle w:val="TAC"/>
              <w:rPr>
                <w:rFonts w:eastAsiaTheme="minorEastAsia"/>
                <w:lang w:val="en-US" w:eastAsia="zh-CN"/>
              </w:rPr>
            </w:pPr>
          </w:p>
        </w:tc>
      </w:tr>
      <w:tr w:rsidR="00E060BF" w:rsidRPr="00480423" w14:paraId="51760E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DD0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70DE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163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ED42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A20A565" w14:textId="77777777" w:rsidR="00E060BF" w:rsidRPr="00480423" w:rsidRDefault="00E060BF" w:rsidP="00AF6673">
            <w:pPr>
              <w:pStyle w:val="TAC"/>
              <w:rPr>
                <w:rFonts w:eastAsiaTheme="minorEastAsia"/>
                <w:lang w:val="en-US" w:eastAsia="zh-CN"/>
              </w:rPr>
            </w:pPr>
          </w:p>
        </w:tc>
      </w:tr>
      <w:tr w:rsidR="00E060BF" w:rsidRPr="00480423" w14:paraId="41B027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0E7390"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7A7436DF" w14:textId="77777777" w:rsidR="00E060BF" w:rsidRPr="00480423" w:rsidRDefault="00E060BF" w:rsidP="00AF6673">
            <w:pPr>
              <w:pStyle w:val="TAC"/>
              <w:rPr>
                <w:rFonts w:eastAsia="MS Mincho"/>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6A07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9BC970F"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FBD1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B4944AE" w14:textId="77777777" w:rsidTr="005A0D4C">
        <w:trPr>
          <w:trHeight w:val="29"/>
        </w:trPr>
        <w:tc>
          <w:tcPr>
            <w:tcW w:w="3066" w:type="dxa"/>
            <w:tcBorders>
              <w:top w:val="nil"/>
              <w:left w:val="single" w:sz="4" w:space="0" w:color="auto"/>
              <w:bottom w:val="nil"/>
              <w:right w:val="single" w:sz="4" w:space="0" w:color="auto"/>
            </w:tcBorders>
            <w:vAlign w:val="center"/>
          </w:tcPr>
          <w:p w14:paraId="1DF8213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31FE3D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4C8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41CFA8"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7C853F2" w14:textId="77777777" w:rsidR="00E060BF" w:rsidRPr="00480423" w:rsidRDefault="00E060BF" w:rsidP="00AF6673">
            <w:pPr>
              <w:pStyle w:val="TAC"/>
              <w:rPr>
                <w:rFonts w:eastAsiaTheme="minorEastAsia"/>
                <w:lang w:val="en-US" w:eastAsia="zh-CN"/>
              </w:rPr>
            </w:pPr>
          </w:p>
        </w:tc>
      </w:tr>
      <w:tr w:rsidR="00E060BF" w:rsidRPr="00480423" w14:paraId="070D8E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DC91EB"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CD69B8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90B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CE3FE6"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27614EE" w14:textId="77777777" w:rsidR="00E060BF" w:rsidRPr="00480423" w:rsidRDefault="00E060BF" w:rsidP="00AF6673">
            <w:pPr>
              <w:pStyle w:val="TAC"/>
              <w:rPr>
                <w:rFonts w:eastAsiaTheme="minorEastAsia"/>
                <w:lang w:val="en-US" w:eastAsia="zh-CN"/>
              </w:rPr>
            </w:pPr>
          </w:p>
        </w:tc>
      </w:tr>
      <w:tr w:rsidR="00E060BF" w:rsidRPr="00480423" w14:paraId="5B30DB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27871A" w14:textId="77777777" w:rsidR="00E060BF" w:rsidRPr="00480423" w:rsidRDefault="00E060BF" w:rsidP="00AF6673">
            <w:pPr>
              <w:pStyle w:val="TAC"/>
              <w:rPr>
                <w:rFonts w:eastAsia="MS Mincho"/>
                <w:lang w:val="en-US" w:eastAsia="zh-CN"/>
              </w:rPr>
            </w:pPr>
            <w:r w:rsidRPr="008523D2">
              <w:rPr>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3D76AB68" w14:textId="77777777" w:rsidR="00E060BF" w:rsidRPr="00480423" w:rsidRDefault="00E060BF" w:rsidP="00AF6673">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C9A7D81"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DCD6906" w14:textId="77777777" w:rsidR="00E060BF" w:rsidRPr="00480423" w:rsidRDefault="00E060BF" w:rsidP="00AF6673">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6C42D6A1"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B42B689" w14:textId="77777777" w:rsidTr="005A0D4C">
        <w:trPr>
          <w:trHeight w:val="29"/>
        </w:trPr>
        <w:tc>
          <w:tcPr>
            <w:tcW w:w="3066" w:type="dxa"/>
            <w:tcBorders>
              <w:top w:val="nil"/>
              <w:left w:val="single" w:sz="4" w:space="0" w:color="auto"/>
              <w:bottom w:val="nil"/>
              <w:right w:val="single" w:sz="4" w:space="0" w:color="auto"/>
            </w:tcBorders>
            <w:vAlign w:val="center"/>
          </w:tcPr>
          <w:p w14:paraId="7C5AA3F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C50358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197DD" w14:textId="77777777" w:rsidR="00E060BF" w:rsidRPr="00480423" w:rsidRDefault="00E060BF" w:rsidP="00AF6673">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FCBD8BE" w14:textId="77777777" w:rsidR="00E060BF" w:rsidRPr="00480423" w:rsidRDefault="00E060BF" w:rsidP="00AF6673">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2A46DAC0" w14:textId="77777777" w:rsidR="00E060BF" w:rsidRPr="00480423" w:rsidRDefault="00E060BF" w:rsidP="00AF6673">
            <w:pPr>
              <w:pStyle w:val="TAC"/>
              <w:rPr>
                <w:rFonts w:eastAsiaTheme="minorEastAsia"/>
                <w:lang w:val="en-US" w:eastAsia="zh-CN"/>
              </w:rPr>
            </w:pPr>
          </w:p>
        </w:tc>
      </w:tr>
      <w:tr w:rsidR="00E060BF" w:rsidRPr="00480423" w14:paraId="2D750F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61AE3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36544F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41239"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0BE1A8" w14:textId="77777777" w:rsidR="00E060BF" w:rsidRPr="00480423" w:rsidRDefault="00E060BF" w:rsidP="00AF6673">
            <w:pPr>
              <w:pStyle w:val="TAC"/>
              <w:rPr>
                <w:rFonts w:eastAsiaTheme="minorEastAsia" w:cs="Arial"/>
                <w:szCs w:val="18"/>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2DCD8C7" w14:textId="77777777" w:rsidR="00E060BF" w:rsidRPr="00480423" w:rsidRDefault="00E060BF" w:rsidP="00AF6673">
            <w:pPr>
              <w:pStyle w:val="TAC"/>
              <w:rPr>
                <w:rFonts w:eastAsiaTheme="minorEastAsia"/>
                <w:lang w:val="en-US" w:eastAsia="zh-CN"/>
              </w:rPr>
            </w:pPr>
          </w:p>
        </w:tc>
      </w:tr>
      <w:tr w:rsidR="00E060BF" w:rsidRPr="00480423" w14:paraId="6D8C64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E46175" w14:textId="77777777" w:rsidR="00E060BF" w:rsidRPr="00480423" w:rsidRDefault="00E060BF" w:rsidP="00AF6673">
            <w:pPr>
              <w:pStyle w:val="TAC"/>
              <w:rPr>
                <w:rFonts w:eastAsia="MS Mincho"/>
                <w:lang w:val="en-US" w:eastAsia="zh-CN"/>
              </w:rPr>
            </w:pPr>
            <w:r w:rsidRPr="008523D2">
              <w:rPr>
                <w:lang w:eastAsia="zh-CN"/>
              </w:rPr>
              <w:t>CA_n20A-n67A-n78(2A)</w:t>
            </w:r>
          </w:p>
        </w:tc>
        <w:tc>
          <w:tcPr>
            <w:tcW w:w="2712" w:type="dxa"/>
            <w:tcBorders>
              <w:top w:val="single" w:sz="4" w:space="0" w:color="auto"/>
              <w:left w:val="single" w:sz="4" w:space="0" w:color="auto"/>
              <w:bottom w:val="nil"/>
              <w:right w:val="single" w:sz="4" w:space="0" w:color="auto"/>
            </w:tcBorders>
          </w:tcPr>
          <w:p w14:paraId="1A7BAF88" w14:textId="77777777" w:rsidR="00E060BF" w:rsidRPr="008523D2" w:rsidRDefault="00E060BF" w:rsidP="00AF6673">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609A8C9" w14:textId="77777777" w:rsidR="00E060BF" w:rsidRPr="00480423" w:rsidRDefault="00E060BF" w:rsidP="00AF6673">
            <w:pPr>
              <w:pStyle w:val="TAC"/>
              <w:rPr>
                <w:rFonts w:eastAsia="MS Mincho"/>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0B9CD93A"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tcPr>
          <w:p w14:paraId="1B462E02" w14:textId="77777777" w:rsidR="00E060BF" w:rsidRPr="00480423" w:rsidRDefault="00E060BF" w:rsidP="00AF6673">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6E5FD572"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293F2E1" w14:textId="77777777" w:rsidTr="005A0D4C">
        <w:trPr>
          <w:trHeight w:val="29"/>
        </w:trPr>
        <w:tc>
          <w:tcPr>
            <w:tcW w:w="3066" w:type="dxa"/>
            <w:tcBorders>
              <w:top w:val="nil"/>
              <w:left w:val="single" w:sz="4" w:space="0" w:color="auto"/>
              <w:bottom w:val="nil"/>
              <w:right w:val="single" w:sz="4" w:space="0" w:color="auto"/>
            </w:tcBorders>
            <w:vAlign w:val="center"/>
          </w:tcPr>
          <w:p w14:paraId="3DFD7C2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091EF1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F15C9" w14:textId="77777777" w:rsidR="00E060BF" w:rsidRPr="00480423" w:rsidRDefault="00E060BF" w:rsidP="00AF6673">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143893A" w14:textId="77777777" w:rsidR="00E060BF" w:rsidRPr="00480423" w:rsidRDefault="00E060BF" w:rsidP="00AF6673">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56F43B4E" w14:textId="77777777" w:rsidR="00E060BF" w:rsidRPr="00480423" w:rsidRDefault="00E060BF" w:rsidP="00AF6673">
            <w:pPr>
              <w:pStyle w:val="TAC"/>
              <w:rPr>
                <w:rFonts w:eastAsiaTheme="minorEastAsia"/>
                <w:lang w:val="en-US" w:eastAsia="zh-CN"/>
              </w:rPr>
            </w:pPr>
          </w:p>
        </w:tc>
      </w:tr>
      <w:tr w:rsidR="00E060BF" w:rsidRPr="00480423" w14:paraId="118E8F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D98FE2"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71AB8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EB031"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4A0038" w14:textId="77777777" w:rsidR="00E060BF" w:rsidRPr="00480423" w:rsidRDefault="00E060BF" w:rsidP="00AF6673">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29F75BEE" w14:textId="77777777" w:rsidR="00E060BF" w:rsidRPr="00480423" w:rsidRDefault="00E060BF" w:rsidP="00AF6673">
            <w:pPr>
              <w:pStyle w:val="TAC"/>
              <w:rPr>
                <w:rFonts w:eastAsiaTheme="minorEastAsia"/>
                <w:lang w:val="en-US" w:eastAsia="zh-CN"/>
              </w:rPr>
            </w:pPr>
          </w:p>
        </w:tc>
      </w:tr>
      <w:tr w:rsidR="00E060BF" w:rsidRPr="00480423" w14:paraId="5AE4B2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20495F"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lastRenderedPageBreak/>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62AB8B04"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A00F98F"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4272CC60"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9174828"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D37F2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667E5BA"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5E91A8E9" w14:textId="77777777" w:rsidTr="005A0D4C">
        <w:trPr>
          <w:trHeight w:val="29"/>
        </w:trPr>
        <w:tc>
          <w:tcPr>
            <w:tcW w:w="3066" w:type="dxa"/>
            <w:tcBorders>
              <w:top w:val="nil"/>
              <w:left w:val="single" w:sz="4" w:space="0" w:color="auto"/>
              <w:bottom w:val="nil"/>
              <w:right w:val="single" w:sz="4" w:space="0" w:color="auto"/>
            </w:tcBorders>
            <w:vAlign w:val="center"/>
          </w:tcPr>
          <w:p w14:paraId="129B708E"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039B81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87FFB"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32A56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1009646" w14:textId="77777777" w:rsidR="00E060BF" w:rsidRPr="00480423" w:rsidRDefault="00E060BF" w:rsidP="00AF6673">
            <w:pPr>
              <w:pStyle w:val="TAC"/>
              <w:rPr>
                <w:rFonts w:eastAsia="MS Mincho"/>
                <w:szCs w:val="18"/>
                <w:lang w:val="en-US" w:eastAsia="zh-CN"/>
              </w:rPr>
            </w:pPr>
          </w:p>
        </w:tc>
      </w:tr>
      <w:tr w:rsidR="00E060BF" w:rsidRPr="00480423" w14:paraId="0E359C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09D64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6F11C7"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9D5E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6024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10685946" w14:textId="77777777" w:rsidR="00E060BF" w:rsidRPr="00480423" w:rsidRDefault="00E060BF" w:rsidP="00AF6673">
            <w:pPr>
              <w:pStyle w:val="TAC"/>
              <w:rPr>
                <w:rFonts w:eastAsia="MS Mincho"/>
                <w:szCs w:val="18"/>
                <w:lang w:val="en-US" w:eastAsia="zh-CN"/>
              </w:rPr>
            </w:pPr>
          </w:p>
        </w:tc>
      </w:tr>
      <w:tr w:rsidR="00E060BF" w:rsidRPr="00480423" w14:paraId="5B137F6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B1C0AC"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733967AA"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7C4AD526"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5DDFFE53"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2CA92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4D62A9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D0D1CB7"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2BAB9753" w14:textId="77777777" w:rsidTr="005A0D4C">
        <w:trPr>
          <w:trHeight w:val="29"/>
        </w:trPr>
        <w:tc>
          <w:tcPr>
            <w:tcW w:w="3066" w:type="dxa"/>
            <w:tcBorders>
              <w:top w:val="nil"/>
              <w:left w:val="single" w:sz="4" w:space="0" w:color="auto"/>
              <w:bottom w:val="nil"/>
              <w:right w:val="single" w:sz="4" w:space="0" w:color="auto"/>
            </w:tcBorders>
            <w:vAlign w:val="center"/>
          </w:tcPr>
          <w:p w14:paraId="160C8ED5"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AD03C1F"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F5AB0"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66DB4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9F79F6A" w14:textId="77777777" w:rsidR="00E060BF" w:rsidRPr="00480423" w:rsidRDefault="00E060BF" w:rsidP="00AF6673">
            <w:pPr>
              <w:pStyle w:val="TAC"/>
              <w:rPr>
                <w:rFonts w:eastAsia="MS Mincho"/>
                <w:szCs w:val="18"/>
                <w:lang w:val="en-US" w:eastAsia="zh-CN"/>
              </w:rPr>
            </w:pPr>
          </w:p>
        </w:tc>
      </w:tr>
      <w:tr w:rsidR="00E060BF" w:rsidRPr="00480423" w14:paraId="0536DC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D921B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4EE7BA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9EB43"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935B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4725839C" w14:textId="77777777" w:rsidR="00E060BF" w:rsidRPr="00480423" w:rsidRDefault="00E060BF" w:rsidP="00AF6673">
            <w:pPr>
              <w:pStyle w:val="TAC"/>
              <w:rPr>
                <w:rFonts w:eastAsia="MS Mincho"/>
                <w:lang w:val="en-US" w:eastAsia="zh-CN"/>
              </w:rPr>
            </w:pPr>
          </w:p>
        </w:tc>
      </w:tr>
      <w:tr w:rsidR="00E060BF" w:rsidRPr="00480423" w14:paraId="0F2FC2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BCACFE" w14:textId="77777777" w:rsidR="00E060BF" w:rsidRPr="00480423" w:rsidRDefault="00E060BF" w:rsidP="00AF6673">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7545656F"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02515960"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05DE69B5" w14:textId="77777777" w:rsidR="00E060BF" w:rsidRPr="00480423" w:rsidRDefault="00E060BF" w:rsidP="00AF6673">
            <w:pPr>
              <w:pStyle w:val="TAC"/>
              <w:rPr>
                <w:rFonts w:eastAsia="MS Mincho"/>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089F037"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06D145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4DC2F" w14:textId="77777777" w:rsidR="00E060BF" w:rsidRPr="00480423" w:rsidRDefault="00E060BF" w:rsidP="00AF6673">
            <w:pPr>
              <w:pStyle w:val="TAC"/>
              <w:rPr>
                <w:rFonts w:eastAsia="MS Mincho"/>
                <w:lang w:val="en-US" w:eastAsia="zh-CN"/>
              </w:rPr>
            </w:pPr>
            <w:r w:rsidRPr="00480423">
              <w:rPr>
                <w:rFonts w:eastAsiaTheme="minorEastAsia"/>
                <w:lang w:val="en-US" w:eastAsia="zh-CN"/>
              </w:rPr>
              <w:t>0</w:t>
            </w:r>
          </w:p>
        </w:tc>
      </w:tr>
      <w:tr w:rsidR="00E060BF" w:rsidRPr="00480423" w14:paraId="43B96D2A" w14:textId="77777777" w:rsidTr="005A0D4C">
        <w:trPr>
          <w:trHeight w:val="29"/>
        </w:trPr>
        <w:tc>
          <w:tcPr>
            <w:tcW w:w="3066" w:type="dxa"/>
            <w:tcBorders>
              <w:top w:val="nil"/>
              <w:left w:val="single" w:sz="4" w:space="0" w:color="auto"/>
              <w:bottom w:val="nil"/>
              <w:right w:val="single" w:sz="4" w:space="0" w:color="auto"/>
            </w:tcBorders>
            <w:vAlign w:val="center"/>
          </w:tcPr>
          <w:p w14:paraId="363DEBE6"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08FADED"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008A2"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27F6C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D334A62" w14:textId="77777777" w:rsidR="00E060BF" w:rsidRPr="00480423" w:rsidRDefault="00E060BF" w:rsidP="00AF6673">
            <w:pPr>
              <w:pStyle w:val="TAC"/>
              <w:rPr>
                <w:rFonts w:eastAsia="MS Mincho"/>
                <w:szCs w:val="18"/>
                <w:lang w:val="en-US" w:eastAsia="zh-CN"/>
              </w:rPr>
            </w:pPr>
          </w:p>
        </w:tc>
      </w:tr>
      <w:tr w:rsidR="00E060BF" w:rsidRPr="00480423" w14:paraId="5CCC99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9DBCC0"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D5ED915"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AD179"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02D67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73E96B77" w14:textId="77777777" w:rsidR="00E060BF" w:rsidRPr="00480423" w:rsidRDefault="00E060BF" w:rsidP="00AF6673">
            <w:pPr>
              <w:pStyle w:val="TAC"/>
              <w:rPr>
                <w:rFonts w:eastAsia="MS Mincho"/>
                <w:szCs w:val="18"/>
                <w:lang w:val="en-US" w:eastAsia="zh-CN"/>
              </w:rPr>
            </w:pPr>
          </w:p>
        </w:tc>
      </w:tr>
      <w:tr w:rsidR="00E060BF" w:rsidRPr="00480423" w14:paraId="65CA3C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3665E8"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31F053D8"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BCD41C9"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3C619E53"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0803BBFC"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24F60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2C6FD0"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4E33DFC4" w14:textId="77777777" w:rsidTr="005A0D4C">
        <w:trPr>
          <w:trHeight w:val="29"/>
        </w:trPr>
        <w:tc>
          <w:tcPr>
            <w:tcW w:w="3066" w:type="dxa"/>
            <w:tcBorders>
              <w:top w:val="nil"/>
              <w:left w:val="single" w:sz="4" w:space="0" w:color="auto"/>
              <w:bottom w:val="nil"/>
              <w:right w:val="single" w:sz="4" w:space="0" w:color="auto"/>
            </w:tcBorders>
            <w:vAlign w:val="center"/>
          </w:tcPr>
          <w:p w14:paraId="1A6CCA1B"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A923C2F"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BB0C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5912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03862D2" w14:textId="77777777" w:rsidR="00E060BF" w:rsidRPr="00480423" w:rsidRDefault="00E060BF" w:rsidP="00AF6673">
            <w:pPr>
              <w:pStyle w:val="TAC"/>
              <w:rPr>
                <w:rFonts w:eastAsia="MS Mincho"/>
                <w:szCs w:val="18"/>
                <w:lang w:val="en-US" w:eastAsia="zh-CN"/>
              </w:rPr>
            </w:pPr>
          </w:p>
        </w:tc>
      </w:tr>
      <w:tr w:rsidR="00E060BF" w:rsidRPr="00480423" w14:paraId="238ACD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1C3500"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0FD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DEEC9"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AE8C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1A5AAC25" w14:textId="77777777" w:rsidR="00E060BF" w:rsidRPr="00480423" w:rsidRDefault="00E060BF" w:rsidP="00AF6673">
            <w:pPr>
              <w:pStyle w:val="TAC"/>
              <w:rPr>
                <w:rFonts w:eastAsia="MS Mincho"/>
                <w:szCs w:val="18"/>
                <w:lang w:val="en-US" w:eastAsia="zh-CN"/>
              </w:rPr>
            </w:pPr>
          </w:p>
        </w:tc>
      </w:tr>
      <w:tr w:rsidR="00E060BF" w:rsidRPr="00480423" w14:paraId="29C8E9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031A96" w14:textId="77777777" w:rsidR="00E060BF" w:rsidRPr="00480423" w:rsidRDefault="00E060BF" w:rsidP="00AF667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551FA0F1"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396E1D16"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505E9F2C"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90D2E14"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9AD9F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4DE9362"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43F984EB" w14:textId="77777777" w:rsidTr="005A0D4C">
        <w:trPr>
          <w:trHeight w:val="29"/>
        </w:trPr>
        <w:tc>
          <w:tcPr>
            <w:tcW w:w="3066" w:type="dxa"/>
            <w:tcBorders>
              <w:top w:val="nil"/>
              <w:left w:val="single" w:sz="4" w:space="0" w:color="auto"/>
              <w:bottom w:val="nil"/>
              <w:right w:val="single" w:sz="4" w:space="0" w:color="auto"/>
            </w:tcBorders>
            <w:vAlign w:val="center"/>
          </w:tcPr>
          <w:p w14:paraId="1BB19CC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7D74AC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C12F3"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4FD4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D9D3B51" w14:textId="77777777" w:rsidR="00E060BF" w:rsidRPr="00480423" w:rsidRDefault="00E060BF" w:rsidP="00AF6673">
            <w:pPr>
              <w:pStyle w:val="TAC"/>
              <w:rPr>
                <w:rFonts w:eastAsia="MS Mincho"/>
                <w:szCs w:val="18"/>
                <w:lang w:val="en-US" w:eastAsia="zh-CN"/>
              </w:rPr>
            </w:pPr>
          </w:p>
        </w:tc>
      </w:tr>
      <w:tr w:rsidR="00E060BF" w:rsidRPr="00480423" w14:paraId="1424CD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6CF3D3"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CD2D84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08BA4"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B9D6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6B1C2D" w14:textId="77777777" w:rsidR="00E060BF" w:rsidRPr="00480423" w:rsidRDefault="00E060BF" w:rsidP="00AF6673">
            <w:pPr>
              <w:pStyle w:val="TAC"/>
              <w:rPr>
                <w:rFonts w:eastAsia="MS Mincho"/>
                <w:szCs w:val="18"/>
                <w:lang w:val="en-US" w:eastAsia="zh-CN"/>
              </w:rPr>
            </w:pPr>
          </w:p>
        </w:tc>
      </w:tr>
      <w:tr w:rsidR="00E060BF" w:rsidRPr="00480423" w14:paraId="3978A6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F446AF" w14:textId="77777777" w:rsidR="00E060BF" w:rsidRPr="00480423" w:rsidRDefault="00E060BF" w:rsidP="00AF667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50488EAD"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0A965A4B"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4512A1BF"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6D4068F"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3F0C84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45DE93"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40FFDE61" w14:textId="77777777" w:rsidTr="005A0D4C">
        <w:trPr>
          <w:trHeight w:val="29"/>
        </w:trPr>
        <w:tc>
          <w:tcPr>
            <w:tcW w:w="3066" w:type="dxa"/>
            <w:tcBorders>
              <w:top w:val="nil"/>
              <w:left w:val="single" w:sz="4" w:space="0" w:color="auto"/>
              <w:bottom w:val="nil"/>
              <w:right w:val="single" w:sz="4" w:space="0" w:color="auto"/>
            </w:tcBorders>
            <w:vAlign w:val="center"/>
          </w:tcPr>
          <w:p w14:paraId="64A9107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4EA7A4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2D594"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A887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05F3EFA" w14:textId="77777777" w:rsidR="00E060BF" w:rsidRPr="00480423" w:rsidRDefault="00E060BF" w:rsidP="00AF6673">
            <w:pPr>
              <w:pStyle w:val="TAC"/>
              <w:rPr>
                <w:rFonts w:eastAsia="MS Mincho"/>
                <w:szCs w:val="18"/>
                <w:lang w:val="en-US" w:eastAsia="zh-CN"/>
              </w:rPr>
            </w:pPr>
          </w:p>
        </w:tc>
      </w:tr>
      <w:tr w:rsidR="00E060BF" w:rsidRPr="00480423" w14:paraId="1A5E9EA9" w14:textId="77777777" w:rsidTr="005A0D4C">
        <w:trPr>
          <w:trHeight w:val="29"/>
        </w:trPr>
        <w:tc>
          <w:tcPr>
            <w:tcW w:w="3066" w:type="dxa"/>
            <w:tcBorders>
              <w:top w:val="nil"/>
              <w:left w:val="single" w:sz="4" w:space="0" w:color="auto"/>
              <w:bottom w:val="nil"/>
              <w:right w:val="single" w:sz="4" w:space="0" w:color="auto"/>
            </w:tcBorders>
            <w:vAlign w:val="center"/>
          </w:tcPr>
          <w:p w14:paraId="3302F5B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39A774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FB9CA"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E734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DCB6D3" w14:textId="77777777" w:rsidR="00E060BF" w:rsidRPr="00480423" w:rsidRDefault="00E060BF" w:rsidP="00AF6673">
            <w:pPr>
              <w:pStyle w:val="TAC"/>
              <w:rPr>
                <w:rFonts w:eastAsia="MS Mincho"/>
                <w:szCs w:val="18"/>
                <w:lang w:val="en-US" w:eastAsia="zh-CN"/>
              </w:rPr>
            </w:pPr>
          </w:p>
        </w:tc>
      </w:tr>
      <w:tr w:rsidR="00E060BF" w:rsidRPr="00480423" w14:paraId="18A1EB64" w14:textId="77777777" w:rsidTr="005A0D4C">
        <w:trPr>
          <w:trHeight w:val="29"/>
        </w:trPr>
        <w:tc>
          <w:tcPr>
            <w:tcW w:w="3066" w:type="dxa"/>
            <w:tcBorders>
              <w:top w:val="nil"/>
              <w:left w:val="single" w:sz="4" w:space="0" w:color="auto"/>
              <w:bottom w:val="nil"/>
              <w:right w:val="single" w:sz="4" w:space="0" w:color="auto"/>
            </w:tcBorders>
            <w:vAlign w:val="center"/>
          </w:tcPr>
          <w:p w14:paraId="3AF98359"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130D1E4"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0C22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75590C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8A04C74"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528277C3" w14:textId="77777777" w:rsidTr="005A0D4C">
        <w:trPr>
          <w:trHeight w:val="29"/>
        </w:trPr>
        <w:tc>
          <w:tcPr>
            <w:tcW w:w="3066" w:type="dxa"/>
            <w:tcBorders>
              <w:top w:val="nil"/>
              <w:left w:val="single" w:sz="4" w:space="0" w:color="auto"/>
              <w:bottom w:val="nil"/>
              <w:right w:val="single" w:sz="4" w:space="0" w:color="auto"/>
            </w:tcBorders>
            <w:vAlign w:val="center"/>
          </w:tcPr>
          <w:p w14:paraId="16D0085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5DD91A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8B00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F584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CDCED25" w14:textId="77777777" w:rsidR="00E060BF" w:rsidRPr="00480423" w:rsidRDefault="00E060BF" w:rsidP="00AF6673">
            <w:pPr>
              <w:pStyle w:val="TAC"/>
              <w:rPr>
                <w:rFonts w:eastAsia="MS Mincho"/>
                <w:szCs w:val="18"/>
                <w:lang w:val="en-US" w:eastAsia="zh-CN"/>
              </w:rPr>
            </w:pPr>
          </w:p>
        </w:tc>
      </w:tr>
      <w:tr w:rsidR="00E060BF" w:rsidRPr="00480423" w14:paraId="6F1F30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394D14"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4EDEEC"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AB18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08EE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A3D494" w14:textId="77777777" w:rsidR="00E060BF" w:rsidRPr="00480423" w:rsidRDefault="00E060BF" w:rsidP="00AF6673">
            <w:pPr>
              <w:pStyle w:val="TAC"/>
              <w:rPr>
                <w:rFonts w:eastAsia="MS Mincho"/>
                <w:szCs w:val="18"/>
                <w:lang w:val="en-US" w:eastAsia="zh-CN"/>
              </w:rPr>
            </w:pPr>
          </w:p>
        </w:tc>
      </w:tr>
      <w:tr w:rsidR="00E060BF" w:rsidRPr="00480423" w14:paraId="54C68C5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8AABBE" w14:textId="77777777" w:rsidR="00E060BF" w:rsidRPr="00480423" w:rsidRDefault="00E060BF" w:rsidP="00AF667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54EB5D2E"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462A0A6"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36B9F292"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69BA4F5"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C13FD4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E8886C"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1373BB54" w14:textId="77777777" w:rsidTr="005A0D4C">
        <w:trPr>
          <w:trHeight w:val="29"/>
        </w:trPr>
        <w:tc>
          <w:tcPr>
            <w:tcW w:w="3066" w:type="dxa"/>
            <w:tcBorders>
              <w:top w:val="nil"/>
              <w:left w:val="single" w:sz="4" w:space="0" w:color="auto"/>
              <w:bottom w:val="nil"/>
              <w:right w:val="single" w:sz="4" w:space="0" w:color="auto"/>
            </w:tcBorders>
            <w:vAlign w:val="center"/>
          </w:tcPr>
          <w:p w14:paraId="6003087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F69EBF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F52C7"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677E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36DB98A" w14:textId="77777777" w:rsidR="00E060BF" w:rsidRPr="00480423" w:rsidRDefault="00E060BF" w:rsidP="00AF6673">
            <w:pPr>
              <w:pStyle w:val="TAC"/>
              <w:rPr>
                <w:rFonts w:eastAsia="MS Mincho"/>
                <w:szCs w:val="18"/>
                <w:lang w:val="en-US" w:eastAsia="zh-CN"/>
              </w:rPr>
            </w:pPr>
          </w:p>
        </w:tc>
      </w:tr>
      <w:tr w:rsidR="00E060BF" w:rsidRPr="00480423" w14:paraId="7DCC1D17" w14:textId="77777777" w:rsidTr="005A0D4C">
        <w:trPr>
          <w:trHeight w:val="29"/>
        </w:trPr>
        <w:tc>
          <w:tcPr>
            <w:tcW w:w="3066" w:type="dxa"/>
            <w:tcBorders>
              <w:top w:val="nil"/>
              <w:left w:val="single" w:sz="4" w:space="0" w:color="auto"/>
              <w:bottom w:val="nil"/>
              <w:right w:val="single" w:sz="4" w:space="0" w:color="auto"/>
            </w:tcBorders>
            <w:vAlign w:val="center"/>
          </w:tcPr>
          <w:p w14:paraId="59E630F9"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F1A7C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E9001"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A7430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4FC2C353" w14:textId="77777777" w:rsidR="00E060BF" w:rsidRPr="00480423" w:rsidRDefault="00E060BF" w:rsidP="00AF6673">
            <w:pPr>
              <w:pStyle w:val="TAC"/>
              <w:rPr>
                <w:rFonts w:eastAsia="MS Mincho"/>
                <w:szCs w:val="18"/>
                <w:lang w:val="en-US" w:eastAsia="zh-CN"/>
              </w:rPr>
            </w:pPr>
          </w:p>
        </w:tc>
      </w:tr>
      <w:tr w:rsidR="00E060BF" w:rsidRPr="00480423" w14:paraId="451E1B8A" w14:textId="77777777" w:rsidTr="005A0D4C">
        <w:trPr>
          <w:trHeight w:val="29"/>
        </w:trPr>
        <w:tc>
          <w:tcPr>
            <w:tcW w:w="3066" w:type="dxa"/>
            <w:tcBorders>
              <w:top w:val="nil"/>
              <w:left w:val="single" w:sz="4" w:space="0" w:color="auto"/>
              <w:bottom w:val="nil"/>
              <w:right w:val="single" w:sz="4" w:space="0" w:color="auto"/>
            </w:tcBorders>
            <w:vAlign w:val="center"/>
          </w:tcPr>
          <w:p w14:paraId="1A8508AC"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CAA782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FC5C2"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7E284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80DD129"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0A10F30F" w14:textId="77777777" w:rsidTr="005A0D4C">
        <w:trPr>
          <w:trHeight w:val="29"/>
        </w:trPr>
        <w:tc>
          <w:tcPr>
            <w:tcW w:w="3066" w:type="dxa"/>
            <w:tcBorders>
              <w:top w:val="nil"/>
              <w:left w:val="single" w:sz="4" w:space="0" w:color="auto"/>
              <w:bottom w:val="nil"/>
              <w:right w:val="single" w:sz="4" w:space="0" w:color="auto"/>
            </w:tcBorders>
            <w:vAlign w:val="center"/>
          </w:tcPr>
          <w:p w14:paraId="2F134A89"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1F359A"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80187"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3F74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70D7BB" w14:textId="77777777" w:rsidR="00E060BF" w:rsidRPr="00480423" w:rsidRDefault="00E060BF" w:rsidP="00AF6673">
            <w:pPr>
              <w:pStyle w:val="TAC"/>
              <w:rPr>
                <w:rFonts w:eastAsia="MS Mincho"/>
                <w:szCs w:val="18"/>
                <w:lang w:val="en-US" w:eastAsia="zh-CN"/>
              </w:rPr>
            </w:pPr>
          </w:p>
        </w:tc>
      </w:tr>
      <w:tr w:rsidR="00E060BF" w:rsidRPr="00480423" w14:paraId="7EC115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493CEC"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FB30598"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A8C9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200D5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EAC9AF2" w14:textId="77777777" w:rsidR="00E060BF" w:rsidRPr="00480423" w:rsidRDefault="00E060BF" w:rsidP="00AF6673">
            <w:pPr>
              <w:pStyle w:val="TAC"/>
              <w:rPr>
                <w:rFonts w:eastAsia="MS Mincho"/>
                <w:szCs w:val="18"/>
                <w:lang w:val="en-US" w:eastAsia="zh-CN"/>
              </w:rPr>
            </w:pPr>
          </w:p>
        </w:tc>
      </w:tr>
      <w:tr w:rsidR="00E060BF" w:rsidRPr="00480423" w14:paraId="63992EF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694691" w14:textId="77777777" w:rsidR="00E060BF" w:rsidRPr="00480423" w:rsidRDefault="00E060BF" w:rsidP="00AF667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71C515D8"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30E3F243"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33D1B24E"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EB23C7F"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6C785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F5FA713"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1B192F6C" w14:textId="77777777" w:rsidTr="005A0D4C">
        <w:trPr>
          <w:trHeight w:val="29"/>
        </w:trPr>
        <w:tc>
          <w:tcPr>
            <w:tcW w:w="3066" w:type="dxa"/>
            <w:tcBorders>
              <w:top w:val="nil"/>
              <w:left w:val="single" w:sz="4" w:space="0" w:color="auto"/>
              <w:bottom w:val="nil"/>
              <w:right w:val="single" w:sz="4" w:space="0" w:color="auto"/>
            </w:tcBorders>
            <w:vAlign w:val="center"/>
          </w:tcPr>
          <w:p w14:paraId="06AC6466"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E94514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F01C9"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F452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F103049" w14:textId="77777777" w:rsidR="00E060BF" w:rsidRPr="00480423" w:rsidRDefault="00E060BF" w:rsidP="00AF6673">
            <w:pPr>
              <w:pStyle w:val="TAC"/>
              <w:rPr>
                <w:rFonts w:eastAsia="MS Mincho"/>
                <w:szCs w:val="18"/>
                <w:lang w:val="en-US" w:eastAsia="zh-CN"/>
              </w:rPr>
            </w:pPr>
          </w:p>
        </w:tc>
      </w:tr>
      <w:tr w:rsidR="00E060BF" w:rsidRPr="00480423" w14:paraId="40AAE4AE" w14:textId="77777777" w:rsidTr="005A0D4C">
        <w:trPr>
          <w:trHeight w:val="29"/>
        </w:trPr>
        <w:tc>
          <w:tcPr>
            <w:tcW w:w="3066" w:type="dxa"/>
            <w:tcBorders>
              <w:top w:val="nil"/>
              <w:left w:val="single" w:sz="4" w:space="0" w:color="auto"/>
              <w:bottom w:val="nil"/>
              <w:right w:val="single" w:sz="4" w:space="0" w:color="auto"/>
            </w:tcBorders>
            <w:vAlign w:val="center"/>
          </w:tcPr>
          <w:p w14:paraId="303CFFFA"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F34E71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181CC"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2D23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36C863D6" w14:textId="77777777" w:rsidR="00E060BF" w:rsidRPr="00480423" w:rsidRDefault="00E060BF" w:rsidP="00AF6673">
            <w:pPr>
              <w:pStyle w:val="TAC"/>
              <w:rPr>
                <w:rFonts w:eastAsia="MS Mincho"/>
                <w:szCs w:val="18"/>
                <w:lang w:val="en-US" w:eastAsia="zh-CN"/>
              </w:rPr>
            </w:pPr>
          </w:p>
        </w:tc>
      </w:tr>
      <w:tr w:rsidR="00E060BF" w:rsidRPr="00480423" w14:paraId="41968D66" w14:textId="77777777" w:rsidTr="005A0D4C">
        <w:trPr>
          <w:trHeight w:val="29"/>
        </w:trPr>
        <w:tc>
          <w:tcPr>
            <w:tcW w:w="3066" w:type="dxa"/>
            <w:tcBorders>
              <w:top w:val="nil"/>
              <w:left w:val="single" w:sz="4" w:space="0" w:color="auto"/>
              <w:bottom w:val="nil"/>
              <w:right w:val="single" w:sz="4" w:space="0" w:color="auto"/>
            </w:tcBorders>
            <w:vAlign w:val="center"/>
          </w:tcPr>
          <w:p w14:paraId="7713BC2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B2709CD"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FD64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BBBAB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9B0E037"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6454681B" w14:textId="77777777" w:rsidTr="005A0D4C">
        <w:trPr>
          <w:trHeight w:val="29"/>
        </w:trPr>
        <w:tc>
          <w:tcPr>
            <w:tcW w:w="3066" w:type="dxa"/>
            <w:tcBorders>
              <w:top w:val="nil"/>
              <w:left w:val="single" w:sz="4" w:space="0" w:color="auto"/>
              <w:bottom w:val="nil"/>
              <w:right w:val="single" w:sz="4" w:space="0" w:color="auto"/>
            </w:tcBorders>
            <w:vAlign w:val="center"/>
          </w:tcPr>
          <w:p w14:paraId="47BB5FB7"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A53CB44"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9DD18"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93E9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B6E5F8C" w14:textId="77777777" w:rsidR="00E060BF" w:rsidRPr="00480423" w:rsidRDefault="00E060BF" w:rsidP="00AF6673">
            <w:pPr>
              <w:pStyle w:val="TAC"/>
              <w:rPr>
                <w:rFonts w:eastAsia="MS Mincho"/>
                <w:szCs w:val="18"/>
                <w:lang w:val="en-US" w:eastAsia="zh-CN"/>
              </w:rPr>
            </w:pPr>
          </w:p>
        </w:tc>
      </w:tr>
      <w:tr w:rsidR="00E060BF" w:rsidRPr="00480423" w14:paraId="7E106A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AC361"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496257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86681"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12A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2DFDD63B" w14:textId="77777777" w:rsidR="00E060BF" w:rsidRPr="00480423" w:rsidRDefault="00E060BF" w:rsidP="00AF6673">
            <w:pPr>
              <w:pStyle w:val="TAC"/>
              <w:rPr>
                <w:rFonts w:eastAsia="MS Mincho"/>
                <w:szCs w:val="18"/>
                <w:lang w:val="en-US" w:eastAsia="zh-CN"/>
              </w:rPr>
            </w:pPr>
          </w:p>
        </w:tc>
      </w:tr>
      <w:tr w:rsidR="00E060BF" w:rsidRPr="00480423" w14:paraId="29BA53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D48A3F" w14:textId="77777777" w:rsidR="00E060BF" w:rsidRPr="00480423" w:rsidRDefault="00E060BF" w:rsidP="00AF667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32C889C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5B3B10" w14:textId="77777777" w:rsidR="00E060BF" w:rsidRPr="00480423" w:rsidRDefault="00E060BF" w:rsidP="00AF6673">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0F5BA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E0039E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19BA7B6" w14:textId="77777777" w:rsidTr="005A0D4C">
        <w:trPr>
          <w:trHeight w:val="29"/>
        </w:trPr>
        <w:tc>
          <w:tcPr>
            <w:tcW w:w="3066" w:type="dxa"/>
            <w:tcBorders>
              <w:top w:val="nil"/>
              <w:left w:val="single" w:sz="4" w:space="0" w:color="auto"/>
              <w:bottom w:val="nil"/>
              <w:right w:val="single" w:sz="4" w:space="0" w:color="auto"/>
            </w:tcBorders>
            <w:vAlign w:val="center"/>
          </w:tcPr>
          <w:p w14:paraId="6C2A9CE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D2025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B094E7"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94D3E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63702DD8" w14:textId="77777777" w:rsidR="00E060BF" w:rsidRPr="00480423" w:rsidRDefault="00E060BF" w:rsidP="00AF6673">
            <w:pPr>
              <w:pStyle w:val="TAC"/>
              <w:rPr>
                <w:rFonts w:eastAsiaTheme="minorEastAsia"/>
                <w:szCs w:val="18"/>
                <w:lang w:val="en-US" w:eastAsia="zh-CN"/>
              </w:rPr>
            </w:pPr>
          </w:p>
        </w:tc>
      </w:tr>
      <w:tr w:rsidR="00E060BF" w:rsidRPr="00480423" w14:paraId="4D5BD7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7DCEB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46FA43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FB76C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0844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39A42A" w14:textId="77777777" w:rsidR="00E060BF" w:rsidRPr="00480423" w:rsidRDefault="00E060BF" w:rsidP="00AF6673">
            <w:pPr>
              <w:pStyle w:val="TAC"/>
              <w:rPr>
                <w:rFonts w:eastAsiaTheme="minorEastAsia"/>
                <w:szCs w:val="18"/>
                <w:lang w:val="en-US" w:eastAsia="zh-CN"/>
              </w:rPr>
            </w:pPr>
          </w:p>
        </w:tc>
      </w:tr>
      <w:tr w:rsidR="00E060BF" w:rsidRPr="00480423" w14:paraId="21AA69A0" w14:textId="77777777" w:rsidTr="005A0D4C">
        <w:trPr>
          <w:trHeight w:val="29"/>
        </w:trPr>
        <w:tc>
          <w:tcPr>
            <w:tcW w:w="3066" w:type="dxa"/>
            <w:tcBorders>
              <w:top w:val="nil"/>
              <w:left w:val="single" w:sz="4" w:space="0" w:color="auto"/>
              <w:bottom w:val="nil"/>
              <w:right w:val="single" w:sz="4" w:space="0" w:color="auto"/>
            </w:tcBorders>
            <w:vAlign w:val="center"/>
          </w:tcPr>
          <w:p w14:paraId="575971E5" w14:textId="77777777" w:rsidR="00E060BF" w:rsidRPr="00480423" w:rsidRDefault="00E060BF" w:rsidP="00AF667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1D7334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B80265" w14:textId="77777777" w:rsidR="00E060BF" w:rsidRPr="00480423" w:rsidRDefault="00E060BF" w:rsidP="00AF6673">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940D6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7617AA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B439102" w14:textId="77777777" w:rsidTr="005A0D4C">
        <w:trPr>
          <w:trHeight w:val="29"/>
        </w:trPr>
        <w:tc>
          <w:tcPr>
            <w:tcW w:w="3066" w:type="dxa"/>
            <w:tcBorders>
              <w:top w:val="nil"/>
              <w:left w:val="single" w:sz="4" w:space="0" w:color="auto"/>
              <w:bottom w:val="nil"/>
              <w:right w:val="single" w:sz="4" w:space="0" w:color="auto"/>
            </w:tcBorders>
            <w:vAlign w:val="center"/>
          </w:tcPr>
          <w:p w14:paraId="21A2F1A0"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1C3A1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CD885"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3B5C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615A9644" w14:textId="77777777" w:rsidR="00E060BF" w:rsidRPr="00480423" w:rsidRDefault="00E060BF" w:rsidP="00AF6673">
            <w:pPr>
              <w:pStyle w:val="TAC"/>
              <w:rPr>
                <w:rFonts w:eastAsiaTheme="minorEastAsia"/>
                <w:szCs w:val="18"/>
                <w:lang w:val="en-US" w:eastAsia="zh-CN"/>
              </w:rPr>
            </w:pPr>
          </w:p>
        </w:tc>
      </w:tr>
      <w:tr w:rsidR="00E060BF" w:rsidRPr="00480423" w14:paraId="135CF6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1EDF8F"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D731EB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EC519"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C2F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14A51" w14:textId="77777777" w:rsidR="00E060BF" w:rsidRPr="00480423" w:rsidRDefault="00E060BF" w:rsidP="00AF6673">
            <w:pPr>
              <w:pStyle w:val="TAC"/>
              <w:rPr>
                <w:rFonts w:eastAsiaTheme="minorEastAsia"/>
                <w:szCs w:val="18"/>
                <w:lang w:val="en-US" w:eastAsia="zh-CN"/>
              </w:rPr>
            </w:pPr>
          </w:p>
        </w:tc>
      </w:tr>
      <w:tr w:rsidR="00E060BF" w:rsidRPr="00480423" w14:paraId="38369648" w14:textId="77777777" w:rsidTr="005A0D4C">
        <w:trPr>
          <w:trHeight w:val="29"/>
        </w:trPr>
        <w:tc>
          <w:tcPr>
            <w:tcW w:w="3066" w:type="dxa"/>
            <w:tcBorders>
              <w:top w:val="nil"/>
              <w:left w:val="single" w:sz="4" w:space="0" w:color="auto"/>
              <w:bottom w:val="nil"/>
              <w:right w:val="single" w:sz="4" w:space="0" w:color="auto"/>
            </w:tcBorders>
            <w:vAlign w:val="center"/>
          </w:tcPr>
          <w:p w14:paraId="706EDD06" w14:textId="77777777" w:rsidR="00E060BF" w:rsidRPr="00480423" w:rsidRDefault="00E060BF" w:rsidP="00AF6673">
            <w:pPr>
              <w:pStyle w:val="TAC"/>
              <w:rPr>
                <w:rFonts w:eastAsiaTheme="minorEastAsia"/>
                <w:szCs w:val="18"/>
                <w:lang w:val="en-US"/>
              </w:rPr>
            </w:pPr>
            <w:r w:rsidRPr="00480423">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68221B2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787743" w14:textId="77777777" w:rsidR="00E060BF" w:rsidRPr="00480423" w:rsidRDefault="00E060BF" w:rsidP="00AF6673">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4B844C36"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D6C8B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0186ACDA" w14:textId="77777777" w:rsidTr="005A0D4C">
        <w:trPr>
          <w:trHeight w:val="29"/>
        </w:trPr>
        <w:tc>
          <w:tcPr>
            <w:tcW w:w="3066" w:type="dxa"/>
            <w:tcBorders>
              <w:top w:val="nil"/>
              <w:left w:val="single" w:sz="4" w:space="0" w:color="auto"/>
              <w:bottom w:val="nil"/>
              <w:right w:val="single" w:sz="4" w:space="0" w:color="auto"/>
            </w:tcBorders>
            <w:vAlign w:val="center"/>
          </w:tcPr>
          <w:p w14:paraId="2130115D"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C16E20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E9AD5D" w14:textId="77777777" w:rsidR="00E060BF" w:rsidRPr="00480423" w:rsidRDefault="00E060BF" w:rsidP="00AF6673">
            <w:pPr>
              <w:pStyle w:val="TAC"/>
              <w:rPr>
                <w:rFonts w:eastAsiaTheme="minorEastAsia"/>
                <w:lang w:val="en-US"/>
              </w:rPr>
            </w:pPr>
            <w:r w:rsidRPr="00480423">
              <w:rPr>
                <w:rFonts w:eastAsia="MS Mincho"/>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C9091"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nil"/>
              <w:right w:val="single" w:sz="4" w:space="0" w:color="auto"/>
            </w:tcBorders>
            <w:vAlign w:val="center"/>
          </w:tcPr>
          <w:p w14:paraId="7E32E4F6" w14:textId="77777777" w:rsidR="00E060BF" w:rsidRPr="00480423" w:rsidRDefault="00E060BF" w:rsidP="00AF6673">
            <w:pPr>
              <w:pStyle w:val="TAC"/>
              <w:rPr>
                <w:rFonts w:eastAsiaTheme="minorEastAsia"/>
                <w:szCs w:val="18"/>
                <w:lang w:val="en-US" w:eastAsia="zh-CN"/>
              </w:rPr>
            </w:pPr>
          </w:p>
        </w:tc>
      </w:tr>
      <w:tr w:rsidR="00E060BF" w:rsidRPr="00480423" w14:paraId="4B433C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A1E7D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C48B36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17122D" w14:textId="77777777" w:rsidR="00E060BF" w:rsidRPr="00480423" w:rsidRDefault="00E060BF" w:rsidP="00AF6673">
            <w:pPr>
              <w:pStyle w:val="TAC"/>
              <w:rPr>
                <w:rFonts w:eastAsiaTheme="minorEastAsia"/>
                <w:lang w:val="en-US"/>
              </w:rPr>
            </w:pPr>
            <w:r w:rsidRPr="00480423">
              <w:rPr>
                <w:rFonts w:eastAsia="MS Mincho"/>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2140CC"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2BF9851" w14:textId="77777777" w:rsidR="00E060BF" w:rsidRPr="00480423" w:rsidRDefault="00E060BF" w:rsidP="00AF6673">
            <w:pPr>
              <w:pStyle w:val="TAC"/>
              <w:rPr>
                <w:rFonts w:eastAsiaTheme="minorEastAsia"/>
                <w:szCs w:val="18"/>
                <w:lang w:val="en-US" w:eastAsia="zh-CN"/>
              </w:rPr>
            </w:pPr>
          </w:p>
        </w:tc>
      </w:tr>
      <w:tr w:rsidR="00E060BF" w:rsidRPr="00480423" w14:paraId="12C6EBE5" w14:textId="77777777" w:rsidTr="005A0D4C">
        <w:trPr>
          <w:trHeight w:val="29"/>
        </w:trPr>
        <w:tc>
          <w:tcPr>
            <w:tcW w:w="3066" w:type="dxa"/>
            <w:tcBorders>
              <w:top w:val="nil"/>
              <w:left w:val="single" w:sz="4" w:space="0" w:color="auto"/>
              <w:bottom w:val="nil"/>
              <w:right w:val="single" w:sz="4" w:space="0" w:color="auto"/>
            </w:tcBorders>
            <w:vAlign w:val="center"/>
          </w:tcPr>
          <w:p w14:paraId="6D819650" w14:textId="77777777" w:rsidR="00E060BF" w:rsidRPr="00480423" w:rsidRDefault="00E060BF" w:rsidP="00AF6673">
            <w:pPr>
              <w:pStyle w:val="TAC"/>
              <w:rPr>
                <w:rFonts w:eastAsiaTheme="minorEastAsia"/>
                <w:szCs w:val="18"/>
                <w:lang w:val="en-US"/>
              </w:rPr>
            </w:pPr>
            <w:r w:rsidRPr="00480423">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1F705A3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420A8F" w14:textId="77777777" w:rsidR="00E060BF" w:rsidRPr="00480423" w:rsidRDefault="00E060BF" w:rsidP="00AF6673">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49BDF39"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ACF6E4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A034B61" w14:textId="77777777" w:rsidTr="005A0D4C">
        <w:trPr>
          <w:trHeight w:val="29"/>
        </w:trPr>
        <w:tc>
          <w:tcPr>
            <w:tcW w:w="3066" w:type="dxa"/>
            <w:tcBorders>
              <w:top w:val="nil"/>
              <w:left w:val="single" w:sz="4" w:space="0" w:color="auto"/>
              <w:bottom w:val="nil"/>
              <w:right w:val="single" w:sz="4" w:space="0" w:color="auto"/>
            </w:tcBorders>
            <w:vAlign w:val="center"/>
          </w:tcPr>
          <w:p w14:paraId="74546FF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657D39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5CE35A"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8AE6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BCA4699" w14:textId="77777777" w:rsidR="00E060BF" w:rsidRPr="00480423" w:rsidRDefault="00E060BF" w:rsidP="00AF6673">
            <w:pPr>
              <w:pStyle w:val="TAC"/>
              <w:rPr>
                <w:rFonts w:eastAsiaTheme="minorEastAsia"/>
                <w:szCs w:val="18"/>
                <w:lang w:val="en-US" w:eastAsia="zh-CN"/>
              </w:rPr>
            </w:pPr>
          </w:p>
        </w:tc>
      </w:tr>
      <w:tr w:rsidR="00E060BF" w:rsidRPr="00480423" w14:paraId="0166ED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6F7C0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EF56CA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55721F"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07DE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66024D93" w14:textId="77777777" w:rsidR="00E060BF" w:rsidRPr="00480423" w:rsidRDefault="00E060BF" w:rsidP="00AF6673">
            <w:pPr>
              <w:pStyle w:val="TAC"/>
              <w:rPr>
                <w:rFonts w:eastAsiaTheme="minorEastAsia"/>
                <w:szCs w:val="18"/>
                <w:lang w:val="en-US" w:eastAsia="zh-CN"/>
              </w:rPr>
            </w:pPr>
          </w:p>
        </w:tc>
      </w:tr>
      <w:tr w:rsidR="00E060BF" w:rsidRPr="00480423" w14:paraId="505B0E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A0CD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080180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C9C9D2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4663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A566B3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7EAF6302" w14:textId="77777777" w:rsidTr="005A0D4C">
        <w:trPr>
          <w:trHeight w:val="29"/>
        </w:trPr>
        <w:tc>
          <w:tcPr>
            <w:tcW w:w="3066" w:type="dxa"/>
            <w:tcBorders>
              <w:top w:val="nil"/>
              <w:left w:val="single" w:sz="4" w:space="0" w:color="auto"/>
              <w:bottom w:val="nil"/>
              <w:right w:val="single" w:sz="4" w:space="0" w:color="auto"/>
            </w:tcBorders>
            <w:vAlign w:val="center"/>
          </w:tcPr>
          <w:p w14:paraId="503879A5"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19FA1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E07E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38246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C5EA03" w14:textId="77777777" w:rsidR="00E060BF" w:rsidRPr="00480423" w:rsidRDefault="00E060BF" w:rsidP="00AF6673">
            <w:pPr>
              <w:pStyle w:val="TAC"/>
              <w:rPr>
                <w:rFonts w:eastAsiaTheme="minorEastAsia" w:cs="Arial"/>
                <w:szCs w:val="18"/>
                <w:lang w:val="en-US" w:eastAsia="zh-CN"/>
              </w:rPr>
            </w:pPr>
          </w:p>
        </w:tc>
      </w:tr>
      <w:tr w:rsidR="00E060BF" w:rsidRPr="00480423" w14:paraId="4D7961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62F8D"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0AF6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AF65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E9B1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5E01D7" w14:textId="77777777" w:rsidR="00E060BF" w:rsidRPr="00480423" w:rsidRDefault="00E060BF" w:rsidP="00AF6673">
            <w:pPr>
              <w:pStyle w:val="TAC"/>
              <w:rPr>
                <w:rFonts w:eastAsiaTheme="minorEastAsia" w:cs="Arial"/>
                <w:szCs w:val="18"/>
                <w:lang w:val="en-US" w:eastAsia="zh-CN"/>
              </w:rPr>
            </w:pPr>
          </w:p>
        </w:tc>
      </w:tr>
      <w:tr w:rsidR="00E060BF" w:rsidRPr="00480423" w14:paraId="56EF63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91236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0F07370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22D5D10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7FC0745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53D4C43"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BA3619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5E46B2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23FA0F3A" w14:textId="77777777" w:rsidTr="005A0D4C">
        <w:trPr>
          <w:trHeight w:val="29"/>
        </w:trPr>
        <w:tc>
          <w:tcPr>
            <w:tcW w:w="3066" w:type="dxa"/>
            <w:tcBorders>
              <w:top w:val="nil"/>
              <w:left w:val="single" w:sz="4" w:space="0" w:color="auto"/>
              <w:bottom w:val="nil"/>
              <w:right w:val="single" w:sz="4" w:space="0" w:color="auto"/>
            </w:tcBorders>
            <w:vAlign w:val="center"/>
          </w:tcPr>
          <w:p w14:paraId="38D29996"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25AEB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3D00E"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51AC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59BED1" w14:textId="77777777" w:rsidR="00E060BF" w:rsidRPr="00480423" w:rsidRDefault="00E060BF" w:rsidP="00AF6673">
            <w:pPr>
              <w:pStyle w:val="TAC"/>
              <w:rPr>
                <w:rFonts w:eastAsiaTheme="minorEastAsia" w:cs="Arial"/>
                <w:szCs w:val="18"/>
                <w:lang w:val="en-US" w:eastAsia="zh-CN"/>
              </w:rPr>
            </w:pPr>
          </w:p>
        </w:tc>
      </w:tr>
      <w:tr w:rsidR="00E060BF" w:rsidRPr="00480423" w14:paraId="5E271D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26D97E"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72A4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0E6F4"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78F6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997B97" w14:textId="77777777" w:rsidR="00E060BF" w:rsidRPr="00480423" w:rsidRDefault="00E060BF" w:rsidP="00AF6673">
            <w:pPr>
              <w:pStyle w:val="TAC"/>
              <w:rPr>
                <w:rFonts w:eastAsiaTheme="minorEastAsia" w:cs="Arial"/>
                <w:szCs w:val="18"/>
                <w:lang w:val="en-US" w:eastAsia="zh-CN"/>
              </w:rPr>
            </w:pPr>
          </w:p>
        </w:tc>
      </w:tr>
      <w:tr w:rsidR="00E060BF" w:rsidRPr="00480423" w14:paraId="582245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9758F0"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523B9FE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5471CA3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2C67786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882A16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7760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0CCAB8D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5596FCDA" w14:textId="77777777" w:rsidTr="005A0D4C">
        <w:trPr>
          <w:trHeight w:val="29"/>
        </w:trPr>
        <w:tc>
          <w:tcPr>
            <w:tcW w:w="3066" w:type="dxa"/>
            <w:tcBorders>
              <w:top w:val="nil"/>
              <w:left w:val="single" w:sz="4" w:space="0" w:color="auto"/>
              <w:bottom w:val="nil"/>
              <w:right w:val="single" w:sz="4" w:space="0" w:color="auto"/>
            </w:tcBorders>
            <w:vAlign w:val="center"/>
          </w:tcPr>
          <w:p w14:paraId="35C2FD33"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4784A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B241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30483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2F532E" w14:textId="77777777" w:rsidR="00E060BF" w:rsidRPr="00480423" w:rsidRDefault="00E060BF" w:rsidP="00AF6673">
            <w:pPr>
              <w:pStyle w:val="TAC"/>
              <w:rPr>
                <w:rFonts w:eastAsiaTheme="minorEastAsia" w:cs="Arial"/>
                <w:szCs w:val="18"/>
                <w:lang w:val="en-US" w:eastAsia="zh-CN"/>
              </w:rPr>
            </w:pPr>
          </w:p>
        </w:tc>
      </w:tr>
      <w:tr w:rsidR="00E060BF" w:rsidRPr="00480423" w14:paraId="459B62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6F1BD4"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8B45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F223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FFB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EF7DB0D" w14:textId="77777777" w:rsidR="00E060BF" w:rsidRPr="00480423" w:rsidRDefault="00E060BF" w:rsidP="00AF6673">
            <w:pPr>
              <w:pStyle w:val="TAC"/>
              <w:rPr>
                <w:rFonts w:eastAsiaTheme="minorEastAsia" w:cs="Arial"/>
                <w:szCs w:val="18"/>
                <w:lang w:val="en-US" w:eastAsia="zh-CN"/>
              </w:rPr>
            </w:pPr>
          </w:p>
        </w:tc>
      </w:tr>
      <w:tr w:rsidR="00E060BF" w:rsidRPr="00480423" w14:paraId="7A4D49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286891"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2A407671" w14:textId="77777777" w:rsidR="00E060BF" w:rsidRPr="00480423" w:rsidRDefault="00E060BF" w:rsidP="00AF6673">
            <w:pPr>
              <w:pStyle w:val="TAC"/>
              <w:rPr>
                <w:rFonts w:eastAsiaTheme="minorEastAsia" w:cs="Arial"/>
                <w:szCs w:val="18"/>
              </w:rPr>
            </w:pPr>
            <w:r w:rsidRPr="00480423">
              <w:rPr>
                <w:rFonts w:eastAsiaTheme="minorEastAsia" w:cs="Arial"/>
                <w:szCs w:val="18"/>
              </w:rPr>
              <w:t>CA_n25A-n38A</w:t>
            </w:r>
          </w:p>
          <w:p w14:paraId="060C98F5" w14:textId="77777777" w:rsidR="00E060BF" w:rsidRPr="00480423" w:rsidRDefault="00E060BF" w:rsidP="00AF6673">
            <w:pPr>
              <w:pStyle w:val="TAC"/>
              <w:rPr>
                <w:rFonts w:eastAsiaTheme="minorEastAsia" w:cs="Arial"/>
                <w:szCs w:val="18"/>
              </w:rPr>
            </w:pPr>
            <w:r w:rsidRPr="00480423">
              <w:rPr>
                <w:rFonts w:eastAsiaTheme="minorEastAsia" w:cs="Arial"/>
                <w:szCs w:val="18"/>
              </w:rPr>
              <w:t>CA_n25A-n66A</w:t>
            </w:r>
          </w:p>
          <w:p w14:paraId="2C54A28E" w14:textId="77777777" w:rsidR="00E060BF" w:rsidRPr="00480423" w:rsidRDefault="00E060BF" w:rsidP="00AF6673">
            <w:pPr>
              <w:pStyle w:val="TAC"/>
              <w:rPr>
                <w:rFonts w:eastAsiaTheme="minorEastAsia"/>
                <w:lang w:val="en-US" w:eastAsia="zh-CN"/>
              </w:rPr>
            </w:pPr>
            <w:r w:rsidRPr="00480423">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45ECFA3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4858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0571D03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33E1DD18" w14:textId="77777777" w:rsidTr="005A0D4C">
        <w:trPr>
          <w:trHeight w:val="29"/>
        </w:trPr>
        <w:tc>
          <w:tcPr>
            <w:tcW w:w="3066" w:type="dxa"/>
            <w:tcBorders>
              <w:top w:val="nil"/>
              <w:left w:val="single" w:sz="4" w:space="0" w:color="auto"/>
              <w:bottom w:val="nil"/>
              <w:right w:val="single" w:sz="4" w:space="0" w:color="auto"/>
            </w:tcBorders>
          </w:tcPr>
          <w:p w14:paraId="0208F7C9"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2D1696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98034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C322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0E47B5" w14:textId="77777777" w:rsidR="00E060BF" w:rsidRPr="00480423" w:rsidRDefault="00E060BF" w:rsidP="00AF6673">
            <w:pPr>
              <w:pStyle w:val="TAC"/>
              <w:rPr>
                <w:rFonts w:eastAsiaTheme="minorEastAsia" w:cs="Arial"/>
                <w:szCs w:val="18"/>
                <w:lang w:val="en-US" w:eastAsia="zh-CN"/>
              </w:rPr>
            </w:pPr>
          </w:p>
        </w:tc>
      </w:tr>
      <w:tr w:rsidR="00E060BF" w:rsidRPr="00480423" w14:paraId="3E7F13A2" w14:textId="77777777" w:rsidTr="005A0D4C">
        <w:trPr>
          <w:trHeight w:val="29"/>
        </w:trPr>
        <w:tc>
          <w:tcPr>
            <w:tcW w:w="3066" w:type="dxa"/>
            <w:tcBorders>
              <w:top w:val="nil"/>
              <w:left w:val="single" w:sz="4" w:space="0" w:color="auto"/>
              <w:bottom w:val="single" w:sz="4" w:space="0" w:color="auto"/>
              <w:right w:val="single" w:sz="4" w:space="0" w:color="auto"/>
            </w:tcBorders>
          </w:tcPr>
          <w:p w14:paraId="7AEBC2BF"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419B22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7C18C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D070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D7C8ECC" w14:textId="77777777" w:rsidR="00E060BF" w:rsidRPr="00480423" w:rsidRDefault="00E060BF" w:rsidP="00AF6673">
            <w:pPr>
              <w:pStyle w:val="TAC"/>
              <w:rPr>
                <w:rFonts w:eastAsiaTheme="minorEastAsia" w:cs="Arial"/>
                <w:szCs w:val="18"/>
                <w:lang w:val="en-US" w:eastAsia="zh-CN"/>
              </w:rPr>
            </w:pPr>
          </w:p>
        </w:tc>
      </w:tr>
      <w:tr w:rsidR="00E060BF" w:rsidRPr="00480423" w14:paraId="75AEDE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20FA6E"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083419D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51D10D3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5BF4362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2CEE4E4"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2FCD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2E8BD3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10385909" w14:textId="77777777" w:rsidTr="005A0D4C">
        <w:trPr>
          <w:trHeight w:val="29"/>
        </w:trPr>
        <w:tc>
          <w:tcPr>
            <w:tcW w:w="3066" w:type="dxa"/>
            <w:tcBorders>
              <w:top w:val="nil"/>
              <w:left w:val="single" w:sz="4" w:space="0" w:color="auto"/>
              <w:bottom w:val="nil"/>
              <w:right w:val="single" w:sz="4" w:space="0" w:color="auto"/>
            </w:tcBorders>
            <w:vAlign w:val="center"/>
          </w:tcPr>
          <w:p w14:paraId="509C1086"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E32CE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9AB1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9C55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A30660" w14:textId="77777777" w:rsidR="00E060BF" w:rsidRPr="00480423" w:rsidRDefault="00E060BF" w:rsidP="00AF6673">
            <w:pPr>
              <w:pStyle w:val="TAC"/>
              <w:rPr>
                <w:rFonts w:eastAsiaTheme="minorEastAsia" w:cs="Arial"/>
                <w:szCs w:val="18"/>
                <w:lang w:val="en-US" w:eastAsia="zh-CN"/>
              </w:rPr>
            </w:pPr>
          </w:p>
        </w:tc>
      </w:tr>
      <w:tr w:rsidR="00E060BF" w:rsidRPr="00480423" w14:paraId="65FBFF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BC5EAC"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188D3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1595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6C84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1117681" w14:textId="77777777" w:rsidR="00E060BF" w:rsidRPr="00480423" w:rsidRDefault="00E060BF" w:rsidP="00AF6673">
            <w:pPr>
              <w:pStyle w:val="TAC"/>
              <w:rPr>
                <w:rFonts w:eastAsiaTheme="minorEastAsia" w:cs="Arial"/>
                <w:szCs w:val="18"/>
                <w:lang w:val="en-US" w:eastAsia="zh-CN"/>
              </w:rPr>
            </w:pPr>
          </w:p>
        </w:tc>
      </w:tr>
      <w:tr w:rsidR="00E060BF" w:rsidRPr="00480423" w14:paraId="63B687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8BFD9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088B71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CA_n25A-n38A</w:t>
            </w:r>
          </w:p>
          <w:p w14:paraId="688397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CA_n25A-n78A</w:t>
            </w:r>
          </w:p>
          <w:p w14:paraId="1B64B7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1DE6D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2BEA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8E13B8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EE7019B" w14:textId="77777777" w:rsidTr="005A0D4C">
        <w:trPr>
          <w:trHeight w:val="29"/>
        </w:trPr>
        <w:tc>
          <w:tcPr>
            <w:tcW w:w="3066" w:type="dxa"/>
            <w:tcBorders>
              <w:top w:val="nil"/>
              <w:left w:val="single" w:sz="4" w:space="0" w:color="auto"/>
              <w:bottom w:val="nil"/>
              <w:right w:val="single" w:sz="4" w:space="0" w:color="auto"/>
            </w:tcBorders>
            <w:vAlign w:val="center"/>
          </w:tcPr>
          <w:p w14:paraId="6C84E6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DDA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22E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E6112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227B74" w14:textId="77777777" w:rsidR="00E060BF" w:rsidRPr="00480423" w:rsidRDefault="00E060BF" w:rsidP="00AF6673">
            <w:pPr>
              <w:pStyle w:val="TAC"/>
              <w:rPr>
                <w:rFonts w:eastAsiaTheme="minorEastAsia"/>
                <w:lang w:val="en-US" w:eastAsia="zh-CN"/>
              </w:rPr>
            </w:pPr>
          </w:p>
        </w:tc>
      </w:tr>
      <w:tr w:rsidR="00E060BF" w:rsidRPr="00480423" w14:paraId="2293DC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3589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F725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1F1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4F84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91987E" w14:textId="77777777" w:rsidR="00E060BF" w:rsidRPr="00480423" w:rsidRDefault="00E060BF" w:rsidP="00AF6673">
            <w:pPr>
              <w:pStyle w:val="TAC"/>
              <w:rPr>
                <w:rFonts w:eastAsiaTheme="minorEastAsia"/>
                <w:lang w:val="en-US" w:eastAsia="zh-CN"/>
              </w:rPr>
            </w:pPr>
          </w:p>
        </w:tc>
      </w:tr>
      <w:tr w:rsidR="00E060BF" w:rsidRPr="00480423" w14:paraId="1E5D470A" w14:textId="77777777" w:rsidTr="005A0D4C">
        <w:trPr>
          <w:trHeight w:val="29"/>
        </w:trPr>
        <w:tc>
          <w:tcPr>
            <w:tcW w:w="3066" w:type="dxa"/>
            <w:tcBorders>
              <w:top w:val="nil"/>
              <w:left w:val="single" w:sz="4" w:space="0" w:color="auto"/>
              <w:bottom w:val="nil"/>
              <w:right w:val="single" w:sz="4" w:space="0" w:color="auto"/>
            </w:tcBorders>
            <w:vAlign w:val="center"/>
          </w:tcPr>
          <w:p w14:paraId="1D77A7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lastRenderedPageBreak/>
              <w:t>CA_n25A-n38A-n78(2A)</w:t>
            </w:r>
          </w:p>
        </w:tc>
        <w:tc>
          <w:tcPr>
            <w:tcW w:w="2712" w:type="dxa"/>
            <w:tcBorders>
              <w:top w:val="nil"/>
              <w:left w:val="single" w:sz="4" w:space="0" w:color="auto"/>
              <w:bottom w:val="nil"/>
              <w:right w:val="single" w:sz="4" w:space="0" w:color="auto"/>
            </w:tcBorders>
            <w:vAlign w:val="center"/>
          </w:tcPr>
          <w:p w14:paraId="127218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CA_n25A-n38A</w:t>
            </w:r>
          </w:p>
          <w:p w14:paraId="3E153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CA_n25A-n78A</w:t>
            </w:r>
          </w:p>
          <w:p w14:paraId="4EDCB9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4B6817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90F2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B5893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67126466" w14:textId="77777777" w:rsidTr="005A0D4C">
        <w:trPr>
          <w:trHeight w:val="29"/>
        </w:trPr>
        <w:tc>
          <w:tcPr>
            <w:tcW w:w="3066" w:type="dxa"/>
            <w:tcBorders>
              <w:top w:val="nil"/>
              <w:left w:val="single" w:sz="4" w:space="0" w:color="auto"/>
              <w:bottom w:val="nil"/>
              <w:right w:val="single" w:sz="4" w:space="0" w:color="auto"/>
            </w:tcBorders>
            <w:vAlign w:val="center"/>
          </w:tcPr>
          <w:p w14:paraId="7B7B18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71C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6568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221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2FFD39" w14:textId="77777777" w:rsidR="00E060BF" w:rsidRPr="00480423" w:rsidRDefault="00E060BF" w:rsidP="00AF6673">
            <w:pPr>
              <w:pStyle w:val="TAC"/>
              <w:rPr>
                <w:rFonts w:eastAsiaTheme="minorEastAsia"/>
                <w:lang w:val="en-US" w:eastAsia="zh-CN"/>
              </w:rPr>
            </w:pPr>
          </w:p>
        </w:tc>
      </w:tr>
      <w:tr w:rsidR="00E060BF" w:rsidRPr="00480423" w14:paraId="19134A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A27E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BF4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DAD2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9989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D3E4614" w14:textId="77777777" w:rsidR="00E060BF" w:rsidRPr="00480423" w:rsidRDefault="00E060BF" w:rsidP="00AF6673">
            <w:pPr>
              <w:pStyle w:val="TAC"/>
              <w:rPr>
                <w:rFonts w:eastAsiaTheme="minorEastAsia"/>
                <w:lang w:val="en-US" w:eastAsia="zh-CN"/>
              </w:rPr>
            </w:pPr>
          </w:p>
        </w:tc>
      </w:tr>
      <w:tr w:rsidR="00E060BF" w:rsidRPr="00480423" w14:paraId="2AB34699" w14:textId="77777777" w:rsidTr="005A0D4C">
        <w:trPr>
          <w:trHeight w:val="29"/>
        </w:trPr>
        <w:tc>
          <w:tcPr>
            <w:tcW w:w="3066" w:type="dxa"/>
            <w:tcBorders>
              <w:top w:val="nil"/>
              <w:left w:val="single" w:sz="4" w:space="0" w:color="auto"/>
              <w:bottom w:val="nil"/>
              <w:right w:val="single" w:sz="4" w:space="0" w:color="auto"/>
            </w:tcBorders>
            <w:vAlign w:val="center"/>
          </w:tcPr>
          <w:p w14:paraId="140BC37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225571D0" w14:textId="77777777" w:rsidR="00E060BF" w:rsidRPr="00480423" w:rsidRDefault="00E060BF" w:rsidP="00AF6673">
            <w:pPr>
              <w:pStyle w:val="TAC"/>
              <w:rPr>
                <w:rFonts w:eastAsiaTheme="minorEastAsia"/>
                <w:lang w:val="en-US"/>
              </w:rPr>
            </w:pPr>
            <w:r w:rsidRPr="00480423">
              <w:rPr>
                <w:rFonts w:eastAsiaTheme="minorEastAsia"/>
                <w:lang w:val="en-US"/>
              </w:rPr>
              <w:t>CA_n25A-n38A</w:t>
            </w:r>
          </w:p>
          <w:p w14:paraId="42FBEF09"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560E0821"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35ACE5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AB2F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B59AFA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A4F83CB" w14:textId="77777777" w:rsidTr="005A0D4C">
        <w:trPr>
          <w:trHeight w:val="29"/>
        </w:trPr>
        <w:tc>
          <w:tcPr>
            <w:tcW w:w="3066" w:type="dxa"/>
            <w:tcBorders>
              <w:top w:val="nil"/>
              <w:left w:val="single" w:sz="4" w:space="0" w:color="auto"/>
              <w:bottom w:val="nil"/>
              <w:right w:val="single" w:sz="4" w:space="0" w:color="auto"/>
            </w:tcBorders>
            <w:vAlign w:val="center"/>
          </w:tcPr>
          <w:p w14:paraId="3AA81B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B0F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CDED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E2D4F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60C418" w14:textId="77777777" w:rsidR="00E060BF" w:rsidRPr="00480423" w:rsidRDefault="00E060BF" w:rsidP="00AF6673">
            <w:pPr>
              <w:pStyle w:val="TAC"/>
              <w:rPr>
                <w:rFonts w:eastAsiaTheme="minorEastAsia"/>
                <w:lang w:val="en-US" w:eastAsia="zh-CN"/>
              </w:rPr>
            </w:pPr>
          </w:p>
        </w:tc>
      </w:tr>
      <w:tr w:rsidR="00E060BF" w:rsidRPr="00480423" w14:paraId="7B9D34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7FC9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66F8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6D64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3877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42E6CE" w14:textId="77777777" w:rsidR="00E060BF" w:rsidRPr="00480423" w:rsidRDefault="00E060BF" w:rsidP="00AF6673">
            <w:pPr>
              <w:pStyle w:val="TAC"/>
              <w:rPr>
                <w:rFonts w:eastAsiaTheme="minorEastAsia"/>
                <w:lang w:val="en-US" w:eastAsia="zh-CN"/>
              </w:rPr>
            </w:pPr>
          </w:p>
        </w:tc>
      </w:tr>
      <w:tr w:rsidR="00E060BF" w:rsidRPr="00480423" w14:paraId="5CE9F426" w14:textId="77777777" w:rsidTr="005A0D4C">
        <w:trPr>
          <w:trHeight w:val="29"/>
        </w:trPr>
        <w:tc>
          <w:tcPr>
            <w:tcW w:w="3066" w:type="dxa"/>
            <w:tcBorders>
              <w:top w:val="nil"/>
              <w:left w:val="single" w:sz="4" w:space="0" w:color="auto"/>
              <w:bottom w:val="nil"/>
              <w:right w:val="single" w:sz="4" w:space="0" w:color="auto"/>
            </w:tcBorders>
            <w:vAlign w:val="center"/>
          </w:tcPr>
          <w:p w14:paraId="58F58BD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5F01AA2A" w14:textId="77777777" w:rsidR="00E060BF" w:rsidRPr="00480423" w:rsidRDefault="00E060BF" w:rsidP="00AF6673">
            <w:pPr>
              <w:pStyle w:val="TAC"/>
              <w:rPr>
                <w:rFonts w:eastAsiaTheme="minorEastAsia"/>
                <w:lang w:val="en-US"/>
              </w:rPr>
            </w:pPr>
            <w:r w:rsidRPr="00480423">
              <w:rPr>
                <w:rFonts w:eastAsiaTheme="minorEastAsia"/>
                <w:lang w:val="en-US"/>
              </w:rPr>
              <w:t>CA_n25A-n38A</w:t>
            </w:r>
          </w:p>
          <w:p w14:paraId="5DE9F3E8"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733F05A3"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53C82F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DED9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D54E53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9F049DE" w14:textId="77777777" w:rsidTr="005A0D4C">
        <w:trPr>
          <w:trHeight w:val="29"/>
        </w:trPr>
        <w:tc>
          <w:tcPr>
            <w:tcW w:w="3066" w:type="dxa"/>
            <w:tcBorders>
              <w:top w:val="nil"/>
              <w:left w:val="single" w:sz="4" w:space="0" w:color="auto"/>
              <w:bottom w:val="nil"/>
              <w:right w:val="single" w:sz="4" w:space="0" w:color="auto"/>
            </w:tcBorders>
            <w:vAlign w:val="center"/>
          </w:tcPr>
          <w:p w14:paraId="164844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95B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7DE0B29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02F99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1A02F5" w14:textId="77777777" w:rsidR="00E060BF" w:rsidRPr="00480423" w:rsidRDefault="00E060BF" w:rsidP="00AF6673">
            <w:pPr>
              <w:pStyle w:val="TAC"/>
              <w:rPr>
                <w:rFonts w:eastAsiaTheme="minorEastAsia"/>
                <w:lang w:val="en-US" w:eastAsia="zh-CN"/>
              </w:rPr>
            </w:pPr>
          </w:p>
        </w:tc>
      </w:tr>
      <w:tr w:rsidR="00E060BF" w:rsidRPr="00480423" w14:paraId="7349D5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4EB3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5567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7F5F2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7361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1667957" w14:textId="77777777" w:rsidR="00E060BF" w:rsidRPr="00480423" w:rsidRDefault="00E060BF" w:rsidP="00AF6673">
            <w:pPr>
              <w:pStyle w:val="TAC"/>
              <w:rPr>
                <w:rFonts w:eastAsiaTheme="minorEastAsia"/>
                <w:lang w:val="en-US" w:eastAsia="zh-CN"/>
              </w:rPr>
            </w:pPr>
          </w:p>
        </w:tc>
      </w:tr>
      <w:tr w:rsidR="00E060BF" w:rsidRPr="00480423" w14:paraId="4AC558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82E4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228F75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957CB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5DE913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CA_n25A-n66A</w:t>
            </w:r>
          </w:p>
          <w:p w14:paraId="667499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2283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1295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EEF8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25A28E" w14:textId="77777777" w:rsidTr="005A0D4C">
        <w:trPr>
          <w:trHeight w:val="29"/>
        </w:trPr>
        <w:tc>
          <w:tcPr>
            <w:tcW w:w="3066" w:type="dxa"/>
            <w:tcBorders>
              <w:top w:val="nil"/>
              <w:left w:val="single" w:sz="4" w:space="0" w:color="auto"/>
              <w:bottom w:val="nil"/>
              <w:right w:val="single" w:sz="4" w:space="0" w:color="auto"/>
            </w:tcBorders>
            <w:vAlign w:val="center"/>
          </w:tcPr>
          <w:p w14:paraId="0FD3F9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1D76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6834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A82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CA73193" w14:textId="77777777" w:rsidR="00E060BF" w:rsidRPr="00480423" w:rsidRDefault="00E060BF" w:rsidP="00AF6673">
            <w:pPr>
              <w:pStyle w:val="TAC"/>
              <w:rPr>
                <w:rFonts w:eastAsiaTheme="minorEastAsia"/>
                <w:lang w:val="en-US" w:eastAsia="zh-CN"/>
              </w:rPr>
            </w:pPr>
          </w:p>
        </w:tc>
      </w:tr>
      <w:tr w:rsidR="00E060BF" w:rsidRPr="00480423" w14:paraId="57A46B35" w14:textId="77777777" w:rsidTr="005A0D4C">
        <w:trPr>
          <w:trHeight w:val="29"/>
        </w:trPr>
        <w:tc>
          <w:tcPr>
            <w:tcW w:w="3066" w:type="dxa"/>
            <w:tcBorders>
              <w:top w:val="nil"/>
              <w:left w:val="single" w:sz="4" w:space="0" w:color="auto"/>
              <w:bottom w:val="nil"/>
              <w:right w:val="single" w:sz="4" w:space="0" w:color="auto"/>
            </w:tcBorders>
            <w:vAlign w:val="center"/>
          </w:tcPr>
          <w:p w14:paraId="2FD9E6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79A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333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EF43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B0706FF" w14:textId="77777777" w:rsidR="00E060BF" w:rsidRPr="00480423" w:rsidRDefault="00E060BF" w:rsidP="00AF6673">
            <w:pPr>
              <w:pStyle w:val="TAC"/>
              <w:rPr>
                <w:rFonts w:eastAsiaTheme="minorEastAsia"/>
                <w:lang w:val="en-US" w:eastAsia="zh-CN"/>
              </w:rPr>
            </w:pPr>
          </w:p>
        </w:tc>
      </w:tr>
      <w:tr w:rsidR="00E060BF" w:rsidRPr="00480423" w14:paraId="62665E5E" w14:textId="77777777" w:rsidTr="005A0D4C">
        <w:trPr>
          <w:trHeight w:val="29"/>
        </w:trPr>
        <w:tc>
          <w:tcPr>
            <w:tcW w:w="3066" w:type="dxa"/>
            <w:tcBorders>
              <w:top w:val="nil"/>
              <w:left w:val="single" w:sz="4" w:space="0" w:color="auto"/>
              <w:bottom w:val="nil"/>
              <w:right w:val="single" w:sz="4" w:space="0" w:color="auto"/>
            </w:tcBorders>
            <w:vAlign w:val="center"/>
          </w:tcPr>
          <w:p w14:paraId="59B1B2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249D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6CD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E4A5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B16B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6282F3A9" w14:textId="77777777" w:rsidTr="005A0D4C">
        <w:trPr>
          <w:trHeight w:val="29"/>
        </w:trPr>
        <w:tc>
          <w:tcPr>
            <w:tcW w:w="3066" w:type="dxa"/>
            <w:tcBorders>
              <w:top w:val="nil"/>
              <w:left w:val="single" w:sz="4" w:space="0" w:color="auto"/>
              <w:bottom w:val="nil"/>
              <w:right w:val="single" w:sz="4" w:space="0" w:color="auto"/>
            </w:tcBorders>
            <w:vAlign w:val="center"/>
          </w:tcPr>
          <w:p w14:paraId="0C3F36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1AE4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B1E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7D4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47E0B44" w14:textId="77777777" w:rsidR="00E060BF" w:rsidRPr="00480423" w:rsidRDefault="00E060BF" w:rsidP="00AF6673">
            <w:pPr>
              <w:pStyle w:val="TAC"/>
              <w:rPr>
                <w:rFonts w:eastAsiaTheme="minorEastAsia"/>
                <w:lang w:val="en-US" w:eastAsia="zh-CN"/>
              </w:rPr>
            </w:pPr>
          </w:p>
        </w:tc>
      </w:tr>
      <w:tr w:rsidR="00E060BF" w:rsidRPr="00480423" w14:paraId="17EBB9B9" w14:textId="77777777" w:rsidTr="005A0D4C">
        <w:trPr>
          <w:trHeight w:val="29"/>
        </w:trPr>
        <w:tc>
          <w:tcPr>
            <w:tcW w:w="3066" w:type="dxa"/>
            <w:tcBorders>
              <w:top w:val="nil"/>
              <w:left w:val="single" w:sz="4" w:space="0" w:color="auto"/>
              <w:bottom w:val="nil"/>
              <w:right w:val="single" w:sz="4" w:space="0" w:color="auto"/>
            </w:tcBorders>
            <w:vAlign w:val="center"/>
          </w:tcPr>
          <w:p w14:paraId="54CA90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26E1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688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905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838E01" w14:textId="77777777" w:rsidR="00E060BF" w:rsidRPr="00480423" w:rsidRDefault="00E060BF" w:rsidP="00AF6673">
            <w:pPr>
              <w:pStyle w:val="TAC"/>
              <w:rPr>
                <w:rFonts w:eastAsiaTheme="minorEastAsia"/>
                <w:lang w:val="en-US" w:eastAsia="zh-CN"/>
              </w:rPr>
            </w:pPr>
          </w:p>
        </w:tc>
      </w:tr>
      <w:tr w:rsidR="00E060BF" w:rsidRPr="00480423" w14:paraId="11B4FF85" w14:textId="77777777" w:rsidTr="005A0D4C">
        <w:trPr>
          <w:trHeight w:val="29"/>
        </w:trPr>
        <w:tc>
          <w:tcPr>
            <w:tcW w:w="3066" w:type="dxa"/>
            <w:tcBorders>
              <w:top w:val="nil"/>
              <w:left w:val="single" w:sz="4" w:space="0" w:color="auto"/>
              <w:bottom w:val="nil"/>
              <w:right w:val="single" w:sz="4" w:space="0" w:color="auto"/>
            </w:tcBorders>
            <w:vAlign w:val="center"/>
          </w:tcPr>
          <w:p w14:paraId="49409D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E0CF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EB4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B3F0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414EC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E49F244" w14:textId="77777777" w:rsidTr="005A0D4C">
        <w:trPr>
          <w:trHeight w:val="29"/>
        </w:trPr>
        <w:tc>
          <w:tcPr>
            <w:tcW w:w="3066" w:type="dxa"/>
            <w:tcBorders>
              <w:top w:val="nil"/>
              <w:left w:val="single" w:sz="4" w:space="0" w:color="auto"/>
              <w:bottom w:val="nil"/>
              <w:right w:val="single" w:sz="4" w:space="0" w:color="auto"/>
            </w:tcBorders>
            <w:vAlign w:val="center"/>
          </w:tcPr>
          <w:p w14:paraId="67BB59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BAE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35B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46B2E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14AD13D" w14:textId="77777777" w:rsidR="00E060BF" w:rsidRPr="00480423" w:rsidRDefault="00E060BF" w:rsidP="00AF6673">
            <w:pPr>
              <w:pStyle w:val="TAC"/>
              <w:rPr>
                <w:rFonts w:eastAsiaTheme="minorEastAsia"/>
                <w:lang w:val="en-US" w:eastAsia="zh-CN"/>
              </w:rPr>
            </w:pPr>
          </w:p>
        </w:tc>
      </w:tr>
      <w:tr w:rsidR="00E060BF" w:rsidRPr="00480423" w14:paraId="4078A19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004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0B2F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416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722E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C6A2E21" w14:textId="77777777" w:rsidR="00E060BF" w:rsidRPr="00480423" w:rsidRDefault="00E060BF" w:rsidP="00AF6673">
            <w:pPr>
              <w:pStyle w:val="TAC"/>
              <w:rPr>
                <w:rFonts w:eastAsiaTheme="minorEastAsia"/>
                <w:lang w:val="en-US" w:eastAsia="zh-CN"/>
              </w:rPr>
            </w:pPr>
          </w:p>
        </w:tc>
      </w:tr>
      <w:tr w:rsidR="00E060BF" w:rsidRPr="00480423" w14:paraId="4FBB88BE" w14:textId="77777777" w:rsidTr="005A0D4C">
        <w:trPr>
          <w:trHeight w:val="29"/>
        </w:trPr>
        <w:tc>
          <w:tcPr>
            <w:tcW w:w="3066" w:type="dxa"/>
            <w:tcBorders>
              <w:top w:val="nil"/>
              <w:left w:val="single" w:sz="4" w:space="0" w:color="auto"/>
              <w:bottom w:val="nil"/>
              <w:right w:val="single" w:sz="4" w:space="0" w:color="auto"/>
            </w:tcBorders>
            <w:vAlign w:val="center"/>
          </w:tcPr>
          <w:p w14:paraId="6EDC3C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121A41D8" w14:textId="77777777" w:rsidR="00E060BF" w:rsidRPr="00480423" w:rsidRDefault="00E060BF" w:rsidP="00AF6673">
            <w:pPr>
              <w:pStyle w:val="TAC"/>
              <w:rPr>
                <w:rFonts w:eastAsiaTheme="minorEastAsia"/>
              </w:rPr>
            </w:pPr>
            <w:r w:rsidRPr="00480423">
              <w:rPr>
                <w:rFonts w:eastAsiaTheme="minorEastAsia"/>
              </w:rPr>
              <w:t>n41</w:t>
            </w:r>
            <w:r w:rsidRPr="00480423">
              <w:rPr>
                <w:rFonts w:eastAsiaTheme="minorEastAsia"/>
                <w:vertAlign w:val="superscript"/>
              </w:rPr>
              <w:t>7,9</w:t>
            </w:r>
          </w:p>
          <w:p w14:paraId="145CA4C2" w14:textId="77777777" w:rsidR="00E060BF" w:rsidRPr="00480423" w:rsidRDefault="00E060BF" w:rsidP="00AF6673">
            <w:pPr>
              <w:pStyle w:val="TAC"/>
              <w:rPr>
                <w:rFonts w:eastAsiaTheme="minorEastAsia"/>
              </w:rPr>
            </w:pPr>
            <w:r w:rsidRPr="00480423">
              <w:rPr>
                <w:rFonts w:eastAsiaTheme="minorEastAsia"/>
              </w:rPr>
              <w:t>CA_n25A-n41A</w:t>
            </w:r>
            <w:r w:rsidRPr="00480423">
              <w:rPr>
                <w:rFonts w:eastAsiaTheme="minorEastAsia"/>
                <w:vertAlign w:val="superscript"/>
              </w:rPr>
              <w:t>7</w:t>
            </w:r>
          </w:p>
          <w:p w14:paraId="41295D2D" w14:textId="77777777" w:rsidR="00E060BF" w:rsidRPr="00480423" w:rsidRDefault="00E060BF" w:rsidP="00AF6673">
            <w:pPr>
              <w:pStyle w:val="TAC"/>
              <w:rPr>
                <w:rFonts w:eastAsiaTheme="minorEastAsia"/>
              </w:rPr>
            </w:pPr>
            <w:r w:rsidRPr="00480423">
              <w:rPr>
                <w:rFonts w:eastAsiaTheme="minorEastAsia"/>
              </w:rPr>
              <w:t>CA_n25A-n66A</w:t>
            </w:r>
          </w:p>
          <w:p w14:paraId="6AE851C0" w14:textId="77777777" w:rsidR="00E060BF" w:rsidRPr="00480423" w:rsidRDefault="00E060BF" w:rsidP="00AF6673">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51A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30161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BCC17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E71C52F" w14:textId="77777777" w:rsidTr="005A0D4C">
        <w:trPr>
          <w:trHeight w:val="29"/>
        </w:trPr>
        <w:tc>
          <w:tcPr>
            <w:tcW w:w="3066" w:type="dxa"/>
            <w:tcBorders>
              <w:top w:val="nil"/>
              <w:left w:val="single" w:sz="4" w:space="0" w:color="auto"/>
              <w:bottom w:val="nil"/>
              <w:right w:val="single" w:sz="4" w:space="0" w:color="auto"/>
            </w:tcBorders>
            <w:vAlign w:val="center"/>
          </w:tcPr>
          <w:p w14:paraId="6879C1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0536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1A7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85BC2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C907F55" w14:textId="77777777" w:rsidR="00E060BF" w:rsidRPr="00480423" w:rsidRDefault="00E060BF" w:rsidP="00AF6673">
            <w:pPr>
              <w:pStyle w:val="TAC"/>
              <w:rPr>
                <w:rFonts w:eastAsiaTheme="minorEastAsia"/>
                <w:lang w:val="en-US" w:eastAsia="zh-CN"/>
              </w:rPr>
            </w:pPr>
          </w:p>
        </w:tc>
      </w:tr>
      <w:tr w:rsidR="00E060BF" w:rsidRPr="00480423" w14:paraId="27D282EC" w14:textId="77777777" w:rsidTr="005A0D4C">
        <w:trPr>
          <w:trHeight w:val="29"/>
        </w:trPr>
        <w:tc>
          <w:tcPr>
            <w:tcW w:w="3066" w:type="dxa"/>
            <w:tcBorders>
              <w:top w:val="nil"/>
              <w:left w:val="single" w:sz="4" w:space="0" w:color="auto"/>
              <w:bottom w:val="nil"/>
              <w:right w:val="single" w:sz="4" w:space="0" w:color="auto"/>
            </w:tcBorders>
            <w:vAlign w:val="center"/>
          </w:tcPr>
          <w:p w14:paraId="3DA665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997F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18B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06AD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9360108" w14:textId="77777777" w:rsidR="00E060BF" w:rsidRPr="00480423" w:rsidRDefault="00E060BF" w:rsidP="00AF6673">
            <w:pPr>
              <w:pStyle w:val="TAC"/>
              <w:rPr>
                <w:rFonts w:eastAsiaTheme="minorEastAsia"/>
                <w:lang w:val="en-US" w:eastAsia="zh-CN"/>
              </w:rPr>
            </w:pPr>
          </w:p>
        </w:tc>
      </w:tr>
      <w:tr w:rsidR="00E060BF" w:rsidRPr="00480423" w14:paraId="7D2802B3" w14:textId="77777777" w:rsidTr="005A0D4C">
        <w:trPr>
          <w:trHeight w:val="29"/>
        </w:trPr>
        <w:tc>
          <w:tcPr>
            <w:tcW w:w="3066" w:type="dxa"/>
            <w:tcBorders>
              <w:top w:val="nil"/>
              <w:left w:val="single" w:sz="4" w:space="0" w:color="auto"/>
              <w:bottom w:val="nil"/>
              <w:right w:val="single" w:sz="4" w:space="0" w:color="auto"/>
            </w:tcBorders>
            <w:vAlign w:val="center"/>
          </w:tcPr>
          <w:p w14:paraId="51F56A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A71F9"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5EC332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6F78D2"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2C7AC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4921B09" w14:textId="77777777" w:rsidTr="005A0D4C">
        <w:trPr>
          <w:trHeight w:val="29"/>
        </w:trPr>
        <w:tc>
          <w:tcPr>
            <w:tcW w:w="3066" w:type="dxa"/>
            <w:tcBorders>
              <w:top w:val="nil"/>
              <w:left w:val="single" w:sz="4" w:space="0" w:color="auto"/>
              <w:bottom w:val="nil"/>
              <w:right w:val="single" w:sz="4" w:space="0" w:color="auto"/>
            </w:tcBorders>
            <w:vAlign w:val="center"/>
          </w:tcPr>
          <w:p w14:paraId="02FC8C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5F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3072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A562A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4C7804F" w14:textId="77777777" w:rsidR="00E060BF" w:rsidRPr="00480423" w:rsidRDefault="00E060BF" w:rsidP="00AF6673">
            <w:pPr>
              <w:pStyle w:val="TAC"/>
              <w:rPr>
                <w:rFonts w:eastAsiaTheme="minorEastAsia"/>
                <w:lang w:val="en-US" w:eastAsia="zh-CN"/>
              </w:rPr>
            </w:pPr>
          </w:p>
        </w:tc>
      </w:tr>
      <w:tr w:rsidR="00E060BF" w:rsidRPr="00480423" w14:paraId="28F87965" w14:textId="77777777" w:rsidTr="005A0D4C">
        <w:trPr>
          <w:trHeight w:val="29"/>
        </w:trPr>
        <w:tc>
          <w:tcPr>
            <w:tcW w:w="3066" w:type="dxa"/>
            <w:tcBorders>
              <w:top w:val="nil"/>
              <w:left w:val="single" w:sz="4" w:space="0" w:color="auto"/>
              <w:bottom w:val="nil"/>
              <w:right w:val="single" w:sz="4" w:space="0" w:color="auto"/>
            </w:tcBorders>
            <w:vAlign w:val="center"/>
          </w:tcPr>
          <w:p w14:paraId="4423F4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77D4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2414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240277"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217F3A9E" w14:textId="77777777" w:rsidR="00E060BF" w:rsidRPr="00480423" w:rsidRDefault="00E060BF" w:rsidP="00AF6673">
            <w:pPr>
              <w:pStyle w:val="TAC"/>
              <w:rPr>
                <w:rFonts w:eastAsiaTheme="minorEastAsia"/>
                <w:lang w:val="en-US" w:eastAsia="zh-CN"/>
              </w:rPr>
            </w:pPr>
          </w:p>
        </w:tc>
      </w:tr>
      <w:tr w:rsidR="00E060BF" w:rsidRPr="00480423" w14:paraId="7A1FF772" w14:textId="77777777" w:rsidTr="005A0D4C">
        <w:trPr>
          <w:trHeight w:val="29"/>
        </w:trPr>
        <w:tc>
          <w:tcPr>
            <w:tcW w:w="3066" w:type="dxa"/>
            <w:tcBorders>
              <w:top w:val="nil"/>
              <w:left w:val="single" w:sz="4" w:space="0" w:color="auto"/>
              <w:bottom w:val="nil"/>
              <w:right w:val="single" w:sz="4" w:space="0" w:color="auto"/>
            </w:tcBorders>
            <w:vAlign w:val="center"/>
          </w:tcPr>
          <w:p w14:paraId="5F55E1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C41B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55BB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0B68C1"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EBE6B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3E7052D" w14:textId="77777777" w:rsidTr="005A0D4C">
        <w:trPr>
          <w:trHeight w:val="29"/>
        </w:trPr>
        <w:tc>
          <w:tcPr>
            <w:tcW w:w="3066" w:type="dxa"/>
            <w:tcBorders>
              <w:top w:val="nil"/>
              <w:left w:val="single" w:sz="4" w:space="0" w:color="auto"/>
              <w:bottom w:val="nil"/>
              <w:right w:val="single" w:sz="4" w:space="0" w:color="auto"/>
            </w:tcBorders>
            <w:vAlign w:val="center"/>
          </w:tcPr>
          <w:p w14:paraId="3764CE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AF3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5C2C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1D0867"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ED81D40" w14:textId="77777777" w:rsidR="00E060BF" w:rsidRPr="00480423" w:rsidRDefault="00E060BF" w:rsidP="00AF6673">
            <w:pPr>
              <w:pStyle w:val="TAC"/>
              <w:rPr>
                <w:rFonts w:eastAsiaTheme="minorEastAsia"/>
                <w:lang w:val="en-US" w:eastAsia="zh-CN"/>
              </w:rPr>
            </w:pPr>
          </w:p>
        </w:tc>
      </w:tr>
      <w:tr w:rsidR="00E060BF" w:rsidRPr="00480423" w14:paraId="72863B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BE82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01B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2574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E23F16"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79B0E73" w14:textId="77777777" w:rsidR="00E060BF" w:rsidRPr="00480423" w:rsidRDefault="00E060BF" w:rsidP="00AF6673">
            <w:pPr>
              <w:pStyle w:val="TAC"/>
              <w:rPr>
                <w:rFonts w:eastAsiaTheme="minorEastAsia"/>
                <w:lang w:val="en-US" w:eastAsia="zh-CN"/>
              </w:rPr>
            </w:pPr>
          </w:p>
        </w:tc>
      </w:tr>
      <w:tr w:rsidR="00E060BF" w:rsidRPr="00480423" w14:paraId="79676E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9FC2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66054EF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B3504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E1B282E"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2E140B5"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667C2A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89C7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A854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C004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8814BEB" w14:textId="77777777" w:rsidTr="005A0D4C">
        <w:trPr>
          <w:trHeight w:val="29"/>
        </w:trPr>
        <w:tc>
          <w:tcPr>
            <w:tcW w:w="3066" w:type="dxa"/>
            <w:tcBorders>
              <w:top w:val="nil"/>
              <w:left w:val="single" w:sz="4" w:space="0" w:color="auto"/>
              <w:bottom w:val="nil"/>
              <w:right w:val="single" w:sz="4" w:space="0" w:color="auto"/>
            </w:tcBorders>
            <w:vAlign w:val="center"/>
          </w:tcPr>
          <w:p w14:paraId="1016CF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3313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BB0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BC3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00675DAC" w14:textId="77777777" w:rsidR="00E060BF" w:rsidRPr="00480423" w:rsidRDefault="00E060BF" w:rsidP="00AF6673">
            <w:pPr>
              <w:pStyle w:val="TAC"/>
              <w:rPr>
                <w:rFonts w:eastAsiaTheme="minorEastAsia"/>
                <w:lang w:val="en-US" w:eastAsia="zh-CN"/>
              </w:rPr>
            </w:pPr>
          </w:p>
        </w:tc>
      </w:tr>
      <w:tr w:rsidR="00E060BF" w:rsidRPr="00480423" w14:paraId="72FE61AE" w14:textId="77777777" w:rsidTr="005A0D4C">
        <w:trPr>
          <w:trHeight w:val="29"/>
        </w:trPr>
        <w:tc>
          <w:tcPr>
            <w:tcW w:w="3066" w:type="dxa"/>
            <w:tcBorders>
              <w:top w:val="nil"/>
              <w:left w:val="single" w:sz="4" w:space="0" w:color="auto"/>
              <w:bottom w:val="nil"/>
              <w:right w:val="single" w:sz="4" w:space="0" w:color="auto"/>
            </w:tcBorders>
            <w:vAlign w:val="center"/>
          </w:tcPr>
          <w:p w14:paraId="334A29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2A3A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C59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E94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BFB4E79" w14:textId="77777777" w:rsidR="00E060BF" w:rsidRPr="00480423" w:rsidRDefault="00E060BF" w:rsidP="00AF6673">
            <w:pPr>
              <w:pStyle w:val="TAC"/>
              <w:rPr>
                <w:rFonts w:eastAsiaTheme="minorEastAsia"/>
                <w:lang w:val="en-US" w:eastAsia="zh-CN"/>
              </w:rPr>
            </w:pPr>
          </w:p>
        </w:tc>
      </w:tr>
      <w:tr w:rsidR="00E060BF" w:rsidRPr="00480423" w14:paraId="54510030" w14:textId="77777777" w:rsidTr="005A0D4C">
        <w:trPr>
          <w:trHeight w:val="29"/>
        </w:trPr>
        <w:tc>
          <w:tcPr>
            <w:tcW w:w="3066" w:type="dxa"/>
            <w:tcBorders>
              <w:top w:val="nil"/>
              <w:left w:val="single" w:sz="4" w:space="0" w:color="auto"/>
              <w:bottom w:val="nil"/>
              <w:right w:val="single" w:sz="4" w:space="0" w:color="auto"/>
            </w:tcBorders>
            <w:vAlign w:val="center"/>
          </w:tcPr>
          <w:p w14:paraId="23F635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CF2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BE9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233E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240E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B443594" w14:textId="77777777" w:rsidTr="005A0D4C">
        <w:trPr>
          <w:trHeight w:val="29"/>
        </w:trPr>
        <w:tc>
          <w:tcPr>
            <w:tcW w:w="3066" w:type="dxa"/>
            <w:tcBorders>
              <w:top w:val="nil"/>
              <w:left w:val="single" w:sz="4" w:space="0" w:color="auto"/>
              <w:bottom w:val="nil"/>
              <w:right w:val="single" w:sz="4" w:space="0" w:color="auto"/>
            </w:tcBorders>
            <w:vAlign w:val="center"/>
          </w:tcPr>
          <w:p w14:paraId="428124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188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449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FA11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67AACCE" w14:textId="77777777" w:rsidR="00E060BF" w:rsidRPr="00480423" w:rsidRDefault="00E060BF" w:rsidP="00AF6673">
            <w:pPr>
              <w:pStyle w:val="TAC"/>
              <w:rPr>
                <w:rFonts w:eastAsiaTheme="minorEastAsia"/>
                <w:lang w:val="en-US" w:eastAsia="zh-CN"/>
              </w:rPr>
            </w:pPr>
          </w:p>
        </w:tc>
      </w:tr>
      <w:tr w:rsidR="00E060BF" w:rsidRPr="00480423" w14:paraId="2F22BEFF" w14:textId="77777777" w:rsidTr="005A0D4C">
        <w:trPr>
          <w:trHeight w:val="29"/>
        </w:trPr>
        <w:tc>
          <w:tcPr>
            <w:tcW w:w="3066" w:type="dxa"/>
            <w:tcBorders>
              <w:top w:val="nil"/>
              <w:left w:val="single" w:sz="4" w:space="0" w:color="auto"/>
              <w:bottom w:val="nil"/>
              <w:right w:val="single" w:sz="4" w:space="0" w:color="auto"/>
            </w:tcBorders>
            <w:vAlign w:val="center"/>
          </w:tcPr>
          <w:p w14:paraId="52C820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A598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42D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DF03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190E80C" w14:textId="77777777" w:rsidR="00E060BF" w:rsidRPr="00480423" w:rsidRDefault="00E060BF" w:rsidP="00AF6673">
            <w:pPr>
              <w:pStyle w:val="TAC"/>
              <w:rPr>
                <w:rFonts w:eastAsiaTheme="minorEastAsia"/>
                <w:lang w:val="en-US" w:eastAsia="zh-CN"/>
              </w:rPr>
            </w:pPr>
          </w:p>
        </w:tc>
      </w:tr>
      <w:tr w:rsidR="00E060BF" w:rsidRPr="00480423" w14:paraId="3ED7F8F1" w14:textId="77777777" w:rsidTr="005A0D4C">
        <w:trPr>
          <w:trHeight w:val="29"/>
        </w:trPr>
        <w:tc>
          <w:tcPr>
            <w:tcW w:w="3066" w:type="dxa"/>
            <w:tcBorders>
              <w:top w:val="nil"/>
              <w:left w:val="single" w:sz="4" w:space="0" w:color="auto"/>
              <w:bottom w:val="nil"/>
              <w:right w:val="single" w:sz="4" w:space="0" w:color="auto"/>
            </w:tcBorders>
            <w:vAlign w:val="center"/>
          </w:tcPr>
          <w:p w14:paraId="6305FD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E1AE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897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F737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0C52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33C3D31" w14:textId="77777777" w:rsidTr="005A0D4C">
        <w:trPr>
          <w:trHeight w:val="29"/>
        </w:trPr>
        <w:tc>
          <w:tcPr>
            <w:tcW w:w="3066" w:type="dxa"/>
            <w:tcBorders>
              <w:top w:val="nil"/>
              <w:left w:val="single" w:sz="4" w:space="0" w:color="auto"/>
              <w:bottom w:val="nil"/>
              <w:right w:val="single" w:sz="4" w:space="0" w:color="auto"/>
            </w:tcBorders>
            <w:vAlign w:val="center"/>
          </w:tcPr>
          <w:p w14:paraId="7E7611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11D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FCD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645D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1638D9A" w14:textId="77777777" w:rsidR="00E060BF" w:rsidRPr="00480423" w:rsidRDefault="00E060BF" w:rsidP="00AF6673">
            <w:pPr>
              <w:pStyle w:val="TAC"/>
              <w:rPr>
                <w:rFonts w:eastAsiaTheme="minorEastAsia"/>
                <w:lang w:val="en-US" w:eastAsia="zh-CN"/>
              </w:rPr>
            </w:pPr>
          </w:p>
        </w:tc>
      </w:tr>
      <w:tr w:rsidR="00E060BF" w:rsidRPr="00480423" w14:paraId="141E8E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0438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BD2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085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1F038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5AD763DA" w14:textId="77777777" w:rsidR="00E060BF" w:rsidRPr="00480423" w:rsidRDefault="00E060BF" w:rsidP="00AF6673">
            <w:pPr>
              <w:pStyle w:val="TAC"/>
              <w:rPr>
                <w:rFonts w:eastAsiaTheme="minorEastAsia"/>
                <w:lang w:val="en-US" w:eastAsia="zh-CN"/>
              </w:rPr>
            </w:pPr>
          </w:p>
        </w:tc>
      </w:tr>
      <w:tr w:rsidR="00E060BF" w:rsidRPr="00480423" w14:paraId="5AF198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40D7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199DAE7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3B80EB"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72CDA83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56BB0E96"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2B6A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AC4FC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7D45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16CC4D" w14:textId="77777777" w:rsidTr="005A0D4C">
        <w:trPr>
          <w:trHeight w:val="29"/>
        </w:trPr>
        <w:tc>
          <w:tcPr>
            <w:tcW w:w="3066" w:type="dxa"/>
            <w:tcBorders>
              <w:top w:val="nil"/>
              <w:left w:val="single" w:sz="4" w:space="0" w:color="auto"/>
              <w:bottom w:val="nil"/>
              <w:right w:val="single" w:sz="4" w:space="0" w:color="auto"/>
            </w:tcBorders>
            <w:vAlign w:val="center"/>
          </w:tcPr>
          <w:p w14:paraId="01735D4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CF63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AFB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2E3A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2828AE3" w14:textId="77777777" w:rsidR="00E060BF" w:rsidRPr="00480423" w:rsidRDefault="00E060BF" w:rsidP="00AF6673">
            <w:pPr>
              <w:pStyle w:val="TAC"/>
              <w:rPr>
                <w:rFonts w:eastAsiaTheme="minorEastAsia"/>
                <w:lang w:val="en-US" w:eastAsia="zh-CN"/>
              </w:rPr>
            </w:pPr>
          </w:p>
        </w:tc>
      </w:tr>
      <w:tr w:rsidR="00E060BF" w:rsidRPr="00480423" w14:paraId="42BF34D8" w14:textId="77777777" w:rsidTr="005A0D4C">
        <w:trPr>
          <w:trHeight w:val="29"/>
        </w:trPr>
        <w:tc>
          <w:tcPr>
            <w:tcW w:w="3066" w:type="dxa"/>
            <w:tcBorders>
              <w:top w:val="nil"/>
              <w:left w:val="single" w:sz="4" w:space="0" w:color="auto"/>
              <w:bottom w:val="nil"/>
              <w:right w:val="single" w:sz="4" w:space="0" w:color="auto"/>
            </w:tcBorders>
            <w:vAlign w:val="center"/>
          </w:tcPr>
          <w:p w14:paraId="36A89B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C6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838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641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A323245" w14:textId="77777777" w:rsidR="00E060BF" w:rsidRPr="00480423" w:rsidRDefault="00E060BF" w:rsidP="00AF6673">
            <w:pPr>
              <w:pStyle w:val="TAC"/>
              <w:rPr>
                <w:rFonts w:eastAsiaTheme="minorEastAsia"/>
                <w:lang w:val="en-US" w:eastAsia="zh-CN"/>
              </w:rPr>
            </w:pPr>
          </w:p>
        </w:tc>
      </w:tr>
      <w:tr w:rsidR="00E060BF" w:rsidRPr="00480423" w14:paraId="07BA1A71" w14:textId="77777777" w:rsidTr="005A0D4C">
        <w:trPr>
          <w:trHeight w:val="29"/>
        </w:trPr>
        <w:tc>
          <w:tcPr>
            <w:tcW w:w="3066" w:type="dxa"/>
            <w:tcBorders>
              <w:top w:val="nil"/>
              <w:left w:val="single" w:sz="4" w:space="0" w:color="auto"/>
              <w:bottom w:val="nil"/>
              <w:right w:val="single" w:sz="4" w:space="0" w:color="auto"/>
            </w:tcBorders>
            <w:vAlign w:val="center"/>
          </w:tcPr>
          <w:p w14:paraId="3C5B09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8E14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81B2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5F57E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608B9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F695FA4" w14:textId="77777777" w:rsidTr="005A0D4C">
        <w:trPr>
          <w:trHeight w:val="29"/>
        </w:trPr>
        <w:tc>
          <w:tcPr>
            <w:tcW w:w="3066" w:type="dxa"/>
            <w:tcBorders>
              <w:top w:val="nil"/>
              <w:left w:val="single" w:sz="4" w:space="0" w:color="auto"/>
              <w:bottom w:val="nil"/>
              <w:right w:val="single" w:sz="4" w:space="0" w:color="auto"/>
            </w:tcBorders>
            <w:vAlign w:val="center"/>
          </w:tcPr>
          <w:p w14:paraId="099515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6AF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5B672"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452C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0D751C9" w14:textId="77777777" w:rsidR="00E060BF" w:rsidRPr="00480423" w:rsidRDefault="00E060BF" w:rsidP="00AF6673">
            <w:pPr>
              <w:pStyle w:val="TAC"/>
              <w:rPr>
                <w:rFonts w:eastAsiaTheme="minorEastAsia"/>
                <w:lang w:val="en-US" w:eastAsia="zh-CN"/>
              </w:rPr>
            </w:pPr>
          </w:p>
        </w:tc>
      </w:tr>
      <w:tr w:rsidR="00E060BF" w:rsidRPr="00480423" w14:paraId="33726DE9" w14:textId="77777777" w:rsidTr="005A0D4C">
        <w:trPr>
          <w:trHeight w:val="29"/>
        </w:trPr>
        <w:tc>
          <w:tcPr>
            <w:tcW w:w="3066" w:type="dxa"/>
            <w:tcBorders>
              <w:top w:val="nil"/>
              <w:left w:val="single" w:sz="4" w:space="0" w:color="auto"/>
              <w:bottom w:val="nil"/>
              <w:right w:val="single" w:sz="4" w:space="0" w:color="auto"/>
            </w:tcBorders>
            <w:vAlign w:val="center"/>
          </w:tcPr>
          <w:p w14:paraId="2886E5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189D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61810"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B627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1D2070" w14:textId="77777777" w:rsidR="00E060BF" w:rsidRPr="00480423" w:rsidRDefault="00E060BF" w:rsidP="00AF6673">
            <w:pPr>
              <w:pStyle w:val="TAC"/>
              <w:rPr>
                <w:rFonts w:eastAsiaTheme="minorEastAsia"/>
                <w:lang w:val="en-US" w:eastAsia="zh-CN"/>
              </w:rPr>
            </w:pPr>
          </w:p>
        </w:tc>
      </w:tr>
      <w:tr w:rsidR="00E060BF" w:rsidRPr="00480423" w14:paraId="1CE756AD" w14:textId="77777777" w:rsidTr="005A0D4C">
        <w:trPr>
          <w:trHeight w:val="29"/>
        </w:trPr>
        <w:tc>
          <w:tcPr>
            <w:tcW w:w="3066" w:type="dxa"/>
            <w:tcBorders>
              <w:top w:val="nil"/>
              <w:left w:val="single" w:sz="4" w:space="0" w:color="auto"/>
              <w:bottom w:val="nil"/>
              <w:right w:val="single" w:sz="4" w:space="0" w:color="auto"/>
            </w:tcBorders>
            <w:vAlign w:val="center"/>
          </w:tcPr>
          <w:p w14:paraId="47EF5B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A8B2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D396C"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A20AA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24BB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A146FED" w14:textId="77777777" w:rsidTr="005A0D4C">
        <w:trPr>
          <w:trHeight w:val="29"/>
        </w:trPr>
        <w:tc>
          <w:tcPr>
            <w:tcW w:w="3066" w:type="dxa"/>
            <w:tcBorders>
              <w:top w:val="nil"/>
              <w:left w:val="single" w:sz="4" w:space="0" w:color="auto"/>
              <w:bottom w:val="nil"/>
              <w:right w:val="single" w:sz="4" w:space="0" w:color="auto"/>
            </w:tcBorders>
            <w:vAlign w:val="center"/>
          </w:tcPr>
          <w:p w14:paraId="71F4E6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329A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F3B74"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A8A0B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92A6293" w14:textId="77777777" w:rsidR="00E060BF" w:rsidRPr="00480423" w:rsidRDefault="00E060BF" w:rsidP="00AF6673">
            <w:pPr>
              <w:pStyle w:val="TAC"/>
              <w:rPr>
                <w:rFonts w:eastAsiaTheme="minorEastAsia"/>
                <w:lang w:val="en-US" w:eastAsia="zh-CN"/>
              </w:rPr>
            </w:pPr>
          </w:p>
        </w:tc>
      </w:tr>
      <w:tr w:rsidR="00E060BF" w:rsidRPr="00480423" w14:paraId="71EE19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16BEB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9FA1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2C532"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83D59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AA61E88" w14:textId="77777777" w:rsidR="00E060BF" w:rsidRPr="00480423" w:rsidRDefault="00E060BF" w:rsidP="00AF6673">
            <w:pPr>
              <w:pStyle w:val="TAC"/>
              <w:rPr>
                <w:rFonts w:eastAsiaTheme="minorEastAsia"/>
                <w:lang w:val="en-US" w:eastAsia="zh-CN"/>
              </w:rPr>
            </w:pPr>
          </w:p>
        </w:tc>
      </w:tr>
      <w:tr w:rsidR="00E060BF" w:rsidRPr="00480423" w14:paraId="4BDE2B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676C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58AB0B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D296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DD29B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6399F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67F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B115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0A382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6D5CF54" w14:textId="77777777" w:rsidTr="005A0D4C">
        <w:trPr>
          <w:trHeight w:val="29"/>
        </w:trPr>
        <w:tc>
          <w:tcPr>
            <w:tcW w:w="3066" w:type="dxa"/>
            <w:tcBorders>
              <w:top w:val="nil"/>
              <w:left w:val="single" w:sz="4" w:space="0" w:color="auto"/>
              <w:bottom w:val="nil"/>
              <w:right w:val="single" w:sz="4" w:space="0" w:color="auto"/>
            </w:tcBorders>
            <w:vAlign w:val="center"/>
          </w:tcPr>
          <w:p w14:paraId="252DE7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4DA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E7D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3ED5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97E8C37" w14:textId="77777777" w:rsidR="00E060BF" w:rsidRPr="00480423" w:rsidRDefault="00E060BF" w:rsidP="00AF6673">
            <w:pPr>
              <w:pStyle w:val="TAC"/>
              <w:rPr>
                <w:rFonts w:eastAsiaTheme="minorEastAsia"/>
                <w:lang w:val="en-US" w:eastAsia="zh-CN"/>
              </w:rPr>
            </w:pPr>
          </w:p>
        </w:tc>
      </w:tr>
      <w:tr w:rsidR="00E060BF" w:rsidRPr="00480423" w14:paraId="5C72EC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7FAF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8D96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07B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6026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0AF9EFC" w14:textId="77777777" w:rsidR="00E060BF" w:rsidRPr="00480423" w:rsidRDefault="00E060BF" w:rsidP="00AF6673">
            <w:pPr>
              <w:pStyle w:val="TAC"/>
              <w:rPr>
                <w:rFonts w:eastAsiaTheme="minorEastAsia"/>
                <w:lang w:val="en-US" w:eastAsia="zh-CN"/>
              </w:rPr>
            </w:pPr>
          </w:p>
        </w:tc>
      </w:tr>
      <w:tr w:rsidR="00E060BF" w:rsidRPr="00480423" w14:paraId="479145C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90615" w14:textId="77777777" w:rsidR="00E060BF" w:rsidRPr="00480423" w:rsidRDefault="00E060BF" w:rsidP="00AF6673">
            <w:pPr>
              <w:pStyle w:val="TAC"/>
              <w:rPr>
                <w:rFonts w:eastAsiaTheme="minorEastAsia"/>
                <w:lang w:val="en-US" w:eastAsia="zh-CN"/>
              </w:rPr>
            </w:pPr>
            <w:r w:rsidRPr="008523D2">
              <w:rPr>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699B23F3" w14:textId="77777777" w:rsidR="00E060BF" w:rsidRPr="008523D2" w:rsidRDefault="00E060BF" w:rsidP="00AF6673">
            <w:pPr>
              <w:pStyle w:val="TAC"/>
              <w:rPr>
                <w:lang w:val="en-US" w:eastAsia="zh-CN"/>
              </w:rPr>
            </w:pPr>
            <w:r w:rsidRPr="008523D2">
              <w:rPr>
                <w:lang w:val="en-US" w:eastAsia="zh-CN"/>
              </w:rPr>
              <w:t>CA_n25A-n41A</w:t>
            </w:r>
          </w:p>
          <w:p w14:paraId="7FBF16B0" w14:textId="77777777" w:rsidR="00E060BF" w:rsidRPr="008523D2" w:rsidRDefault="00E060BF" w:rsidP="00AF6673">
            <w:pPr>
              <w:pStyle w:val="TAC"/>
              <w:rPr>
                <w:lang w:val="en-US" w:eastAsia="zh-CN"/>
              </w:rPr>
            </w:pPr>
            <w:r w:rsidRPr="008523D2">
              <w:rPr>
                <w:lang w:val="en-US" w:eastAsia="zh-CN"/>
              </w:rPr>
              <w:t>CA_n25A-n66A</w:t>
            </w:r>
          </w:p>
          <w:p w14:paraId="60D64FFA" w14:textId="77777777" w:rsidR="00E060BF" w:rsidRPr="00480423" w:rsidRDefault="00E060BF" w:rsidP="00AF6673">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8C71558"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8A9D8C"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8CACFC2"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81AF665" w14:textId="77777777" w:rsidTr="005A0D4C">
        <w:trPr>
          <w:trHeight w:val="29"/>
        </w:trPr>
        <w:tc>
          <w:tcPr>
            <w:tcW w:w="3066" w:type="dxa"/>
            <w:tcBorders>
              <w:top w:val="nil"/>
              <w:left w:val="single" w:sz="4" w:space="0" w:color="auto"/>
              <w:bottom w:val="nil"/>
              <w:right w:val="single" w:sz="4" w:space="0" w:color="auto"/>
            </w:tcBorders>
            <w:vAlign w:val="center"/>
          </w:tcPr>
          <w:p w14:paraId="2B2DD5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6E22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9D833"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580B1F"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0AF8200" w14:textId="77777777" w:rsidR="00E060BF" w:rsidRPr="00480423" w:rsidRDefault="00E060BF" w:rsidP="00AF6673">
            <w:pPr>
              <w:pStyle w:val="TAC"/>
              <w:rPr>
                <w:rFonts w:eastAsiaTheme="minorEastAsia"/>
                <w:lang w:val="en-US" w:eastAsia="zh-CN"/>
              </w:rPr>
            </w:pPr>
          </w:p>
        </w:tc>
      </w:tr>
      <w:tr w:rsidR="00E060BF" w:rsidRPr="00480423" w14:paraId="266EAB8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6B43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0D4C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2771E"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E06237"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F2480D1" w14:textId="77777777" w:rsidR="00E060BF" w:rsidRPr="00480423" w:rsidRDefault="00E060BF" w:rsidP="00AF6673">
            <w:pPr>
              <w:pStyle w:val="TAC"/>
              <w:rPr>
                <w:rFonts w:eastAsiaTheme="minorEastAsia"/>
                <w:lang w:val="en-US" w:eastAsia="zh-CN"/>
              </w:rPr>
            </w:pPr>
          </w:p>
        </w:tc>
      </w:tr>
      <w:tr w:rsidR="00E060BF" w:rsidRPr="00480423" w14:paraId="0B26AE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B7B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67F1E0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2EC5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E6D9F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3E86F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5F6E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18687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56BFF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F18E1C7" w14:textId="77777777" w:rsidTr="005A0D4C">
        <w:trPr>
          <w:trHeight w:val="29"/>
        </w:trPr>
        <w:tc>
          <w:tcPr>
            <w:tcW w:w="3066" w:type="dxa"/>
            <w:tcBorders>
              <w:top w:val="nil"/>
              <w:left w:val="single" w:sz="4" w:space="0" w:color="auto"/>
              <w:bottom w:val="nil"/>
              <w:right w:val="single" w:sz="4" w:space="0" w:color="auto"/>
            </w:tcBorders>
            <w:vAlign w:val="center"/>
          </w:tcPr>
          <w:p w14:paraId="65F819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60A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6DC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EAFB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BC35175" w14:textId="77777777" w:rsidR="00E060BF" w:rsidRPr="00480423" w:rsidRDefault="00E060BF" w:rsidP="00AF6673">
            <w:pPr>
              <w:pStyle w:val="TAC"/>
              <w:rPr>
                <w:rFonts w:eastAsiaTheme="minorEastAsia"/>
                <w:lang w:val="en-US" w:eastAsia="zh-CN"/>
              </w:rPr>
            </w:pPr>
          </w:p>
        </w:tc>
      </w:tr>
      <w:tr w:rsidR="00E060BF" w:rsidRPr="00480423" w14:paraId="34C5B0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9A54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B7F1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984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DD428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E4DABD3" w14:textId="77777777" w:rsidR="00E060BF" w:rsidRPr="00480423" w:rsidRDefault="00E060BF" w:rsidP="00AF6673">
            <w:pPr>
              <w:pStyle w:val="TAC"/>
              <w:rPr>
                <w:rFonts w:eastAsiaTheme="minorEastAsia"/>
                <w:lang w:val="en-US" w:eastAsia="zh-CN"/>
              </w:rPr>
            </w:pPr>
          </w:p>
        </w:tc>
      </w:tr>
      <w:tr w:rsidR="00E060BF" w:rsidRPr="00480423" w14:paraId="383BD6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1A42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4D83E9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B335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E1431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17CBD0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0FC27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8AFF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8046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B1AA5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9F38DC0" w14:textId="77777777" w:rsidTr="005A0D4C">
        <w:trPr>
          <w:trHeight w:val="29"/>
        </w:trPr>
        <w:tc>
          <w:tcPr>
            <w:tcW w:w="3066" w:type="dxa"/>
            <w:tcBorders>
              <w:top w:val="nil"/>
              <w:left w:val="single" w:sz="4" w:space="0" w:color="auto"/>
              <w:bottom w:val="nil"/>
              <w:right w:val="single" w:sz="4" w:space="0" w:color="auto"/>
            </w:tcBorders>
            <w:vAlign w:val="center"/>
          </w:tcPr>
          <w:p w14:paraId="6A940A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9C3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CB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7C9E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6CBF7F1" w14:textId="77777777" w:rsidR="00E060BF" w:rsidRPr="00480423" w:rsidRDefault="00E060BF" w:rsidP="00AF6673">
            <w:pPr>
              <w:pStyle w:val="TAC"/>
              <w:rPr>
                <w:rFonts w:eastAsiaTheme="minorEastAsia"/>
                <w:lang w:val="en-US" w:eastAsia="zh-CN"/>
              </w:rPr>
            </w:pPr>
          </w:p>
        </w:tc>
      </w:tr>
      <w:tr w:rsidR="00E060BF" w:rsidRPr="00480423" w14:paraId="08E768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1D7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FB2C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4A4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53CA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39BBE7D" w14:textId="77777777" w:rsidR="00E060BF" w:rsidRPr="00480423" w:rsidRDefault="00E060BF" w:rsidP="00AF6673">
            <w:pPr>
              <w:pStyle w:val="TAC"/>
              <w:rPr>
                <w:rFonts w:eastAsiaTheme="minorEastAsia"/>
                <w:lang w:val="en-US" w:eastAsia="zh-CN"/>
              </w:rPr>
            </w:pPr>
          </w:p>
        </w:tc>
      </w:tr>
      <w:tr w:rsidR="00E060BF" w:rsidRPr="00480423" w14:paraId="0908CA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962F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CA_n25A-n41(A-C)-n66A</w:t>
            </w:r>
          </w:p>
        </w:tc>
        <w:tc>
          <w:tcPr>
            <w:tcW w:w="2712" w:type="dxa"/>
            <w:tcBorders>
              <w:top w:val="single" w:sz="4" w:space="0" w:color="auto"/>
              <w:left w:val="single" w:sz="4" w:space="0" w:color="auto"/>
              <w:bottom w:val="nil"/>
              <w:right w:val="single" w:sz="4" w:space="0" w:color="auto"/>
            </w:tcBorders>
            <w:vAlign w:val="center"/>
          </w:tcPr>
          <w:p w14:paraId="0CBC02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3BBE9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B03E3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F41B3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6A208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888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B1885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6BC83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790D1A7" w14:textId="77777777" w:rsidTr="005A0D4C">
        <w:trPr>
          <w:trHeight w:val="29"/>
        </w:trPr>
        <w:tc>
          <w:tcPr>
            <w:tcW w:w="3066" w:type="dxa"/>
            <w:tcBorders>
              <w:top w:val="nil"/>
              <w:left w:val="single" w:sz="4" w:space="0" w:color="auto"/>
              <w:bottom w:val="nil"/>
              <w:right w:val="single" w:sz="4" w:space="0" w:color="auto"/>
            </w:tcBorders>
            <w:vAlign w:val="center"/>
          </w:tcPr>
          <w:p w14:paraId="3144B57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1C4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5D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EDC7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10F6B35" w14:textId="77777777" w:rsidR="00E060BF" w:rsidRPr="00480423" w:rsidRDefault="00E060BF" w:rsidP="00AF6673">
            <w:pPr>
              <w:pStyle w:val="TAC"/>
              <w:rPr>
                <w:rFonts w:eastAsiaTheme="minorEastAsia"/>
                <w:lang w:val="en-US" w:eastAsia="zh-CN"/>
              </w:rPr>
            </w:pPr>
          </w:p>
        </w:tc>
      </w:tr>
      <w:tr w:rsidR="00E060BF" w:rsidRPr="00480423" w14:paraId="0B7290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7E8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317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02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2DC13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C5A3365" w14:textId="77777777" w:rsidR="00E060BF" w:rsidRPr="00480423" w:rsidRDefault="00E060BF" w:rsidP="00AF6673">
            <w:pPr>
              <w:pStyle w:val="TAC"/>
              <w:rPr>
                <w:rFonts w:eastAsiaTheme="minorEastAsia"/>
                <w:lang w:val="en-US" w:eastAsia="zh-CN"/>
              </w:rPr>
            </w:pPr>
          </w:p>
        </w:tc>
      </w:tr>
      <w:tr w:rsidR="00E060BF" w:rsidRPr="00480423" w14:paraId="763F50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1B33D6" w14:textId="77777777" w:rsidR="00E060BF" w:rsidRPr="00480423" w:rsidRDefault="00E060BF" w:rsidP="00AF6673">
            <w:pPr>
              <w:pStyle w:val="TAC"/>
              <w:rPr>
                <w:rFonts w:eastAsiaTheme="minorEastAsia"/>
                <w:lang w:val="en-US" w:eastAsia="zh-CN"/>
              </w:rPr>
            </w:pPr>
            <w:r w:rsidRPr="008523D2">
              <w:rPr>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3FA05FD9" w14:textId="77777777" w:rsidR="00E060BF" w:rsidRPr="008523D2" w:rsidRDefault="00E060BF" w:rsidP="00AF6673">
            <w:pPr>
              <w:pStyle w:val="TAC"/>
              <w:rPr>
                <w:lang w:val="en-US" w:eastAsia="zh-CN"/>
              </w:rPr>
            </w:pPr>
            <w:r w:rsidRPr="008523D2">
              <w:rPr>
                <w:lang w:val="en-US" w:eastAsia="zh-CN"/>
              </w:rPr>
              <w:t>CA_n25A-n41A</w:t>
            </w:r>
          </w:p>
          <w:p w14:paraId="0689F023" w14:textId="77777777" w:rsidR="00E060BF" w:rsidRPr="008523D2" w:rsidRDefault="00E060BF" w:rsidP="00AF6673">
            <w:pPr>
              <w:pStyle w:val="TAC"/>
              <w:rPr>
                <w:lang w:val="en-US" w:eastAsia="zh-CN"/>
              </w:rPr>
            </w:pPr>
            <w:r w:rsidRPr="008523D2">
              <w:rPr>
                <w:lang w:val="en-US" w:eastAsia="zh-CN"/>
              </w:rPr>
              <w:t>CA_n25A-n66A</w:t>
            </w:r>
          </w:p>
          <w:p w14:paraId="74CE1C32" w14:textId="77777777" w:rsidR="00E060BF" w:rsidRPr="008523D2" w:rsidRDefault="00E060BF" w:rsidP="00AF6673">
            <w:pPr>
              <w:pStyle w:val="TAC"/>
              <w:rPr>
                <w:lang w:val="en-US" w:eastAsia="zh-CN"/>
              </w:rPr>
            </w:pPr>
            <w:r w:rsidRPr="008523D2">
              <w:rPr>
                <w:lang w:val="en-US" w:eastAsia="zh-CN"/>
              </w:rPr>
              <w:t>CA_n41A-n66A</w:t>
            </w:r>
          </w:p>
          <w:p w14:paraId="221C8DD2"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C797B3E"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79DE14"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D4975F7"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42B6E63" w14:textId="77777777" w:rsidTr="005A0D4C">
        <w:trPr>
          <w:trHeight w:val="29"/>
        </w:trPr>
        <w:tc>
          <w:tcPr>
            <w:tcW w:w="3066" w:type="dxa"/>
            <w:tcBorders>
              <w:top w:val="nil"/>
              <w:left w:val="single" w:sz="4" w:space="0" w:color="auto"/>
              <w:bottom w:val="nil"/>
              <w:right w:val="single" w:sz="4" w:space="0" w:color="auto"/>
            </w:tcBorders>
            <w:vAlign w:val="center"/>
          </w:tcPr>
          <w:p w14:paraId="75F6D1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CC96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52DA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A5DC2C"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5FC8949" w14:textId="77777777" w:rsidR="00E060BF" w:rsidRPr="00480423" w:rsidRDefault="00E060BF" w:rsidP="00AF6673">
            <w:pPr>
              <w:pStyle w:val="TAC"/>
              <w:rPr>
                <w:rFonts w:eastAsiaTheme="minorEastAsia"/>
                <w:lang w:val="en-US" w:eastAsia="zh-CN"/>
              </w:rPr>
            </w:pPr>
          </w:p>
        </w:tc>
      </w:tr>
      <w:tr w:rsidR="00E060BF" w:rsidRPr="00480423" w14:paraId="1AFCD4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36C6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7D08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10F42"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A31252"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202A83B" w14:textId="77777777" w:rsidR="00E060BF" w:rsidRPr="00480423" w:rsidRDefault="00E060BF" w:rsidP="00AF6673">
            <w:pPr>
              <w:pStyle w:val="TAC"/>
              <w:rPr>
                <w:rFonts w:eastAsiaTheme="minorEastAsia"/>
                <w:lang w:val="en-US" w:eastAsia="zh-CN"/>
              </w:rPr>
            </w:pPr>
          </w:p>
        </w:tc>
      </w:tr>
      <w:tr w:rsidR="00E060BF" w:rsidRPr="00480423" w14:paraId="4FF4FB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6FF5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121CD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7C34392" w14:textId="77777777" w:rsidR="00E060BF" w:rsidRPr="00480423" w:rsidRDefault="00E060BF" w:rsidP="00AF6673">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19041DCB" w14:textId="77777777" w:rsidR="00E060BF" w:rsidRPr="00480423" w:rsidRDefault="00E060BF" w:rsidP="00AF6673">
            <w:pPr>
              <w:pStyle w:val="TAC"/>
              <w:rPr>
                <w:rFonts w:eastAsiaTheme="minorEastAsia"/>
              </w:rPr>
            </w:pPr>
            <w:r w:rsidRPr="00480423">
              <w:rPr>
                <w:rFonts w:eastAsiaTheme="minorEastAsia"/>
              </w:rPr>
              <w:t>CA_n25A-n66A</w:t>
            </w:r>
          </w:p>
          <w:p w14:paraId="4DF7C1FF" w14:textId="77777777" w:rsidR="00E060BF" w:rsidRPr="00480423" w:rsidRDefault="00E060BF" w:rsidP="00AF6673">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DA37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9F01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18F6D2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9BCFF54" w14:textId="77777777" w:rsidTr="005A0D4C">
        <w:trPr>
          <w:trHeight w:val="29"/>
        </w:trPr>
        <w:tc>
          <w:tcPr>
            <w:tcW w:w="3066" w:type="dxa"/>
            <w:tcBorders>
              <w:top w:val="nil"/>
              <w:left w:val="single" w:sz="4" w:space="0" w:color="auto"/>
              <w:bottom w:val="nil"/>
              <w:right w:val="single" w:sz="4" w:space="0" w:color="auto"/>
            </w:tcBorders>
            <w:vAlign w:val="center"/>
          </w:tcPr>
          <w:p w14:paraId="045475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FFA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AEE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6172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17B140D" w14:textId="77777777" w:rsidR="00E060BF" w:rsidRPr="00480423" w:rsidRDefault="00E060BF" w:rsidP="00AF6673">
            <w:pPr>
              <w:pStyle w:val="TAC"/>
              <w:rPr>
                <w:rFonts w:eastAsiaTheme="minorEastAsia"/>
                <w:lang w:val="en-US" w:eastAsia="zh-CN"/>
              </w:rPr>
            </w:pPr>
          </w:p>
        </w:tc>
      </w:tr>
      <w:tr w:rsidR="00E060BF" w:rsidRPr="00480423" w14:paraId="32EA02C9" w14:textId="77777777" w:rsidTr="005A0D4C">
        <w:trPr>
          <w:trHeight w:val="29"/>
        </w:trPr>
        <w:tc>
          <w:tcPr>
            <w:tcW w:w="3066" w:type="dxa"/>
            <w:tcBorders>
              <w:top w:val="nil"/>
              <w:left w:val="single" w:sz="4" w:space="0" w:color="auto"/>
              <w:bottom w:val="nil"/>
              <w:right w:val="single" w:sz="4" w:space="0" w:color="auto"/>
            </w:tcBorders>
            <w:vAlign w:val="center"/>
          </w:tcPr>
          <w:p w14:paraId="229C13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DBB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EFF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D745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F8DEDD5" w14:textId="77777777" w:rsidR="00E060BF" w:rsidRPr="00480423" w:rsidRDefault="00E060BF" w:rsidP="00AF6673">
            <w:pPr>
              <w:pStyle w:val="TAC"/>
              <w:rPr>
                <w:rFonts w:eastAsiaTheme="minorEastAsia"/>
                <w:lang w:val="en-US" w:eastAsia="zh-CN"/>
              </w:rPr>
            </w:pPr>
          </w:p>
        </w:tc>
      </w:tr>
      <w:tr w:rsidR="00E060BF" w:rsidRPr="00480423" w14:paraId="2443C9FF" w14:textId="77777777" w:rsidTr="005A0D4C">
        <w:trPr>
          <w:trHeight w:val="29"/>
        </w:trPr>
        <w:tc>
          <w:tcPr>
            <w:tcW w:w="3066" w:type="dxa"/>
            <w:tcBorders>
              <w:top w:val="nil"/>
              <w:left w:val="single" w:sz="4" w:space="0" w:color="auto"/>
              <w:bottom w:val="nil"/>
              <w:right w:val="single" w:sz="4" w:space="0" w:color="auto"/>
            </w:tcBorders>
            <w:vAlign w:val="center"/>
          </w:tcPr>
          <w:p w14:paraId="56799C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819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19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921EB1"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0AB030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4688082" w14:textId="77777777" w:rsidTr="005A0D4C">
        <w:trPr>
          <w:trHeight w:val="29"/>
        </w:trPr>
        <w:tc>
          <w:tcPr>
            <w:tcW w:w="3066" w:type="dxa"/>
            <w:tcBorders>
              <w:top w:val="nil"/>
              <w:left w:val="single" w:sz="4" w:space="0" w:color="auto"/>
              <w:bottom w:val="nil"/>
              <w:right w:val="single" w:sz="4" w:space="0" w:color="auto"/>
            </w:tcBorders>
            <w:vAlign w:val="center"/>
          </w:tcPr>
          <w:p w14:paraId="57A912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C7F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3C3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7C0F4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962F548" w14:textId="77777777" w:rsidR="00E060BF" w:rsidRPr="00480423" w:rsidRDefault="00E060BF" w:rsidP="00AF6673">
            <w:pPr>
              <w:pStyle w:val="TAC"/>
              <w:rPr>
                <w:rFonts w:eastAsiaTheme="minorEastAsia"/>
                <w:lang w:val="en-US" w:eastAsia="zh-CN"/>
              </w:rPr>
            </w:pPr>
          </w:p>
        </w:tc>
      </w:tr>
      <w:tr w:rsidR="00E060BF" w:rsidRPr="00480423" w14:paraId="681BC9ED" w14:textId="77777777" w:rsidTr="005A0D4C">
        <w:trPr>
          <w:trHeight w:val="29"/>
        </w:trPr>
        <w:tc>
          <w:tcPr>
            <w:tcW w:w="3066" w:type="dxa"/>
            <w:tcBorders>
              <w:top w:val="nil"/>
              <w:left w:val="single" w:sz="4" w:space="0" w:color="auto"/>
              <w:bottom w:val="nil"/>
              <w:right w:val="single" w:sz="4" w:space="0" w:color="auto"/>
            </w:tcBorders>
            <w:vAlign w:val="center"/>
          </w:tcPr>
          <w:p w14:paraId="3816BB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BEB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2019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8BE72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7530B1A4" w14:textId="77777777" w:rsidR="00E060BF" w:rsidRPr="00480423" w:rsidRDefault="00E060BF" w:rsidP="00AF6673">
            <w:pPr>
              <w:pStyle w:val="TAC"/>
              <w:rPr>
                <w:rFonts w:eastAsiaTheme="minorEastAsia"/>
                <w:lang w:val="en-US" w:eastAsia="zh-CN"/>
              </w:rPr>
            </w:pPr>
          </w:p>
        </w:tc>
      </w:tr>
      <w:tr w:rsidR="00E060BF" w:rsidRPr="00480423" w14:paraId="122A127C" w14:textId="77777777" w:rsidTr="005A0D4C">
        <w:trPr>
          <w:trHeight w:val="29"/>
        </w:trPr>
        <w:tc>
          <w:tcPr>
            <w:tcW w:w="3066" w:type="dxa"/>
            <w:tcBorders>
              <w:top w:val="nil"/>
              <w:left w:val="single" w:sz="4" w:space="0" w:color="auto"/>
              <w:bottom w:val="nil"/>
              <w:right w:val="single" w:sz="4" w:space="0" w:color="auto"/>
            </w:tcBorders>
            <w:vAlign w:val="center"/>
          </w:tcPr>
          <w:p w14:paraId="0D1E71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548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E25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7F52D8"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1399E6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801777E" w14:textId="77777777" w:rsidTr="005A0D4C">
        <w:trPr>
          <w:trHeight w:val="29"/>
        </w:trPr>
        <w:tc>
          <w:tcPr>
            <w:tcW w:w="3066" w:type="dxa"/>
            <w:tcBorders>
              <w:top w:val="nil"/>
              <w:left w:val="single" w:sz="4" w:space="0" w:color="auto"/>
              <w:bottom w:val="nil"/>
              <w:right w:val="single" w:sz="4" w:space="0" w:color="auto"/>
            </w:tcBorders>
            <w:vAlign w:val="center"/>
          </w:tcPr>
          <w:p w14:paraId="7313D0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57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504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BAE2F3"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4A13882" w14:textId="77777777" w:rsidR="00E060BF" w:rsidRPr="00480423" w:rsidRDefault="00E060BF" w:rsidP="00AF6673">
            <w:pPr>
              <w:pStyle w:val="TAC"/>
              <w:rPr>
                <w:rFonts w:eastAsiaTheme="minorEastAsia"/>
                <w:lang w:val="en-US" w:eastAsia="zh-CN"/>
              </w:rPr>
            </w:pPr>
          </w:p>
        </w:tc>
      </w:tr>
      <w:tr w:rsidR="00E060BF" w:rsidRPr="00480423" w14:paraId="36F068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51F3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F03C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49E3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BAEBB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EF2E2B8" w14:textId="77777777" w:rsidR="00E060BF" w:rsidRPr="00480423" w:rsidRDefault="00E060BF" w:rsidP="00AF6673">
            <w:pPr>
              <w:pStyle w:val="TAC"/>
              <w:rPr>
                <w:rFonts w:eastAsiaTheme="minorEastAsia"/>
                <w:lang w:val="en-US" w:eastAsia="zh-CN"/>
              </w:rPr>
            </w:pPr>
          </w:p>
        </w:tc>
      </w:tr>
      <w:tr w:rsidR="00E060BF" w:rsidRPr="00480423" w14:paraId="358F75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B0D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3762A11F" w14:textId="77777777" w:rsidR="00E060BF" w:rsidRPr="00480423" w:rsidRDefault="00E060BF" w:rsidP="00AF6673">
            <w:pPr>
              <w:pStyle w:val="TAC"/>
              <w:rPr>
                <w:rFonts w:eastAsiaTheme="minorEastAsia"/>
              </w:rPr>
            </w:pPr>
            <w:r w:rsidRPr="00480423">
              <w:rPr>
                <w:rFonts w:eastAsiaTheme="minorEastAsia"/>
              </w:rPr>
              <w:t>CA_n25A-n41A</w:t>
            </w:r>
          </w:p>
          <w:p w14:paraId="5DCBF3B5" w14:textId="77777777" w:rsidR="00E060BF" w:rsidRPr="00480423" w:rsidRDefault="00E060BF" w:rsidP="00AF6673">
            <w:pPr>
              <w:pStyle w:val="TAC"/>
              <w:rPr>
                <w:rFonts w:eastAsiaTheme="minorEastAsia"/>
              </w:rPr>
            </w:pPr>
            <w:r w:rsidRPr="00480423">
              <w:rPr>
                <w:rFonts w:eastAsiaTheme="minorEastAsia"/>
              </w:rPr>
              <w:t>CA_n25A-n66A</w:t>
            </w:r>
          </w:p>
          <w:p w14:paraId="74515199" w14:textId="77777777" w:rsidR="00E060BF" w:rsidRPr="00480423" w:rsidRDefault="00E060BF" w:rsidP="00AF6673">
            <w:pPr>
              <w:pStyle w:val="TAC"/>
              <w:rPr>
                <w:rFonts w:eastAsiaTheme="minorEastAsia"/>
                <w:lang w:val="en-US" w:eastAsia="zh-CN"/>
              </w:rPr>
            </w:pPr>
            <w:r w:rsidRPr="00480423">
              <w:rPr>
                <w:rFonts w:eastAsiaTheme="minorEastAsia"/>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EB45B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2861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0303C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A7B904B" w14:textId="77777777" w:rsidTr="005A0D4C">
        <w:trPr>
          <w:trHeight w:val="29"/>
        </w:trPr>
        <w:tc>
          <w:tcPr>
            <w:tcW w:w="3066" w:type="dxa"/>
            <w:tcBorders>
              <w:top w:val="nil"/>
              <w:left w:val="single" w:sz="4" w:space="0" w:color="auto"/>
              <w:bottom w:val="nil"/>
              <w:right w:val="single" w:sz="4" w:space="0" w:color="auto"/>
            </w:tcBorders>
            <w:vAlign w:val="center"/>
          </w:tcPr>
          <w:p w14:paraId="5B946F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8961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6D1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576B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AB7DBE4" w14:textId="77777777" w:rsidR="00E060BF" w:rsidRPr="00480423" w:rsidRDefault="00E060BF" w:rsidP="00AF6673">
            <w:pPr>
              <w:pStyle w:val="TAC"/>
              <w:rPr>
                <w:rFonts w:eastAsiaTheme="minorEastAsia"/>
                <w:lang w:val="en-US" w:eastAsia="zh-CN"/>
              </w:rPr>
            </w:pPr>
          </w:p>
        </w:tc>
      </w:tr>
      <w:tr w:rsidR="00E060BF" w:rsidRPr="00480423" w14:paraId="43109C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5B7E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520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9C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3BCE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71757B85" w14:textId="77777777" w:rsidR="00E060BF" w:rsidRPr="00480423" w:rsidRDefault="00E060BF" w:rsidP="00AF6673">
            <w:pPr>
              <w:pStyle w:val="TAC"/>
              <w:rPr>
                <w:rFonts w:eastAsiaTheme="minorEastAsia"/>
                <w:lang w:val="en-US" w:eastAsia="zh-CN"/>
              </w:rPr>
            </w:pPr>
          </w:p>
        </w:tc>
      </w:tr>
      <w:tr w:rsidR="00E060BF" w:rsidRPr="00480423" w14:paraId="4B601F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63A9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5D7986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190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D0547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E9274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8ED9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3D189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E54A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2AC0ACA" w14:textId="77777777" w:rsidTr="005A0D4C">
        <w:trPr>
          <w:trHeight w:val="29"/>
        </w:trPr>
        <w:tc>
          <w:tcPr>
            <w:tcW w:w="3066" w:type="dxa"/>
            <w:tcBorders>
              <w:top w:val="nil"/>
              <w:left w:val="single" w:sz="4" w:space="0" w:color="auto"/>
              <w:bottom w:val="nil"/>
              <w:right w:val="single" w:sz="4" w:space="0" w:color="auto"/>
            </w:tcBorders>
            <w:vAlign w:val="center"/>
          </w:tcPr>
          <w:p w14:paraId="41A910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DEF8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151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96E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60680C48" w14:textId="77777777" w:rsidR="00E060BF" w:rsidRPr="00480423" w:rsidRDefault="00E060BF" w:rsidP="00AF6673">
            <w:pPr>
              <w:pStyle w:val="TAC"/>
              <w:rPr>
                <w:rFonts w:eastAsiaTheme="minorEastAsia"/>
                <w:lang w:val="en-US" w:eastAsia="zh-CN"/>
              </w:rPr>
            </w:pPr>
          </w:p>
        </w:tc>
      </w:tr>
      <w:tr w:rsidR="00E060BF" w:rsidRPr="00480423" w14:paraId="1F5808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2698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C5F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290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9BEB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CB8245E" w14:textId="77777777" w:rsidR="00E060BF" w:rsidRPr="00480423" w:rsidRDefault="00E060BF" w:rsidP="00AF6673">
            <w:pPr>
              <w:pStyle w:val="TAC"/>
              <w:rPr>
                <w:rFonts w:eastAsiaTheme="minorEastAsia"/>
                <w:lang w:val="en-US" w:eastAsia="zh-CN"/>
              </w:rPr>
            </w:pPr>
          </w:p>
        </w:tc>
      </w:tr>
      <w:tr w:rsidR="00E060BF" w:rsidRPr="00480423" w14:paraId="23807A4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4A4AD3" w14:textId="77777777" w:rsidR="00E060BF" w:rsidRPr="00480423" w:rsidRDefault="00E060BF" w:rsidP="00AF6673">
            <w:pPr>
              <w:pStyle w:val="TAC"/>
              <w:rPr>
                <w:rFonts w:eastAsiaTheme="minorEastAsia"/>
                <w:lang w:val="en-US" w:eastAsia="zh-CN"/>
              </w:rPr>
            </w:pPr>
            <w:r w:rsidRPr="008523D2">
              <w:rPr>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302548F6" w14:textId="77777777" w:rsidR="00E060BF" w:rsidRPr="008523D2" w:rsidRDefault="00E060BF" w:rsidP="00AF6673">
            <w:pPr>
              <w:pStyle w:val="TAC"/>
              <w:rPr>
                <w:lang w:val="en-US" w:eastAsia="zh-CN"/>
              </w:rPr>
            </w:pPr>
            <w:r w:rsidRPr="008523D2">
              <w:rPr>
                <w:lang w:val="en-US" w:eastAsia="zh-CN"/>
              </w:rPr>
              <w:t>CA_n25A-n41A</w:t>
            </w:r>
          </w:p>
          <w:p w14:paraId="216CC3B6" w14:textId="77777777" w:rsidR="00E060BF" w:rsidRPr="008523D2" w:rsidRDefault="00E060BF" w:rsidP="00AF6673">
            <w:pPr>
              <w:pStyle w:val="TAC"/>
              <w:rPr>
                <w:lang w:val="en-US" w:eastAsia="zh-CN"/>
              </w:rPr>
            </w:pPr>
            <w:r w:rsidRPr="008523D2">
              <w:rPr>
                <w:lang w:val="en-US" w:eastAsia="zh-CN"/>
              </w:rPr>
              <w:t>CA_n25A-n66A</w:t>
            </w:r>
          </w:p>
          <w:p w14:paraId="649CD563" w14:textId="77777777" w:rsidR="00E060BF" w:rsidRPr="00480423" w:rsidRDefault="00E060BF" w:rsidP="00AF6673">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FB3209C"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F70538" w14:textId="77777777" w:rsidR="00E060BF" w:rsidRPr="00480423" w:rsidRDefault="00E060BF" w:rsidP="00AF6673">
            <w:pPr>
              <w:pStyle w:val="TAC"/>
              <w:rPr>
                <w:rFonts w:eastAsiaTheme="minorEastAsia"/>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901B9F"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151B0E80" w14:textId="77777777" w:rsidTr="005A0D4C">
        <w:trPr>
          <w:trHeight w:val="29"/>
        </w:trPr>
        <w:tc>
          <w:tcPr>
            <w:tcW w:w="3066" w:type="dxa"/>
            <w:tcBorders>
              <w:top w:val="nil"/>
              <w:left w:val="single" w:sz="4" w:space="0" w:color="auto"/>
              <w:bottom w:val="nil"/>
              <w:right w:val="single" w:sz="4" w:space="0" w:color="auto"/>
            </w:tcBorders>
            <w:vAlign w:val="center"/>
          </w:tcPr>
          <w:p w14:paraId="12DFD5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1341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84452"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21E9FC" w14:textId="77777777" w:rsidR="00E060BF" w:rsidRPr="00480423" w:rsidRDefault="00E060BF" w:rsidP="00AF6673">
            <w:pPr>
              <w:pStyle w:val="TAC"/>
              <w:rPr>
                <w:rFonts w:eastAsiaTheme="minorEastAsia"/>
                <w:lang w:val="en-US" w:eastAsia="zh-CN" w:bidi="ar"/>
              </w:rPr>
            </w:pPr>
            <w:r w:rsidRPr="008523D2">
              <w:rPr>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1D1A4D7A" w14:textId="77777777" w:rsidR="00E060BF" w:rsidRPr="00480423" w:rsidRDefault="00E060BF" w:rsidP="00AF6673">
            <w:pPr>
              <w:pStyle w:val="TAC"/>
              <w:rPr>
                <w:rFonts w:eastAsiaTheme="minorEastAsia"/>
                <w:lang w:val="en-US" w:eastAsia="zh-CN"/>
              </w:rPr>
            </w:pPr>
          </w:p>
        </w:tc>
      </w:tr>
      <w:tr w:rsidR="00E060BF" w:rsidRPr="00480423" w14:paraId="492425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07FB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53D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6D923"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D4CCD0" w14:textId="77777777" w:rsidR="00E060BF" w:rsidRPr="00480423" w:rsidRDefault="00E060BF" w:rsidP="00AF6673">
            <w:pPr>
              <w:pStyle w:val="TAC"/>
              <w:rPr>
                <w:rFonts w:eastAsiaTheme="minorEastAsia"/>
                <w:lang w:val="en-US" w:eastAsia="zh-CN" w:bidi="ar"/>
              </w:rPr>
            </w:pPr>
            <w:r w:rsidRPr="008523D2">
              <w:rPr>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2C20AC5" w14:textId="77777777" w:rsidR="00E060BF" w:rsidRPr="00480423" w:rsidRDefault="00E060BF" w:rsidP="00AF6673">
            <w:pPr>
              <w:pStyle w:val="TAC"/>
              <w:rPr>
                <w:rFonts w:eastAsiaTheme="minorEastAsia"/>
                <w:lang w:val="en-US" w:eastAsia="zh-CN"/>
              </w:rPr>
            </w:pPr>
          </w:p>
        </w:tc>
      </w:tr>
      <w:tr w:rsidR="00E060BF" w:rsidRPr="00480423" w14:paraId="491F94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B1E6C5" w14:textId="77777777" w:rsidR="00E060BF" w:rsidRPr="00480423" w:rsidRDefault="00E060BF" w:rsidP="00AF6673">
            <w:pPr>
              <w:pStyle w:val="TAC"/>
              <w:rPr>
                <w:rFonts w:eastAsiaTheme="minorEastAsia"/>
                <w:lang w:val="en-US" w:eastAsia="zh-CN"/>
              </w:rPr>
            </w:pPr>
            <w:r w:rsidRPr="005074C1">
              <w:rPr>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65EEBD60" w14:textId="77777777" w:rsidR="00E060BF" w:rsidRPr="00C30686" w:rsidRDefault="00E060BF" w:rsidP="00AF6673">
            <w:pPr>
              <w:pStyle w:val="TAC"/>
              <w:rPr>
                <w:lang w:val="en-US" w:eastAsia="zh-CN"/>
              </w:rPr>
            </w:pPr>
            <w:r w:rsidRPr="00C30686">
              <w:rPr>
                <w:lang w:val="en-US" w:eastAsia="zh-CN"/>
              </w:rPr>
              <w:t>CA_n25A-n41A</w:t>
            </w:r>
          </w:p>
          <w:p w14:paraId="12E3F35B" w14:textId="77777777" w:rsidR="00E060BF" w:rsidRPr="00C30686" w:rsidRDefault="00E060BF" w:rsidP="00AF6673">
            <w:pPr>
              <w:pStyle w:val="TAC"/>
              <w:rPr>
                <w:lang w:val="en-US" w:eastAsia="zh-CN"/>
              </w:rPr>
            </w:pPr>
            <w:r w:rsidRPr="00C30686">
              <w:rPr>
                <w:lang w:val="en-US" w:eastAsia="zh-CN"/>
              </w:rPr>
              <w:t>CA_n25A-n66A</w:t>
            </w:r>
          </w:p>
          <w:p w14:paraId="4DFB979D" w14:textId="77777777" w:rsidR="00E060BF" w:rsidRPr="00480423" w:rsidRDefault="00E060BF" w:rsidP="00AF6673">
            <w:pPr>
              <w:pStyle w:val="TAC"/>
              <w:rPr>
                <w:rFonts w:eastAsiaTheme="minorEastAsia"/>
                <w:lang w:val="en-US" w:eastAsia="zh-CN"/>
              </w:rPr>
            </w:pPr>
            <w:r w:rsidRPr="00C30686">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47F44CA8" w14:textId="77777777" w:rsidR="00E060BF" w:rsidRPr="00480423" w:rsidRDefault="00E060BF" w:rsidP="00AF6673">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2DB515"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E889742"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6181B7D1" w14:textId="77777777" w:rsidTr="005A0D4C">
        <w:trPr>
          <w:trHeight w:val="29"/>
        </w:trPr>
        <w:tc>
          <w:tcPr>
            <w:tcW w:w="3066" w:type="dxa"/>
            <w:tcBorders>
              <w:top w:val="nil"/>
              <w:left w:val="single" w:sz="4" w:space="0" w:color="auto"/>
              <w:bottom w:val="nil"/>
              <w:right w:val="single" w:sz="4" w:space="0" w:color="auto"/>
            </w:tcBorders>
            <w:vAlign w:val="center"/>
          </w:tcPr>
          <w:p w14:paraId="5B8CDA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9CE6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C0027"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EB3CF" w14:textId="77777777" w:rsidR="00E060BF" w:rsidRPr="00480423" w:rsidRDefault="00E060BF" w:rsidP="00AF6673">
            <w:pPr>
              <w:pStyle w:val="TAC"/>
              <w:rPr>
                <w:rFonts w:eastAsiaTheme="minorEastAsia"/>
                <w:lang w:val="en-US" w:eastAsia="zh-CN" w:bidi="ar"/>
              </w:rPr>
            </w:pPr>
            <w:r w:rsidRPr="00C30686">
              <w:rPr>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7634C54B" w14:textId="77777777" w:rsidR="00E060BF" w:rsidRPr="00480423" w:rsidRDefault="00E060BF" w:rsidP="00AF6673">
            <w:pPr>
              <w:pStyle w:val="TAC"/>
              <w:rPr>
                <w:rFonts w:eastAsiaTheme="minorEastAsia"/>
                <w:lang w:val="en-US" w:eastAsia="zh-CN"/>
              </w:rPr>
            </w:pPr>
          </w:p>
        </w:tc>
      </w:tr>
      <w:tr w:rsidR="00E060BF" w:rsidRPr="00480423" w14:paraId="24E835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75CA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E981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8E880"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CC5E59"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194C7319" w14:textId="77777777" w:rsidR="00E060BF" w:rsidRPr="00480423" w:rsidRDefault="00E060BF" w:rsidP="00AF6673">
            <w:pPr>
              <w:pStyle w:val="TAC"/>
              <w:rPr>
                <w:rFonts w:eastAsiaTheme="minorEastAsia"/>
                <w:lang w:val="en-US" w:eastAsia="zh-CN"/>
              </w:rPr>
            </w:pPr>
          </w:p>
        </w:tc>
      </w:tr>
      <w:tr w:rsidR="00E060BF" w:rsidRPr="00480423" w14:paraId="3AF0F1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653B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7598A2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A369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0CA4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4B207A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817E9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63D2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8D27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A4242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D050329" w14:textId="77777777" w:rsidTr="005A0D4C">
        <w:trPr>
          <w:trHeight w:val="29"/>
        </w:trPr>
        <w:tc>
          <w:tcPr>
            <w:tcW w:w="3066" w:type="dxa"/>
            <w:tcBorders>
              <w:top w:val="nil"/>
              <w:left w:val="single" w:sz="4" w:space="0" w:color="auto"/>
              <w:bottom w:val="nil"/>
              <w:right w:val="single" w:sz="4" w:space="0" w:color="auto"/>
            </w:tcBorders>
            <w:vAlign w:val="center"/>
          </w:tcPr>
          <w:p w14:paraId="4863A2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D47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9A2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CEE3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8F22868" w14:textId="77777777" w:rsidR="00E060BF" w:rsidRPr="00480423" w:rsidRDefault="00E060BF" w:rsidP="00AF6673">
            <w:pPr>
              <w:pStyle w:val="TAC"/>
              <w:rPr>
                <w:rFonts w:eastAsiaTheme="minorEastAsia"/>
                <w:lang w:val="en-US" w:eastAsia="zh-CN"/>
              </w:rPr>
            </w:pPr>
          </w:p>
        </w:tc>
      </w:tr>
      <w:tr w:rsidR="00E060BF" w:rsidRPr="00480423" w14:paraId="7E96FE8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570C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880E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F88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24FF5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B6436CB" w14:textId="77777777" w:rsidR="00E060BF" w:rsidRPr="00480423" w:rsidRDefault="00E060BF" w:rsidP="00AF6673">
            <w:pPr>
              <w:pStyle w:val="TAC"/>
              <w:rPr>
                <w:rFonts w:eastAsiaTheme="minorEastAsia"/>
                <w:lang w:val="en-US" w:eastAsia="zh-CN"/>
              </w:rPr>
            </w:pPr>
          </w:p>
        </w:tc>
      </w:tr>
      <w:tr w:rsidR="00E060BF" w:rsidRPr="00480423" w14:paraId="6025CE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B094B0" w14:textId="77777777" w:rsidR="00E060BF" w:rsidRPr="00480423" w:rsidRDefault="00E060BF" w:rsidP="00AF6673">
            <w:pPr>
              <w:pStyle w:val="TAC"/>
              <w:rPr>
                <w:rFonts w:eastAsiaTheme="minorEastAsia"/>
                <w:lang w:val="en-US" w:eastAsia="zh-CN"/>
              </w:rPr>
            </w:pPr>
            <w:r w:rsidRPr="005074C1">
              <w:rPr>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6E44C43B" w14:textId="77777777" w:rsidR="00E060BF" w:rsidRPr="00C30686" w:rsidRDefault="00E060BF" w:rsidP="00AF6673">
            <w:pPr>
              <w:pStyle w:val="TAC"/>
              <w:rPr>
                <w:lang w:val="en-US" w:eastAsia="zh-CN"/>
              </w:rPr>
            </w:pPr>
            <w:r w:rsidRPr="00C30686">
              <w:rPr>
                <w:lang w:val="en-US" w:eastAsia="zh-CN"/>
              </w:rPr>
              <w:t>CA_n25A-n41A</w:t>
            </w:r>
          </w:p>
          <w:p w14:paraId="5F28F04A" w14:textId="77777777" w:rsidR="00E060BF" w:rsidRPr="00C30686" w:rsidRDefault="00E060BF" w:rsidP="00AF6673">
            <w:pPr>
              <w:pStyle w:val="TAC"/>
              <w:rPr>
                <w:lang w:val="en-US" w:eastAsia="zh-CN"/>
              </w:rPr>
            </w:pPr>
            <w:r w:rsidRPr="00C30686">
              <w:rPr>
                <w:lang w:val="en-US" w:eastAsia="zh-CN"/>
              </w:rPr>
              <w:t>CA_n25A-n66A</w:t>
            </w:r>
          </w:p>
          <w:p w14:paraId="4097242B" w14:textId="77777777" w:rsidR="00E060BF" w:rsidRPr="00C30686" w:rsidRDefault="00E060BF" w:rsidP="00AF6673">
            <w:pPr>
              <w:pStyle w:val="TAC"/>
              <w:rPr>
                <w:lang w:val="en-US" w:eastAsia="zh-CN"/>
              </w:rPr>
            </w:pPr>
            <w:r w:rsidRPr="00C30686">
              <w:rPr>
                <w:lang w:val="en-US" w:eastAsia="zh-CN"/>
              </w:rPr>
              <w:t>CA_n41A-n66A</w:t>
            </w:r>
          </w:p>
          <w:p w14:paraId="015364EF" w14:textId="77777777" w:rsidR="00E060BF" w:rsidRPr="00480423" w:rsidRDefault="00E060BF" w:rsidP="00AF6673">
            <w:pPr>
              <w:pStyle w:val="TAC"/>
              <w:rPr>
                <w:rFonts w:eastAsiaTheme="minorEastAsia"/>
                <w:lang w:val="en-US" w:eastAsia="zh-CN"/>
              </w:rPr>
            </w:pPr>
            <w:r w:rsidRPr="00C30686">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753DA18" w14:textId="77777777" w:rsidR="00E060BF" w:rsidRPr="00480423" w:rsidRDefault="00E060BF" w:rsidP="00AF6673">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E2D08A"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67333F"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6894DBD7" w14:textId="77777777" w:rsidTr="005A0D4C">
        <w:trPr>
          <w:trHeight w:val="29"/>
        </w:trPr>
        <w:tc>
          <w:tcPr>
            <w:tcW w:w="3066" w:type="dxa"/>
            <w:tcBorders>
              <w:top w:val="nil"/>
              <w:left w:val="single" w:sz="4" w:space="0" w:color="auto"/>
              <w:bottom w:val="nil"/>
              <w:right w:val="single" w:sz="4" w:space="0" w:color="auto"/>
            </w:tcBorders>
            <w:vAlign w:val="center"/>
          </w:tcPr>
          <w:p w14:paraId="255EC4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A845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64A4C"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0D2479" w14:textId="77777777" w:rsidR="00E060BF" w:rsidRPr="00480423" w:rsidRDefault="00E060BF" w:rsidP="00AF6673">
            <w:pPr>
              <w:pStyle w:val="TAC"/>
              <w:rPr>
                <w:rFonts w:eastAsiaTheme="minorEastAsia"/>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13CE7CA" w14:textId="77777777" w:rsidR="00E060BF" w:rsidRPr="00480423" w:rsidRDefault="00E060BF" w:rsidP="00AF6673">
            <w:pPr>
              <w:pStyle w:val="TAC"/>
              <w:rPr>
                <w:rFonts w:eastAsiaTheme="minorEastAsia"/>
                <w:lang w:val="en-US" w:eastAsia="zh-CN"/>
              </w:rPr>
            </w:pPr>
          </w:p>
        </w:tc>
      </w:tr>
      <w:tr w:rsidR="00E060BF" w:rsidRPr="00480423" w14:paraId="1B1FB8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C2AE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AA9E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80933" w14:textId="77777777" w:rsidR="00E060BF" w:rsidRPr="00480423" w:rsidRDefault="00E060BF" w:rsidP="00AF6673">
            <w:pPr>
              <w:pStyle w:val="TAC"/>
              <w:rPr>
                <w:rFonts w:eastAsiaTheme="minorEastAsia"/>
                <w:lang w:val="en-US" w:eastAsia="zh-CN"/>
              </w:rPr>
            </w:pPr>
            <w:r>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D5D4D3"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7F5280AF" w14:textId="77777777" w:rsidR="00E060BF" w:rsidRPr="00480423" w:rsidRDefault="00E060BF" w:rsidP="00AF6673">
            <w:pPr>
              <w:pStyle w:val="TAC"/>
              <w:rPr>
                <w:rFonts w:eastAsiaTheme="minorEastAsia"/>
                <w:lang w:val="en-US" w:eastAsia="zh-CN"/>
              </w:rPr>
            </w:pPr>
          </w:p>
        </w:tc>
      </w:tr>
      <w:tr w:rsidR="00E060BF" w:rsidRPr="00480423" w14:paraId="5D8083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EA7BD5" w14:textId="77777777" w:rsidR="00E060BF" w:rsidRPr="00480423" w:rsidRDefault="00E060BF" w:rsidP="00AF6673">
            <w:pPr>
              <w:pStyle w:val="TAC"/>
              <w:rPr>
                <w:rFonts w:eastAsiaTheme="minorEastAsia"/>
                <w:lang w:val="en-US" w:eastAsia="zh-CN"/>
              </w:rPr>
            </w:pPr>
            <w:r w:rsidRPr="008523D2">
              <w:rPr>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009D6529" w14:textId="77777777" w:rsidR="00E060BF" w:rsidRPr="008523D2" w:rsidRDefault="00E060BF" w:rsidP="00AF6673">
            <w:pPr>
              <w:pStyle w:val="TAC"/>
              <w:rPr>
                <w:lang w:val="en-US" w:eastAsia="zh-CN"/>
              </w:rPr>
            </w:pPr>
            <w:r w:rsidRPr="008523D2">
              <w:rPr>
                <w:lang w:val="en-US" w:eastAsia="zh-CN"/>
              </w:rPr>
              <w:t>CA_n25A-n41A</w:t>
            </w:r>
          </w:p>
          <w:p w14:paraId="313E9403" w14:textId="77777777" w:rsidR="00E060BF" w:rsidRPr="008523D2" w:rsidRDefault="00E060BF" w:rsidP="00AF6673">
            <w:pPr>
              <w:pStyle w:val="TAC"/>
              <w:rPr>
                <w:lang w:val="en-US" w:eastAsia="zh-CN"/>
              </w:rPr>
            </w:pPr>
            <w:r w:rsidRPr="008523D2">
              <w:rPr>
                <w:lang w:val="en-US" w:eastAsia="zh-CN"/>
              </w:rPr>
              <w:t>CA_n25A-n66A</w:t>
            </w:r>
          </w:p>
          <w:p w14:paraId="48C100D2" w14:textId="77777777" w:rsidR="00E060BF" w:rsidRPr="008523D2" w:rsidRDefault="00E060BF" w:rsidP="00AF6673">
            <w:pPr>
              <w:pStyle w:val="TAC"/>
              <w:rPr>
                <w:lang w:val="en-US" w:eastAsia="zh-CN"/>
              </w:rPr>
            </w:pPr>
            <w:r w:rsidRPr="008523D2">
              <w:rPr>
                <w:lang w:val="en-US" w:eastAsia="zh-CN"/>
              </w:rPr>
              <w:t>CA_n41A-n66A</w:t>
            </w:r>
          </w:p>
          <w:p w14:paraId="2F495371"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12DB70" w14:textId="77777777" w:rsidR="00E060BF" w:rsidRDefault="00E060BF" w:rsidP="00AF6673">
            <w:pPr>
              <w:pStyle w:val="TAC"/>
              <w:rPr>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7912CF" w14:textId="77777777" w:rsidR="00E060BF" w:rsidRPr="00C30686" w:rsidRDefault="00E060BF" w:rsidP="00AF6673">
            <w:pPr>
              <w:pStyle w:val="TAC"/>
              <w:rPr>
                <w:lang w:val="en-US" w:eastAsia="zh-CN" w:bidi="ar"/>
              </w:rPr>
            </w:pPr>
            <w:r w:rsidRPr="008523D2">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8D34EBC"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D9A0C1F" w14:textId="77777777" w:rsidTr="005A0D4C">
        <w:trPr>
          <w:trHeight w:val="29"/>
        </w:trPr>
        <w:tc>
          <w:tcPr>
            <w:tcW w:w="3066" w:type="dxa"/>
            <w:tcBorders>
              <w:top w:val="nil"/>
              <w:left w:val="single" w:sz="4" w:space="0" w:color="auto"/>
              <w:bottom w:val="nil"/>
              <w:right w:val="single" w:sz="4" w:space="0" w:color="auto"/>
            </w:tcBorders>
            <w:vAlign w:val="center"/>
          </w:tcPr>
          <w:p w14:paraId="264938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D01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F353C" w14:textId="77777777" w:rsidR="00E060BF"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1A1F4E"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D2FCB61" w14:textId="77777777" w:rsidR="00E060BF" w:rsidRPr="00480423" w:rsidRDefault="00E060BF" w:rsidP="00AF6673">
            <w:pPr>
              <w:pStyle w:val="TAC"/>
              <w:rPr>
                <w:rFonts w:eastAsiaTheme="minorEastAsia"/>
                <w:lang w:val="en-US" w:eastAsia="zh-CN"/>
              </w:rPr>
            </w:pPr>
          </w:p>
        </w:tc>
      </w:tr>
      <w:tr w:rsidR="00E060BF" w:rsidRPr="00480423" w14:paraId="77D866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CFF0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56E0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69A73" w14:textId="77777777" w:rsidR="00E060BF"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9017CD"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9EDEE36" w14:textId="77777777" w:rsidR="00E060BF" w:rsidRPr="00480423" w:rsidRDefault="00E060BF" w:rsidP="00AF6673">
            <w:pPr>
              <w:pStyle w:val="TAC"/>
              <w:rPr>
                <w:rFonts w:eastAsiaTheme="minorEastAsia"/>
                <w:lang w:val="en-US" w:eastAsia="zh-CN"/>
              </w:rPr>
            </w:pPr>
          </w:p>
        </w:tc>
      </w:tr>
      <w:tr w:rsidR="00E060BF" w:rsidRPr="00480423" w14:paraId="1EBAD38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D4E7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59BD20A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79B354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2858F4D6"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7B5871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0D47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798C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07EA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5FB091" w14:textId="77777777" w:rsidTr="005A0D4C">
        <w:trPr>
          <w:trHeight w:val="29"/>
        </w:trPr>
        <w:tc>
          <w:tcPr>
            <w:tcW w:w="3066" w:type="dxa"/>
            <w:tcBorders>
              <w:top w:val="nil"/>
              <w:left w:val="single" w:sz="4" w:space="0" w:color="auto"/>
              <w:bottom w:val="nil"/>
              <w:right w:val="single" w:sz="4" w:space="0" w:color="auto"/>
            </w:tcBorders>
            <w:vAlign w:val="center"/>
          </w:tcPr>
          <w:p w14:paraId="005215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182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EDE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4028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5F3ACD" w14:textId="77777777" w:rsidR="00E060BF" w:rsidRPr="00480423" w:rsidRDefault="00E060BF" w:rsidP="00AF6673">
            <w:pPr>
              <w:pStyle w:val="TAC"/>
              <w:rPr>
                <w:rFonts w:eastAsiaTheme="minorEastAsia"/>
                <w:lang w:val="en-US" w:eastAsia="zh-CN"/>
              </w:rPr>
            </w:pPr>
          </w:p>
        </w:tc>
      </w:tr>
      <w:tr w:rsidR="00E060BF" w:rsidRPr="00480423" w14:paraId="209531AC" w14:textId="77777777" w:rsidTr="005A0D4C">
        <w:trPr>
          <w:trHeight w:val="29"/>
        </w:trPr>
        <w:tc>
          <w:tcPr>
            <w:tcW w:w="3066" w:type="dxa"/>
            <w:tcBorders>
              <w:top w:val="nil"/>
              <w:left w:val="single" w:sz="4" w:space="0" w:color="auto"/>
              <w:bottom w:val="nil"/>
              <w:right w:val="single" w:sz="4" w:space="0" w:color="auto"/>
            </w:tcBorders>
            <w:vAlign w:val="center"/>
          </w:tcPr>
          <w:p w14:paraId="42055D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E89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0C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31A9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32D154" w14:textId="77777777" w:rsidR="00E060BF" w:rsidRPr="00480423" w:rsidRDefault="00E060BF" w:rsidP="00AF6673">
            <w:pPr>
              <w:pStyle w:val="TAC"/>
              <w:rPr>
                <w:rFonts w:eastAsiaTheme="minorEastAsia"/>
                <w:lang w:val="en-US" w:eastAsia="zh-CN"/>
              </w:rPr>
            </w:pPr>
          </w:p>
        </w:tc>
      </w:tr>
      <w:tr w:rsidR="00E060BF" w:rsidRPr="00480423" w14:paraId="5C8EE5F9" w14:textId="77777777" w:rsidTr="005A0D4C">
        <w:trPr>
          <w:trHeight w:val="29"/>
        </w:trPr>
        <w:tc>
          <w:tcPr>
            <w:tcW w:w="3066" w:type="dxa"/>
            <w:tcBorders>
              <w:top w:val="nil"/>
              <w:left w:val="single" w:sz="4" w:space="0" w:color="auto"/>
              <w:bottom w:val="nil"/>
              <w:right w:val="single" w:sz="4" w:space="0" w:color="auto"/>
            </w:tcBorders>
            <w:vAlign w:val="center"/>
          </w:tcPr>
          <w:p w14:paraId="169F69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0E2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D802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6AAA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2CB7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1FB6F78" w14:textId="77777777" w:rsidTr="005A0D4C">
        <w:trPr>
          <w:trHeight w:val="54"/>
        </w:trPr>
        <w:tc>
          <w:tcPr>
            <w:tcW w:w="3066" w:type="dxa"/>
            <w:tcBorders>
              <w:top w:val="nil"/>
              <w:left w:val="single" w:sz="4" w:space="0" w:color="auto"/>
              <w:bottom w:val="nil"/>
              <w:right w:val="single" w:sz="4" w:space="0" w:color="auto"/>
            </w:tcBorders>
            <w:vAlign w:val="center"/>
          </w:tcPr>
          <w:p w14:paraId="71196C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3C5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B8BEE"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B3E3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D326938" w14:textId="77777777" w:rsidR="00E060BF" w:rsidRPr="00480423" w:rsidRDefault="00E060BF" w:rsidP="00AF6673">
            <w:pPr>
              <w:pStyle w:val="TAC"/>
              <w:rPr>
                <w:rFonts w:eastAsiaTheme="minorEastAsia"/>
                <w:lang w:val="en-US" w:eastAsia="zh-CN"/>
              </w:rPr>
            </w:pPr>
          </w:p>
        </w:tc>
      </w:tr>
      <w:tr w:rsidR="00E060BF" w:rsidRPr="00480423" w14:paraId="4C7A83AF" w14:textId="77777777" w:rsidTr="005A0D4C">
        <w:trPr>
          <w:trHeight w:val="29"/>
        </w:trPr>
        <w:tc>
          <w:tcPr>
            <w:tcW w:w="3066" w:type="dxa"/>
            <w:tcBorders>
              <w:top w:val="nil"/>
              <w:left w:val="single" w:sz="4" w:space="0" w:color="auto"/>
              <w:bottom w:val="nil"/>
              <w:right w:val="single" w:sz="4" w:space="0" w:color="auto"/>
            </w:tcBorders>
            <w:vAlign w:val="center"/>
          </w:tcPr>
          <w:p w14:paraId="55F03E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BF5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90484"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6EFD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1008852" w14:textId="77777777" w:rsidR="00E060BF" w:rsidRPr="00480423" w:rsidRDefault="00E060BF" w:rsidP="00AF6673">
            <w:pPr>
              <w:pStyle w:val="TAC"/>
              <w:rPr>
                <w:rFonts w:eastAsiaTheme="minorEastAsia"/>
                <w:lang w:val="en-US" w:eastAsia="zh-CN"/>
              </w:rPr>
            </w:pPr>
          </w:p>
        </w:tc>
      </w:tr>
      <w:tr w:rsidR="00E060BF" w:rsidRPr="00480423" w14:paraId="154AEA99" w14:textId="77777777" w:rsidTr="005A0D4C">
        <w:trPr>
          <w:trHeight w:val="29"/>
        </w:trPr>
        <w:tc>
          <w:tcPr>
            <w:tcW w:w="3066" w:type="dxa"/>
            <w:tcBorders>
              <w:top w:val="nil"/>
              <w:left w:val="single" w:sz="4" w:space="0" w:color="auto"/>
              <w:bottom w:val="nil"/>
              <w:right w:val="single" w:sz="4" w:space="0" w:color="auto"/>
            </w:tcBorders>
            <w:vAlign w:val="center"/>
          </w:tcPr>
          <w:p w14:paraId="131ABE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1932E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C18840"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C94E70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76FC0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3554D57" w14:textId="77777777" w:rsidTr="005A0D4C">
        <w:trPr>
          <w:trHeight w:val="29"/>
        </w:trPr>
        <w:tc>
          <w:tcPr>
            <w:tcW w:w="3066" w:type="dxa"/>
            <w:tcBorders>
              <w:top w:val="nil"/>
              <w:left w:val="single" w:sz="4" w:space="0" w:color="auto"/>
              <w:bottom w:val="nil"/>
              <w:right w:val="single" w:sz="4" w:space="0" w:color="auto"/>
            </w:tcBorders>
            <w:vAlign w:val="center"/>
          </w:tcPr>
          <w:p w14:paraId="7616B6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125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CAD9EF"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1798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835644B" w14:textId="77777777" w:rsidR="00E060BF" w:rsidRPr="00480423" w:rsidRDefault="00E060BF" w:rsidP="00AF6673">
            <w:pPr>
              <w:pStyle w:val="TAC"/>
              <w:rPr>
                <w:rFonts w:eastAsiaTheme="minorEastAsia"/>
                <w:lang w:val="en-US" w:eastAsia="zh-CN"/>
              </w:rPr>
            </w:pPr>
          </w:p>
        </w:tc>
      </w:tr>
      <w:tr w:rsidR="00E060BF" w:rsidRPr="00480423" w14:paraId="3FB5A9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84D0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2CA88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B2287"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7898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755E75" w14:textId="77777777" w:rsidR="00E060BF" w:rsidRPr="00480423" w:rsidRDefault="00E060BF" w:rsidP="00AF6673">
            <w:pPr>
              <w:pStyle w:val="TAC"/>
              <w:rPr>
                <w:rFonts w:eastAsiaTheme="minorEastAsia"/>
                <w:lang w:val="en-US" w:eastAsia="zh-CN"/>
              </w:rPr>
            </w:pPr>
          </w:p>
        </w:tc>
      </w:tr>
      <w:tr w:rsidR="00E060BF" w:rsidRPr="00480423" w14:paraId="6548304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414FD5" w14:textId="77777777" w:rsidR="00E060BF" w:rsidRPr="00480423" w:rsidRDefault="00E060BF" w:rsidP="00AF6673">
            <w:pPr>
              <w:pStyle w:val="TAC"/>
              <w:rPr>
                <w:rFonts w:eastAsiaTheme="minorEastAsia"/>
                <w:lang w:val="en-US"/>
              </w:rPr>
            </w:pPr>
            <w:r w:rsidRPr="00480423">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5FA0771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05AFF5" w14:textId="77777777" w:rsidR="00E060BF" w:rsidRPr="00480423" w:rsidRDefault="00E060BF" w:rsidP="00AF667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373C147C"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16EAA1A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485DE2"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4675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0D03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83ABD7" w14:textId="77777777" w:rsidTr="005A0D4C">
        <w:trPr>
          <w:trHeight w:val="29"/>
        </w:trPr>
        <w:tc>
          <w:tcPr>
            <w:tcW w:w="3066" w:type="dxa"/>
            <w:tcBorders>
              <w:top w:val="nil"/>
              <w:left w:val="single" w:sz="4" w:space="0" w:color="auto"/>
              <w:bottom w:val="nil"/>
              <w:right w:val="single" w:sz="4" w:space="0" w:color="auto"/>
            </w:tcBorders>
            <w:vAlign w:val="center"/>
          </w:tcPr>
          <w:p w14:paraId="1D71E8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EE20A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682B1F"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4B06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4245FB" w14:textId="77777777" w:rsidR="00E060BF" w:rsidRPr="00480423" w:rsidRDefault="00E060BF" w:rsidP="00AF6673">
            <w:pPr>
              <w:pStyle w:val="TAC"/>
              <w:rPr>
                <w:rFonts w:eastAsiaTheme="minorEastAsia"/>
                <w:lang w:val="en-US" w:eastAsia="zh-CN"/>
              </w:rPr>
            </w:pPr>
          </w:p>
        </w:tc>
      </w:tr>
      <w:tr w:rsidR="00E060BF" w:rsidRPr="00480423" w14:paraId="47733DA5" w14:textId="77777777" w:rsidTr="005A0D4C">
        <w:trPr>
          <w:trHeight w:val="29"/>
        </w:trPr>
        <w:tc>
          <w:tcPr>
            <w:tcW w:w="3066" w:type="dxa"/>
            <w:tcBorders>
              <w:top w:val="nil"/>
              <w:left w:val="single" w:sz="4" w:space="0" w:color="auto"/>
              <w:bottom w:val="nil"/>
              <w:right w:val="single" w:sz="4" w:space="0" w:color="auto"/>
            </w:tcBorders>
            <w:vAlign w:val="center"/>
          </w:tcPr>
          <w:p w14:paraId="0A6422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7D5F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9BE87"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CF38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12AB0F36" w14:textId="77777777" w:rsidR="00E060BF" w:rsidRPr="00480423" w:rsidRDefault="00E060BF" w:rsidP="00AF6673">
            <w:pPr>
              <w:pStyle w:val="TAC"/>
              <w:rPr>
                <w:rFonts w:eastAsiaTheme="minorEastAsia"/>
                <w:lang w:val="en-US" w:eastAsia="zh-CN"/>
              </w:rPr>
            </w:pPr>
          </w:p>
        </w:tc>
      </w:tr>
      <w:tr w:rsidR="00E060BF" w:rsidRPr="00480423" w14:paraId="4885F788" w14:textId="77777777" w:rsidTr="005A0D4C">
        <w:trPr>
          <w:trHeight w:val="29"/>
        </w:trPr>
        <w:tc>
          <w:tcPr>
            <w:tcW w:w="3066" w:type="dxa"/>
            <w:tcBorders>
              <w:top w:val="nil"/>
              <w:left w:val="single" w:sz="4" w:space="0" w:color="auto"/>
              <w:bottom w:val="nil"/>
              <w:right w:val="single" w:sz="4" w:space="0" w:color="auto"/>
            </w:tcBorders>
            <w:vAlign w:val="center"/>
          </w:tcPr>
          <w:p w14:paraId="2B10B12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698A60"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E50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A09C14"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3E907F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6F152513" w14:textId="77777777" w:rsidTr="005A0D4C">
        <w:trPr>
          <w:trHeight w:val="29"/>
        </w:trPr>
        <w:tc>
          <w:tcPr>
            <w:tcW w:w="3066" w:type="dxa"/>
            <w:tcBorders>
              <w:top w:val="nil"/>
              <w:left w:val="single" w:sz="4" w:space="0" w:color="auto"/>
              <w:bottom w:val="nil"/>
              <w:right w:val="single" w:sz="4" w:space="0" w:color="auto"/>
            </w:tcBorders>
            <w:vAlign w:val="center"/>
          </w:tcPr>
          <w:p w14:paraId="567609B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5FFEF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3F2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AB78C"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37706D12" w14:textId="77777777" w:rsidR="00E060BF" w:rsidRPr="00480423" w:rsidRDefault="00E060BF" w:rsidP="00AF6673">
            <w:pPr>
              <w:pStyle w:val="TAC"/>
              <w:rPr>
                <w:rFonts w:eastAsiaTheme="minorEastAsia"/>
                <w:lang w:val="en-US" w:eastAsia="zh-CN"/>
              </w:rPr>
            </w:pPr>
          </w:p>
        </w:tc>
      </w:tr>
      <w:tr w:rsidR="00E060BF" w:rsidRPr="00480423" w14:paraId="0B962CD8" w14:textId="77777777" w:rsidTr="005A0D4C">
        <w:trPr>
          <w:trHeight w:val="29"/>
        </w:trPr>
        <w:tc>
          <w:tcPr>
            <w:tcW w:w="3066" w:type="dxa"/>
            <w:tcBorders>
              <w:top w:val="nil"/>
              <w:left w:val="single" w:sz="4" w:space="0" w:color="auto"/>
              <w:bottom w:val="nil"/>
              <w:right w:val="single" w:sz="4" w:space="0" w:color="auto"/>
            </w:tcBorders>
            <w:vAlign w:val="center"/>
          </w:tcPr>
          <w:p w14:paraId="193C4C6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4CDB9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923D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B503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29506096" w14:textId="77777777" w:rsidR="00E060BF" w:rsidRPr="00480423" w:rsidRDefault="00E060BF" w:rsidP="00AF6673">
            <w:pPr>
              <w:pStyle w:val="TAC"/>
              <w:rPr>
                <w:rFonts w:eastAsiaTheme="minorEastAsia"/>
                <w:lang w:val="en-US" w:eastAsia="zh-CN"/>
              </w:rPr>
            </w:pPr>
          </w:p>
        </w:tc>
      </w:tr>
      <w:tr w:rsidR="00E060BF" w:rsidRPr="00480423" w14:paraId="3011251A" w14:textId="77777777" w:rsidTr="005A0D4C">
        <w:trPr>
          <w:trHeight w:val="29"/>
        </w:trPr>
        <w:tc>
          <w:tcPr>
            <w:tcW w:w="3066" w:type="dxa"/>
            <w:tcBorders>
              <w:top w:val="nil"/>
              <w:left w:val="single" w:sz="4" w:space="0" w:color="auto"/>
              <w:bottom w:val="nil"/>
              <w:right w:val="single" w:sz="4" w:space="0" w:color="auto"/>
            </w:tcBorders>
            <w:vAlign w:val="center"/>
          </w:tcPr>
          <w:p w14:paraId="1B42FF7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50078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E54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4F1A32"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4ACB1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11ED2BF" w14:textId="77777777" w:rsidTr="005A0D4C">
        <w:trPr>
          <w:trHeight w:val="29"/>
        </w:trPr>
        <w:tc>
          <w:tcPr>
            <w:tcW w:w="3066" w:type="dxa"/>
            <w:tcBorders>
              <w:top w:val="nil"/>
              <w:left w:val="single" w:sz="4" w:space="0" w:color="auto"/>
              <w:bottom w:val="nil"/>
              <w:right w:val="single" w:sz="4" w:space="0" w:color="auto"/>
            </w:tcBorders>
            <w:vAlign w:val="center"/>
          </w:tcPr>
          <w:p w14:paraId="1CC9271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ECA2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37A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54AC3D"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9605EB9" w14:textId="77777777" w:rsidR="00E060BF" w:rsidRPr="00480423" w:rsidRDefault="00E060BF" w:rsidP="00AF6673">
            <w:pPr>
              <w:pStyle w:val="TAC"/>
              <w:rPr>
                <w:rFonts w:eastAsiaTheme="minorEastAsia"/>
                <w:lang w:val="en-US" w:eastAsia="zh-CN"/>
              </w:rPr>
            </w:pPr>
          </w:p>
        </w:tc>
      </w:tr>
      <w:tr w:rsidR="00E060BF" w:rsidRPr="00480423" w14:paraId="0A364F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87C6A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DD93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7BAE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DDC50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9DDBA06" w14:textId="77777777" w:rsidR="00E060BF" w:rsidRPr="00480423" w:rsidRDefault="00E060BF" w:rsidP="00AF6673">
            <w:pPr>
              <w:pStyle w:val="TAC"/>
              <w:rPr>
                <w:rFonts w:eastAsiaTheme="minorEastAsia"/>
                <w:lang w:val="en-US" w:eastAsia="zh-CN"/>
              </w:rPr>
            </w:pPr>
          </w:p>
        </w:tc>
      </w:tr>
      <w:tr w:rsidR="00E060BF" w:rsidRPr="00480423" w14:paraId="2B4164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90C003" w14:textId="77777777" w:rsidR="00E060BF" w:rsidRPr="00480423" w:rsidRDefault="00E060BF" w:rsidP="00AF6673">
            <w:pPr>
              <w:pStyle w:val="TAC"/>
              <w:rPr>
                <w:rFonts w:eastAsiaTheme="minorEastAsia"/>
                <w:lang w:val="en-US"/>
              </w:rPr>
            </w:pPr>
            <w:r w:rsidRPr="00480423">
              <w:rPr>
                <w:rFonts w:eastAsiaTheme="minorEastAsia"/>
                <w:lang w:val="en-US" w:eastAsia="zh-CN"/>
              </w:rPr>
              <w:lastRenderedPageBreak/>
              <w:t>CA_n25A-n41A-n71(2A)</w:t>
            </w:r>
          </w:p>
        </w:tc>
        <w:tc>
          <w:tcPr>
            <w:tcW w:w="2712" w:type="dxa"/>
            <w:tcBorders>
              <w:top w:val="single" w:sz="4" w:space="0" w:color="auto"/>
              <w:left w:val="single" w:sz="4" w:space="0" w:color="auto"/>
              <w:bottom w:val="nil"/>
              <w:right w:val="single" w:sz="4" w:space="0" w:color="auto"/>
            </w:tcBorders>
            <w:vAlign w:val="center"/>
          </w:tcPr>
          <w:p w14:paraId="2C2329A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00C699" w14:textId="77777777" w:rsidR="00E060BF" w:rsidRPr="00480423" w:rsidRDefault="00E060BF" w:rsidP="00AF667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24CFD5DE"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544C69E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87D555"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0FCE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7226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FDB581C" w14:textId="77777777" w:rsidTr="005A0D4C">
        <w:trPr>
          <w:trHeight w:val="29"/>
        </w:trPr>
        <w:tc>
          <w:tcPr>
            <w:tcW w:w="3066" w:type="dxa"/>
            <w:tcBorders>
              <w:top w:val="nil"/>
              <w:left w:val="single" w:sz="4" w:space="0" w:color="auto"/>
              <w:bottom w:val="nil"/>
              <w:right w:val="single" w:sz="4" w:space="0" w:color="auto"/>
            </w:tcBorders>
            <w:vAlign w:val="center"/>
          </w:tcPr>
          <w:p w14:paraId="06B8906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87E7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C15DCD"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3839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6009831" w14:textId="77777777" w:rsidR="00E060BF" w:rsidRPr="00480423" w:rsidRDefault="00E060BF" w:rsidP="00AF6673">
            <w:pPr>
              <w:pStyle w:val="TAC"/>
              <w:rPr>
                <w:rFonts w:eastAsiaTheme="minorEastAsia"/>
                <w:lang w:val="en-US" w:eastAsia="zh-CN"/>
              </w:rPr>
            </w:pPr>
          </w:p>
        </w:tc>
      </w:tr>
      <w:tr w:rsidR="00E060BF" w:rsidRPr="00480423" w14:paraId="2F54D4FE" w14:textId="77777777" w:rsidTr="005A0D4C">
        <w:trPr>
          <w:trHeight w:val="29"/>
        </w:trPr>
        <w:tc>
          <w:tcPr>
            <w:tcW w:w="3066" w:type="dxa"/>
            <w:tcBorders>
              <w:top w:val="nil"/>
              <w:left w:val="single" w:sz="4" w:space="0" w:color="auto"/>
              <w:bottom w:val="nil"/>
              <w:right w:val="single" w:sz="4" w:space="0" w:color="auto"/>
            </w:tcBorders>
            <w:vAlign w:val="center"/>
          </w:tcPr>
          <w:p w14:paraId="0CCFE88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17C8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91C5A"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71AD3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111009CE" w14:textId="77777777" w:rsidR="00E060BF" w:rsidRPr="00480423" w:rsidRDefault="00E060BF" w:rsidP="00AF6673">
            <w:pPr>
              <w:pStyle w:val="TAC"/>
              <w:rPr>
                <w:rFonts w:eastAsiaTheme="minorEastAsia"/>
                <w:lang w:val="en-US" w:eastAsia="zh-CN"/>
              </w:rPr>
            </w:pPr>
          </w:p>
        </w:tc>
      </w:tr>
      <w:tr w:rsidR="00E060BF" w:rsidRPr="00480423" w14:paraId="5D603429" w14:textId="77777777" w:rsidTr="005A0D4C">
        <w:trPr>
          <w:trHeight w:val="29"/>
        </w:trPr>
        <w:tc>
          <w:tcPr>
            <w:tcW w:w="3066" w:type="dxa"/>
            <w:tcBorders>
              <w:top w:val="nil"/>
              <w:left w:val="single" w:sz="4" w:space="0" w:color="auto"/>
              <w:bottom w:val="nil"/>
              <w:right w:val="single" w:sz="4" w:space="0" w:color="auto"/>
            </w:tcBorders>
            <w:vAlign w:val="center"/>
          </w:tcPr>
          <w:p w14:paraId="647BCDB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90D81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E39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BF32A6"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6106CF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9D04147" w14:textId="77777777" w:rsidTr="005A0D4C">
        <w:trPr>
          <w:trHeight w:val="29"/>
        </w:trPr>
        <w:tc>
          <w:tcPr>
            <w:tcW w:w="3066" w:type="dxa"/>
            <w:tcBorders>
              <w:top w:val="nil"/>
              <w:left w:val="single" w:sz="4" w:space="0" w:color="auto"/>
              <w:bottom w:val="nil"/>
              <w:right w:val="single" w:sz="4" w:space="0" w:color="auto"/>
            </w:tcBorders>
            <w:vAlign w:val="center"/>
          </w:tcPr>
          <w:p w14:paraId="4EBDE68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42B1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9B76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2D839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771EF5FF" w14:textId="77777777" w:rsidR="00E060BF" w:rsidRPr="00480423" w:rsidRDefault="00E060BF" w:rsidP="00AF6673">
            <w:pPr>
              <w:pStyle w:val="TAC"/>
              <w:rPr>
                <w:rFonts w:eastAsiaTheme="minorEastAsia"/>
                <w:lang w:val="en-US" w:eastAsia="zh-CN"/>
              </w:rPr>
            </w:pPr>
          </w:p>
        </w:tc>
      </w:tr>
      <w:tr w:rsidR="00E060BF" w:rsidRPr="00480423" w14:paraId="7877D9FA" w14:textId="77777777" w:rsidTr="005A0D4C">
        <w:trPr>
          <w:trHeight w:val="29"/>
        </w:trPr>
        <w:tc>
          <w:tcPr>
            <w:tcW w:w="3066" w:type="dxa"/>
            <w:tcBorders>
              <w:top w:val="nil"/>
              <w:left w:val="single" w:sz="4" w:space="0" w:color="auto"/>
              <w:bottom w:val="nil"/>
              <w:right w:val="single" w:sz="4" w:space="0" w:color="auto"/>
            </w:tcBorders>
            <w:vAlign w:val="center"/>
          </w:tcPr>
          <w:p w14:paraId="4565348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9E1D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EC0E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E620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385A0D5" w14:textId="77777777" w:rsidR="00E060BF" w:rsidRPr="00480423" w:rsidRDefault="00E060BF" w:rsidP="00AF6673">
            <w:pPr>
              <w:pStyle w:val="TAC"/>
              <w:rPr>
                <w:rFonts w:eastAsiaTheme="minorEastAsia"/>
                <w:lang w:val="en-US" w:eastAsia="zh-CN"/>
              </w:rPr>
            </w:pPr>
          </w:p>
        </w:tc>
      </w:tr>
      <w:tr w:rsidR="00E060BF" w:rsidRPr="00480423" w14:paraId="4E450732" w14:textId="77777777" w:rsidTr="005A0D4C">
        <w:trPr>
          <w:trHeight w:val="29"/>
        </w:trPr>
        <w:tc>
          <w:tcPr>
            <w:tcW w:w="3066" w:type="dxa"/>
            <w:tcBorders>
              <w:top w:val="nil"/>
              <w:left w:val="single" w:sz="4" w:space="0" w:color="auto"/>
              <w:bottom w:val="nil"/>
              <w:right w:val="single" w:sz="4" w:space="0" w:color="auto"/>
            </w:tcBorders>
            <w:vAlign w:val="center"/>
          </w:tcPr>
          <w:p w14:paraId="28F23A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B7D23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09774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31C8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DAD5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DF500CB" w14:textId="77777777" w:rsidTr="005A0D4C">
        <w:trPr>
          <w:trHeight w:val="29"/>
        </w:trPr>
        <w:tc>
          <w:tcPr>
            <w:tcW w:w="3066" w:type="dxa"/>
            <w:tcBorders>
              <w:top w:val="nil"/>
              <w:left w:val="single" w:sz="4" w:space="0" w:color="auto"/>
              <w:bottom w:val="nil"/>
              <w:right w:val="single" w:sz="4" w:space="0" w:color="auto"/>
            </w:tcBorders>
            <w:vAlign w:val="center"/>
          </w:tcPr>
          <w:p w14:paraId="4931FA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D7085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CE0EE5"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1E13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8CF90DC" w14:textId="77777777" w:rsidR="00E060BF" w:rsidRPr="00480423" w:rsidRDefault="00E060BF" w:rsidP="00AF6673">
            <w:pPr>
              <w:pStyle w:val="TAC"/>
              <w:rPr>
                <w:rFonts w:eastAsiaTheme="minorEastAsia"/>
                <w:lang w:val="en-US" w:eastAsia="zh-CN"/>
              </w:rPr>
            </w:pPr>
          </w:p>
        </w:tc>
      </w:tr>
      <w:tr w:rsidR="00E060BF" w:rsidRPr="00480423" w14:paraId="38693A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2C406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B0061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66344"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7B09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227B576" w14:textId="77777777" w:rsidR="00E060BF" w:rsidRPr="00480423" w:rsidRDefault="00E060BF" w:rsidP="00AF6673">
            <w:pPr>
              <w:pStyle w:val="TAC"/>
              <w:rPr>
                <w:rFonts w:eastAsiaTheme="minorEastAsia"/>
                <w:lang w:val="en-US" w:eastAsia="zh-CN"/>
              </w:rPr>
            </w:pPr>
          </w:p>
        </w:tc>
      </w:tr>
      <w:tr w:rsidR="00E060BF" w:rsidRPr="00480423" w14:paraId="5C8D1F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310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02D8AB4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302AC5" w14:textId="77777777" w:rsidR="00E060BF" w:rsidRPr="00480423" w:rsidRDefault="00E060BF" w:rsidP="00AF6673">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4BE5AF3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CA_n25A-n71A</w:t>
            </w:r>
          </w:p>
          <w:p w14:paraId="457EE3A9" w14:textId="77777777" w:rsidR="00E060BF" w:rsidRPr="00480423" w:rsidRDefault="00E060BF" w:rsidP="00AF6673">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F0A3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C54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DCE6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B38EA6" w14:textId="77777777" w:rsidTr="005A0D4C">
        <w:trPr>
          <w:trHeight w:val="29"/>
        </w:trPr>
        <w:tc>
          <w:tcPr>
            <w:tcW w:w="3066" w:type="dxa"/>
            <w:tcBorders>
              <w:top w:val="nil"/>
              <w:left w:val="single" w:sz="4" w:space="0" w:color="auto"/>
              <w:bottom w:val="nil"/>
              <w:right w:val="single" w:sz="4" w:space="0" w:color="auto"/>
            </w:tcBorders>
            <w:vAlign w:val="center"/>
          </w:tcPr>
          <w:p w14:paraId="2CF8A4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BC3C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E91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EE6F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1466593" w14:textId="77777777" w:rsidR="00E060BF" w:rsidRPr="00480423" w:rsidRDefault="00E060BF" w:rsidP="00AF6673">
            <w:pPr>
              <w:pStyle w:val="TAC"/>
              <w:rPr>
                <w:rFonts w:eastAsiaTheme="minorEastAsia"/>
                <w:lang w:val="en-US" w:eastAsia="zh-CN"/>
              </w:rPr>
            </w:pPr>
          </w:p>
        </w:tc>
      </w:tr>
      <w:tr w:rsidR="00E060BF" w:rsidRPr="00480423" w14:paraId="6680A8E2" w14:textId="77777777" w:rsidTr="005A0D4C">
        <w:trPr>
          <w:trHeight w:val="29"/>
        </w:trPr>
        <w:tc>
          <w:tcPr>
            <w:tcW w:w="3066" w:type="dxa"/>
            <w:tcBorders>
              <w:top w:val="nil"/>
              <w:left w:val="single" w:sz="4" w:space="0" w:color="auto"/>
              <w:bottom w:val="nil"/>
              <w:right w:val="single" w:sz="4" w:space="0" w:color="auto"/>
            </w:tcBorders>
            <w:vAlign w:val="center"/>
          </w:tcPr>
          <w:p w14:paraId="47742C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D84A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A7D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5D4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F754E4" w14:textId="77777777" w:rsidR="00E060BF" w:rsidRPr="00480423" w:rsidRDefault="00E060BF" w:rsidP="00AF6673">
            <w:pPr>
              <w:pStyle w:val="TAC"/>
              <w:rPr>
                <w:rFonts w:eastAsiaTheme="minorEastAsia"/>
                <w:lang w:val="en-US" w:eastAsia="zh-CN"/>
              </w:rPr>
            </w:pPr>
          </w:p>
        </w:tc>
      </w:tr>
      <w:tr w:rsidR="00E060BF" w:rsidRPr="00480423" w14:paraId="67835644" w14:textId="77777777" w:rsidTr="005A0D4C">
        <w:trPr>
          <w:trHeight w:val="29"/>
        </w:trPr>
        <w:tc>
          <w:tcPr>
            <w:tcW w:w="3066" w:type="dxa"/>
            <w:tcBorders>
              <w:top w:val="nil"/>
              <w:left w:val="single" w:sz="4" w:space="0" w:color="auto"/>
              <w:bottom w:val="nil"/>
              <w:right w:val="single" w:sz="4" w:space="0" w:color="auto"/>
            </w:tcBorders>
            <w:vAlign w:val="center"/>
          </w:tcPr>
          <w:p w14:paraId="70DBE2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3D6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BA005"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96C0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85748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2755F7F" w14:textId="77777777" w:rsidTr="005A0D4C">
        <w:trPr>
          <w:trHeight w:val="29"/>
        </w:trPr>
        <w:tc>
          <w:tcPr>
            <w:tcW w:w="3066" w:type="dxa"/>
            <w:tcBorders>
              <w:top w:val="nil"/>
              <w:left w:val="single" w:sz="4" w:space="0" w:color="auto"/>
              <w:bottom w:val="nil"/>
              <w:right w:val="single" w:sz="4" w:space="0" w:color="auto"/>
            </w:tcBorders>
            <w:vAlign w:val="center"/>
          </w:tcPr>
          <w:p w14:paraId="34915D8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DA9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DF26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B8F7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DEC0480" w14:textId="77777777" w:rsidR="00E060BF" w:rsidRPr="00480423" w:rsidRDefault="00E060BF" w:rsidP="00AF6673">
            <w:pPr>
              <w:pStyle w:val="TAC"/>
              <w:rPr>
                <w:rFonts w:eastAsiaTheme="minorEastAsia"/>
                <w:lang w:val="en-US" w:eastAsia="zh-CN"/>
              </w:rPr>
            </w:pPr>
          </w:p>
        </w:tc>
      </w:tr>
      <w:tr w:rsidR="00E060BF" w:rsidRPr="00480423" w14:paraId="29215FBB" w14:textId="77777777" w:rsidTr="005A0D4C">
        <w:trPr>
          <w:trHeight w:val="29"/>
        </w:trPr>
        <w:tc>
          <w:tcPr>
            <w:tcW w:w="3066" w:type="dxa"/>
            <w:tcBorders>
              <w:top w:val="nil"/>
              <w:left w:val="single" w:sz="4" w:space="0" w:color="auto"/>
              <w:bottom w:val="nil"/>
              <w:right w:val="single" w:sz="4" w:space="0" w:color="auto"/>
            </w:tcBorders>
            <w:vAlign w:val="center"/>
          </w:tcPr>
          <w:p w14:paraId="6BDD39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E328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D1A5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3745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07EBCE4" w14:textId="77777777" w:rsidR="00E060BF" w:rsidRPr="00480423" w:rsidRDefault="00E060BF" w:rsidP="00AF6673">
            <w:pPr>
              <w:pStyle w:val="TAC"/>
              <w:rPr>
                <w:rFonts w:eastAsiaTheme="minorEastAsia"/>
                <w:lang w:val="en-US" w:eastAsia="zh-CN"/>
              </w:rPr>
            </w:pPr>
          </w:p>
        </w:tc>
      </w:tr>
      <w:tr w:rsidR="00E060BF" w:rsidRPr="00480423" w14:paraId="469022FF" w14:textId="77777777" w:rsidTr="005A0D4C">
        <w:trPr>
          <w:trHeight w:val="29"/>
        </w:trPr>
        <w:tc>
          <w:tcPr>
            <w:tcW w:w="3066" w:type="dxa"/>
            <w:tcBorders>
              <w:top w:val="nil"/>
              <w:left w:val="single" w:sz="4" w:space="0" w:color="auto"/>
              <w:bottom w:val="nil"/>
              <w:right w:val="single" w:sz="4" w:space="0" w:color="auto"/>
            </w:tcBorders>
            <w:vAlign w:val="center"/>
          </w:tcPr>
          <w:p w14:paraId="006247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946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55FB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251E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1DA6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781B137" w14:textId="77777777" w:rsidTr="005A0D4C">
        <w:trPr>
          <w:trHeight w:val="29"/>
        </w:trPr>
        <w:tc>
          <w:tcPr>
            <w:tcW w:w="3066" w:type="dxa"/>
            <w:tcBorders>
              <w:top w:val="nil"/>
              <w:left w:val="single" w:sz="4" w:space="0" w:color="auto"/>
              <w:bottom w:val="nil"/>
              <w:right w:val="single" w:sz="4" w:space="0" w:color="auto"/>
            </w:tcBorders>
            <w:vAlign w:val="center"/>
          </w:tcPr>
          <w:p w14:paraId="229B7C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13D3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997211"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B9AE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607553" w14:textId="77777777" w:rsidR="00E060BF" w:rsidRPr="00480423" w:rsidRDefault="00E060BF" w:rsidP="00AF6673">
            <w:pPr>
              <w:pStyle w:val="TAC"/>
              <w:rPr>
                <w:rFonts w:eastAsiaTheme="minorEastAsia"/>
                <w:lang w:val="en-US" w:eastAsia="zh-CN"/>
              </w:rPr>
            </w:pPr>
          </w:p>
        </w:tc>
      </w:tr>
      <w:tr w:rsidR="00E060BF" w:rsidRPr="00480423" w14:paraId="39CE56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7870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E29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1ADCE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98B3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17EC3B" w14:textId="77777777" w:rsidR="00E060BF" w:rsidRPr="00480423" w:rsidRDefault="00E060BF" w:rsidP="00AF6673">
            <w:pPr>
              <w:pStyle w:val="TAC"/>
              <w:rPr>
                <w:rFonts w:eastAsiaTheme="minorEastAsia"/>
                <w:lang w:val="en-US" w:eastAsia="zh-CN"/>
              </w:rPr>
            </w:pPr>
          </w:p>
        </w:tc>
      </w:tr>
      <w:tr w:rsidR="00E060BF" w:rsidRPr="00480423" w14:paraId="6CFF70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CAB0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69D136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293F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6EB9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21DBC4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6A45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AC04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4452D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269D56B" w14:textId="77777777" w:rsidTr="005A0D4C">
        <w:trPr>
          <w:trHeight w:val="29"/>
        </w:trPr>
        <w:tc>
          <w:tcPr>
            <w:tcW w:w="3066" w:type="dxa"/>
            <w:tcBorders>
              <w:top w:val="nil"/>
              <w:left w:val="single" w:sz="4" w:space="0" w:color="auto"/>
              <w:bottom w:val="nil"/>
              <w:right w:val="single" w:sz="4" w:space="0" w:color="auto"/>
            </w:tcBorders>
            <w:vAlign w:val="center"/>
          </w:tcPr>
          <w:p w14:paraId="1E9D1F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40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7AB0E7"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E175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2787694" w14:textId="77777777" w:rsidR="00E060BF" w:rsidRPr="00480423" w:rsidRDefault="00E060BF" w:rsidP="00AF6673">
            <w:pPr>
              <w:pStyle w:val="TAC"/>
              <w:rPr>
                <w:rFonts w:eastAsiaTheme="minorEastAsia"/>
                <w:lang w:val="en-US" w:eastAsia="zh-CN"/>
              </w:rPr>
            </w:pPr>
          </w:p>
        </w:tc>
      </w:tr>
      <w:tr w:rsidR="00E060BF" w:rsidRPr="00480423" w14:paraId="36BD43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2D58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B8EA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D23D4"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54678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214E5B6" w14:textId="77777777" w:rsidR="00E060BF" w:rsidRPr="00480423" w:rsidRDefault="00E060BF" w:rsidP="00AF6673">
            <w:pPr>
              <w:pStyle w:val="TAC"/>
              <w:rPr>
                <w:rFonts w:eastAsiaTheme="minorEastAsia"/>
                <w:lang w:val="en-US" w:eastAsia="zh-CN"/>
              </w:rPr>
            </w:pPr>
          </w:p>
        </w:tc>
      </w:tr>
      <w:tr w:rsidR="00E060BF" w:rsidRPr="00480423" w14:paraId="3CCEA3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C6B0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026CE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63493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9FB2D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4419D4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85C0D"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201F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5569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6B6A3B9" w14:textId="77777777" w:rsidTr="005A0D4C">
        <w:trPr>
          <w:trHeight w:val="29"/>
        </w:trPr>
        <w:tc>
          <w:tcPr>
            <w:tcW w:w="3066" w:type="dxa"/>
            <w:tcBorders>
              <w:top w:val="nil"/>
              <w:left w:val="single" w:sz="4" w:space="0" w:color="auto"/>
              <w:bottom w:val="nil"/>
              <w:right w:val="single" w:sz="4" w:space="0" w:color="auto"/>
            </w:tcBorders>
            <w:vAlign w:val="center"/>
          </w:tcPr>
          <w:p w14:paraId="5E5451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C66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93620"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2E59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337975D" w14:textId="77777777" w:rsidR="00E060BF" w:rsidRPr="00480423" w:rsidRDefault="00E060BF" w:rsidP="00AF6673">
            <w:pPr>
              <w:pStyle w:val="TAC"/>
              <w:rPr>
                <w:rFonts w:eastAsiaTheme="minorEastAsia"/>
                <w:lang w:val="en-US" w:eastAsia="zh-CN"/>
              </w:rPr>
            </w:pPr>
          </w:p>
        </w:tc>
      </w:tr>
      <w:tr w:rsidR="00E060BF" w:rsidRPr="00480423" w14:paraId="78D3C8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B3E1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D8F7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D7008"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AFD0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E55AA9" w14:textId="77777777" w:rsidR="00E060BF" w:rsidRPr="00480423" w:rsidRDefault="00E060BF" w:rsidP="00AF6673">
            <w:pPr>
              <w:pStyle w:val="TAC"/>
              <w:rPr>
                <w:rFonts w:eastAsiaTheme="minorEastAsia"/>
                <w:lang w:val="en-US" w:eastAsia="zh-CN"/>
              </w:rPr>
            </w:pPr>
          </w:p>
        </w:tc>
      </w:tr>
      <w:tr w:rsidR="00E060BF" w:rsidRPr="00480423" w14:paraId="665270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C97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1F3E07F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C33A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1B203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654251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4D65B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43B9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13341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CA7039F" w14:textId="77777777" w:rsidTr="005A0D4C">
        <w:trPr>
          <w:trHeight w:val="29"/>
        </w:trPr>
        <w:tc>
          <w:tcPr>
            <w:tcW w:w="3066" w:type="dxa"/>
            <w:tcBorders>
              <w:top w:val="nil"/>
              <w:left w:val="single" w:sz="4" w:space="0" w:color="auto"/>
              <w:bottom w:val="nil"/>
              <w:right w:val="single" w:sz="4" w:space="0" w:color="auto"/>
            </w:tcBorders>
            <w:vAlign w:val="center"/>
          </w:tcPr>
          <w:p w14:paraId="03AD07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5E5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C3405"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7476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202B359" w14:textId="77777777" w:rsidR="00E060BF" w:rsidRPr="00480423" w:rsidRDefault="00E060BF" w:rsidP="00AF6673">
            <w:pPr>
              <w:pStyle w:val="TAC"/>
              <w:rPr>
                <w:rFonts w:eastAsiaTheme="minorEastAsia"/>
                <w:lang w:val="en-US" w:eastAsia="zh-CN"/>
              </w:rPr>
            </w:pPr>
          </w:p>
        </w:tc>
      </w:tr>
      <w:tr w:rsidR="00E060BF" w:rsidRPr="00480423" w14:paraId="59F507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42BD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71DC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2A9C4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B93C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E46B75B" w14:textId="77777777" w:rsidR="00E060BF" w:rsidRPr="00480423" w:rsidRDefault="00E060BF" w:rsidP="00AF6673">
            <w:pPr>
              <w:pStyle w:val="TAC"/>
              <w:rPr>
                <w:rFonts w:eastAsiaTheme="minorEastAsia"/>
                <w:lang w:val="en-US" w:eastAsia="zh-CN"/>
              </w:rPr>
            </w:pPr>
          </w:p>
        </w:tc>
      </w:tr>
      <w:tr w:rsidR="00E060BF" w:rsidRPr="00480423" w14:paraId="376F3D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32A912" w14:textId="77777777" w:rsidR="00E060BF" w:rsidRPr="00480423" w:rsidRDefault="00E060BF" w:rsidP="00AF6673">
            <w:pPr>
              <w:pStyle w:val="TAC"/>
              <w:rPr>
                <w:rFonts w:eastAsiaTheme="minorEastAsia"/>
                <w:lang w:val="en-US" w:eastAsia="zh-CN"/>
              </w:rPr>
            </w:pPr>
            <w:r w:rsidRPr="008523D2">
              <w:rPr>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A8CDB80" w14:textId="77777777" w:rsidR="00E060BF" w:rsidRPr="008523D2" w:rsidRDefault="00E060BF" w:rsidP="00AF6673">
            <w:pPr>
              <w:pStyle w:val="TAC"/>
              <w:rPr>
                <w:lang w:val="en-US" w:eastAsia="zh-CN"/>
              </w:rPr>
            </w:pPr>
            <w:r w:rsidRPr="008523D2">
              <w:rPr>
                <w:lang w:val="en-US" w:eastAsia="zh-CN"/>
              </w:rPr>
              <w:t>CA_n25A-n41A</w:t>
            </w:r>
          </w:p>
          <w:p w14:paraId="48CD8DAC" w14:textId="77777777" w:rsidR="00E060BF" w:rsidRPr="008523D2" w:rsidRDefault="00E060BF" w:rsidP="00AF6673">
            <w:pPr>
              <w:pStyle w:val="TAC"/>
              <w:rPr>
                <w:lang w:val="en-US" w:eastAsia="zh-CN"/>
              </w:rPr>
            </w:pPr>
            <w:r w:rsidRPr="008523D2">
              <w:rPr>
                <w:lang w:val="en-US" w:eastAsia="zh-CN"/>
              </w:rPr>
              <w:t>CA_n25A-n71A</w:t>
            </w:r>
          </w:p>
          <w:p w14:paraId="10C0E6F7" w14:textId="77777777" w:rsidR="00E060BF" w:rsidRPr="00480423" w:rsidRDefault="00E060BF" w:rsidP="00AF6673">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3693F49" w14:textId="77777777" w:rsidR="00E060BF" w:rsidRPr="00480423" w:rsidRDefault="00E060BF" w:rsidP="00AF6673">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ADBE25"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F64572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6CF7E00" w14:textId="77777777" w:rsidTr="005A0D4C">
        <w:trPr>
          <w:trHeight w:val="29"/>
        </w:trPr>
        <w:tc>
          <w:tcPr>
            <w:tcW w:w="3066" w:type="dxa"/>
            <w:tcBorders>
              <w:top w:val="nil"/>
              <w:left w:val="single" w:sz="4" w:space="0" w:color="auto"/>
              <w:bottom w:val="nil"/>
              <w:right w:val="single" w:sz="4" w:space="0" w:color="auto"/>
            </w:tcBorders>
            <w:vAlign w:val="center"/>
          </w:tcPr>
          <w:p w14:paraId="419BAB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1B4D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78E39" w14:textId="77777777" w:rsidR="00E060BF" w:rsidRPr="00480423" w:rsidRDefault="00E060BF" w:rsidP="00AF6673">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97D8D5"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B6618BB" w14:textId="77777777" w:rsidR="00E060BF" w:rsidRPr="00480423" w:rsidRDefault="00E060BF" w:rsidP="00AF6673">
            <w:pPr>
              <w:pStyle w:val="TAC"/>
              <w:rPr>
                <w:rFonts w:eastAsiaTheme="minorEastAsia"/>
                <w:lang w:val="en-US" w:eastAsia="zh-CN"/>
              </w:rPr>
            </w:pPr>
          </w:p>
        </w:tc>
      </w:tr>
      <w:tr w:rsidR="00E060BF" w:rsidRPr="00480423" w14:paraId="3F6585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2185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B9A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41CB8" w14:textId="77777777" w:rsidR="00E060BF" w:rsidRPr="00480423" w:rsidRDefault="00E060BF" w:rsidP="00AF6673">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7E7A6A"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42AF77E" w14:textId="77777777" w:rsidR="00E060BF" w:rsidRPr="00480423" w:rsidRDefault="00E060BF" w:rsidP="00AF6673">
            <w:pPr>
              <w:pStyle w:val="TAC"/>
              <w:rPr>
                <w:rFonts w:eastAsiaTheme="minorEastAsia"/>
                <w:lang w:val="en-US" w:eastAsia="zh-CN"/>
              </w:rPr>
            </w:pPr>
          </w:p>
        </w:tc>
      </w:tr>
      <w:tr w:rsidR="00E060BF" w:rsidRPr="00480423" w14:paraId="005D91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BD5D1A" w14:textId="77777777" w:rsidR="00E060BF" w:rsidRPr="00480423" w:rsidRDefault="00E060BF" w:rsidP="00AF6673">
            <w:pPr>
              <w:pStyle w:val="TAC"/>
              <w:rPr>
                <w:rFonts w:eastAsiaTheme="minorEastAsia"/>
                <w:lang w:val="en-US" w:eastAsia="zh-CN"/>
              </w:rPr>
            </w:pPr>
            <w:r w:rsidRPr="008523D2">
              <w:rPr>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5FA97D7E" w14:textId="77777777" w:rsidR="00E060BF" w:rsidRPr="008523D2" w:rsidRDefault="00E060BF" w:rsidP="00AF6673">
            <w:pPr>
              <w:pStyle w:val="TAC"/>
              <w:rPr>
                <w:lang w:val="en-US" w:eastAsia="zh-CN"/>
              </w:rPr>
            </w:pPr>
            <w:r w:rsidRPr="008523D2">
              <w:rPr>
                <w:lang w:val="en-US" w:eastAsia="zh-CN"/>
              </w:rPr>
              <w:t>CA_n25A-n41A</w:t>
            </w:r>
          </w:p>
          <w:p w14:paraId="04403CD1" w14:textId="77777777" w:rsidR="00E060BF" w:rsidRPr="008523D2" w:rsidRDefault="00E060BF" w:rsidP="00AF6673">
            <w:pPr>
              <w:pStyle w:val="TAC"/>
              <w:rPr>
                <w:lang w:val="en-US" w:eastAsia="zh-CN"/>
              </w:rPr>
            </w:pPr>
            <w:r w:rsidRPr="008523D2">
              <w:rPr>
                <w:lang w:val="en-US" w:eastAsia="zh-CN"/>
              </w:rPr>
              <w:t>CA_n25A-n71A</w:t>
            </w:r>
          </w:p>
          <w:p w14:paraId="2F69E2F0" w14:textId="77777777" w:rsidR="00E060BF" w:rsidRPr="00480423" w:rsidRDefault="00E060BF" w:rsidP="00AF6673">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C33CFD5" w14:textId="77777777" w:rsidR="00E060BF" w:rsidRPr="00480423" w:rsidRDefault="00E060BF" w:rsidP="00AF6673">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B8CC29"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7D1A0F"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5227574" w14:textId="77777777" w:rsidTr="005A0D4C">
        <w:trPr>
          <w:trHeight w:val="29"/>
        </w:trPr>
        <w:tc>
          <w:tcPr>
            <w:tcW w:w="3066" w:type="dxa"/>
            <w:tcBorders>
              <w:top w:val="nil"/>
              <w:left w:val="single" w:sz="4" w:space="0" w:color="auto"/>
              <w:bottom w:val="nil"/>
              <w:right w:val="single" w:sz="4" w:space="0" w:color="auto"/>
            </w:tcBorders>
            <w:vAlign w:val="center"/>
          </w:tcPr>
          <w:p w14:paraId="20959D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6CF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14240" w14:textId="77777777" w:rsidR="00E060BF" w:rsidRPr="00480423" w:rsidRDefault="00E060BF" w:rsidP="00AF6673">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275211"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0840E39" w14:textId="77777777" w:rsidR="00E060BF" w:rsidRPr="00480423" w:rsidRDefault="00E060BF" w:rsidP="00AF6673">
            <w:pPr>
              <w:pStyle w:val="TAC"/>
              <w:rPr>
                <w:rFonts w:eastAsiaTheme="minorEastAsia"/>
                <w:lang w:val="en-US" w:eastAsia="zh-CN"/>
              </w:rPr>
            </w:pPr>
          </w:p>
        </w:tc>
      </w:tr>
      <w:tr w:rsidR="00E060BF" w:rsidRPr="00480423" w14:paraId="38FBB5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00A7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2000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5B28D" w14:textId="77777777" w:rsidR="00E060BF" w:rsidRPr="00480423" w:rsidRDefault="00E060BF" w:rsidP="00AF6673">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8F79E8"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C4472FB" w14:textId="77777777" w:rsidR="00E060BF" w:rsidRPr="00480423" w:rsidRDefault="00E060BF" w:rsidP="00AF6673">
            <w:pPr>
              <w:pStyle w:val="TAC"/>
              <w:rPr>
                <w:rFonts w:eastAsiaTheme="minorEastAsia"/>
                <w:lang w:val="en-US" w:eastAsia="zh-CN"/>
              </w:rPr>
            </w:pPr>
          </w:p>
        </w:tc>
      </w:tr>
      <w:tr w:rsidR="00E060BF" w:rsidRPr="00480423" w14:paraId="61C548A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B80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561EEC3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58FAB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F96CDD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CA_n25A-n71A</w:t>
            </w:r>
          </w:p>
          <w:p w14:paraId="7763941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4234E7C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ADC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803B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66BF49"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F3C6E74" w14:textId="77777777" w:rsidTr="005A0D4C">
        <w:trPr>
          <w:trHeight w:val="29"/>
        </w:trPr>
        <w:tc>
          <w:tcPr>
            <w:tcW w:w="3066" w:type="dxa"/>
            <w:tcBorders>
              <w:top w:val="nil"/>
              <w:left w:val="single" w:sz="4" w:space="0" w:color="auto"/>
              <w:bottom w:val="nil"/>
              <w:right w:val="single" w:sz="4" w:space="0" w:color="auto"/>
            </w:tcBorders>
            <w:vAlign w:val="center"/>
          </w:tcPr>
          <w:p w14:paraId="688045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E4A6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D08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DC095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025A51F" w14:textId="77777777" w:rsidR="00E060BF" w:rsidRPr="00480423" w:rsidRDefault="00E060BF" w:rsidP="00AF6673">
            <w:pPr>
              <w:pStyle w:val="TAC"/>
              <w:rPr>
                <w:rFonts w:eastAsiaTheme="minorEastAsia" w:cs="Arial"/>
                <w:szCs w:val="18"/>
                <w:lang w:val="en-US" w:eastAsia="zh-CN"/>
              </w:rPr>
            </w:pPr>
          </w:p>
        </w:tc>
      </w:tr>
      <w:tr w:rsidR="00E060BF" w:rsidRPr="00480423" w14:paraId="658B7741" w14:textId="77777777" w:rsidTr="005A0D4C">
        <w:trPr>
          <w:trHeight w:val="29"/>
        </w:trPr>
        <w:tc>
          <w:tcPr>
            <w:tcW w:w="3066" w:type="dxa"/>
            <w:tcBorders>
              <w:top w:val="nil"/>
              <w:left w:val="single" w:sz="4" w:space="0" w:color="auto"/>
              <w:bottom w:val="nil"/>
              <w:right w:val="single" w:sz="4" w:space="0" w:color="auto"/>
            </w:tcBorders>
            <w:vAlign w:val="center"/>
          </w:tcPr>
          <w:p w14:paraId="5C6629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4A9B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ED7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33C7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D851536" w14:textId="77777777" w:rsidR="00E060BF" w:rsidRPr="00480423" w:rsidRDefault="00E060BF" w:rsidP="00AF6673">
            <w:pPr>
              <w:pStyle w:val="TAC"/>
              <w:rPr>
                <w:rFonts w:eastAsiaTheme="minorEastAsia" w:cs="Arial"/>
                <w:szCs w:val="18"/>
                <w:lang w:val="en-US" w:eastAsia="zh-CN"/>
              </w:rPr>
            </w:pPr>
          </w:p>
        </w:tc>
      </w:tr>
      <w:tr w:rsidR="00E060BF" w:rsidRPr="00480423" w14:paraId="49CFED9A" w14:textId="77777777" w:rsidTr="005A0D4C">
        <w:trPr>
          <w:trHeight w:val="29"/>
        </w:trPr>
        <w:tc>
          <w:tcPr>
            <w:tcW w:w="3066" w:type="dxa"/>
            <w:tcBorders>
              <w:top w:val="nil"/>
              <w:left w:val="single" w:sz="4" w:space="0" w:color="auto"/>
              <w:bottom w:val="nil"/>
              <w:right w:val="single" w:sz="4" w:space="0" w:color="auto"/>
            </w:tcBorders>
            <w:vAlign w:val="center"/>
          </w:tcPr>
          <w:p w14:paraId="326AF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DC56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8BC6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A4290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A5984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1</w:t>
            </w:r>
          </w:p>
        </w:tc>
      </w:tr>
      <w:tr w:rsidR="00E060BF" w:rsidRPr="00480423" w14:paraId="50329E42" w14:textId="77777777" w:rsidTr="005A0D4C">
        <w:trPr>
          <w:trHeight w:val="29"/>
        </w:trPr>
        <w:tc>
          <w:tcPr>
            <w:tcW w:w="3066" w:type="dxa"/>
            <w:tcBorders>
              <w:top w:val="nil"/>
              <w:left w:val="single" w:sz="4" w:space="0" w:color="auto"/>
              <w:bottom w:val="nil"/>
              <w:right w:val="single" w:sz="4" w:space="0" w:color="auto"/>
            </w:tcBorders>
            <w:vAlign w:val="center"/>
          </w:tcPr>
          <w:p w14:paraId="48DB19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D7F2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E333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28D7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21CCFDD5" w14:textId="77777777" w:rsidR="00E060BF" w:rsidRPr="00480423" w:rsidRDefault="00E060BF" w:rsidP="00AF6673">
            <w:pPr>
              <w:pStyle w:val="TAC"/>
              <w:rPr>
                <w:rFonts w:eastAsiaTheme="minorEastAsia" w:cs="Arial"/>
                <w:szCs w:val="18"/>
                <w:lang w:val="en-US" w:eastAsia="zh-CN"/>
              </w:rPr>
            </w:pPr>
          </w:p>
        </w:tc>
      </w:tr>
      <w:tr w:rsidR="00E060BF" w:rsidRPr="00480423" w14:paraId="692D6A8E" w14:textId="77777777" w:rsidTr="005A0D4C">
        <w:trPr>
          <w:trHeight w:val="29"/>
        </w:trPr>
        <w:tc>
          <w:tcPr>
            <w:tcW w:w="3066" w:type="dxa"/>
            <w:tcBorders>
              <w:top w:val="nil"/>
              <w:left w:val="single" w:sz="4" w:space="0" w:color="auto"/>
              <w:bottom w:val="nil"/>
              <w:right w:val="single" w:sz="4" w:space="0" w:color="auto"/>
            </w:tcBorders>
            <w:vAlign w:val="center"/>
          </w:tcPr>
          <w:p w14:paraId="40EE27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0942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FA7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F9E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932B3ED" w14:textId="77777777" w:rsidR="00E060BF" w:rsidRPr="00480423" w:rsidRDefault="00E060BF" w:rsidP="00AF6673">
            <w:pPr>
              <w:pStyle w:val="TAC"/>
              <w:rPr>
                <w:rFonts w:eastAsiaTheme="minorEastAsia" w:cs="Arial"/>
                <w:szCs w:val="18"/>
                <w:lang w:val="en-US" w:eastAsia="zh-CN"/>
              </w:rPr>
            </w:pPr>
          </w:p>
        </w:tc>
      </w:tr>
      <w:tr w:rsidR="00E060BF" w:rsidRPr="00480423" w14:paraId="13092F45" w14:textId="77777777" w:rsidTr="005A0D4C">
        <w:trPr>
          <w:trHeight w:val="29"/>
        </w:trPr>
        <w:tc>
          <w:tcPr>
            <w:tcW w:w="3066" w:type="dxa"/>
            <w:tcBorders>
              <w:top w:val="nil"/>
              <w:left w:val="single" w:sz="4" w:space="0" w:color="auto"/>
              <w:bottom w:val="nil"/>
              <w:right w:val="single" w:sz="4" w:space="0" w:color="auto"/>
            </w:tcBorders>
            <w:vAlign w:val="center"/>
          </w:tcPr>
          <w:p w14:paraId="0E5DB3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AF031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17337F"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1F5F4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398412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6978EDBB" w14:textId="77777777" w:rsidTr="005A0D4C">
        <w:trPr>
          <w:trHeight w:val="29"/>
        </w:trPr>
        <w:tc>
          <w:tcPr>
            <w:tcW w:w="3066" w:type="dxa"/>
            <w:tcBorders>
              <w:top w:val="nil"/>
              <w:left w:val="single" w:sz="4" w:space="0" w:color="auto"/>
              <w:bottom w:val="nil"/>
              <w:right w:val="single" w:sz="4" w:space="0" w:color="auto"/>
            </w:tcBorders>
            <w:vAlign w:val="center"/>
          </w:tcPr>
          <w:p w14:paraId="62672E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69123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C0584"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9C94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F02CCD5" w14:textId="77777777" w:rsidR="00E060BF" w:rsidRPr="00480423" w:rsidRDefault="00E060BF" w:rsidP="00AF6673">
            <w:pPr>
              <w:pStyle w:val="TAC"/>
              <w:rPr>
                <w:rFonts w:eastAsiaTheme="minorEastAsia" w:cs="Arial"/>
                <w:szCs w:val="18"/>
                <w:lang w:val="en-US" w:eastAsia="zh-CN"/>
              </w:rPr>
            </w:pPr>
          </w:p>
        </w:tc>
      </w:tr>
      <w:tr w:rsidR="00E060BF" w:rsidRPr="00480423" w14:paraId="0A864A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44FD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BACD9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6DB38E"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8E34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E721B18" w14:textId="77777777" w:rsidR="00E060BF" w:rsidRPr="00480423" w:rsidRDefault="00E060BF" w:rsidP="00AF6673">
            <w:pPr>
              <w:pStyle w:val="TAC"/>
              <w:rPr>
                <w:rFonts w:eastAsiaTheme="minorEastAsia" w:cs="Arial"/>
                <w:szCs w:val="18"/>
                <w:lang w:val="en-US" w:eastAsia="zh-CN"/>
              </w:rPr>
            </w:pPr>
          </w:p>
        </w:tc>
      </w:tr>
      <w:tr w:rsidR="00E060BF" w:rsidRPr="00480423" w14:paraId="58D402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E10D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40CA68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0E33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BD3A2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712081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70F3171"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E8642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56736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194E9A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2A391F5D" w14:textId="77777777" w:rsidTr="005A0D4C">
        <w:trPr>
          <w:trHeight w:val="29"/>
        </w:trPr>
        <w:tc>
          <w:tcPr>
            <w:tcW w:w="3066" w:type="dxa"/>
            <w:tcBorders>
              <w:top w:val="nil"/>
              <w:left w:val="single" w:sz="4" w:space="0" w:color="auto"/>
              <w:bottom w:val="nil"/>
              <w:right w:val="single" w:sz="4" w:space="0" w:color="auto"/>
            </w:tcBorders>
            <w:vAlign w:val="center"/>
          </w:tcPr>
          <w:p w14:paraId="5863A0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53F9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3633B1"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69D5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842EADE" w14:textId="77777777" w:rsidR="00E060BF" w:rsidRPr="00480423" w:rsidRDefault="00E060BF" w:rsidP="00AF6673">
            <w:pPr>
              <w:pStyle w:val="TAC"/>
              <w:rPr>
                <w:rFonts w:eastAsiaTheme="minorEastAsia" w:cs="Arial"/>
                <w:szCs w:val="18"/>
                <w:lang w:val="en-US" w:eastAsia="zh-CN"/>
              </w:rPr>
            </w:pPr>
          </w:p>
        </w:tc>
      </w:tr>
      <w:tr w:rsidR="00E060BF" w:rsidRPr="00480423" w14:paraId="031F22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750F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CE23A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3AD327"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C340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89FBCE9" w14:textId="77777777" w:rsidR="00E060BF" w:rsidRPr="00480423" w:rsidRDefault="00E060BF" w:rsidP="00AF6673">
            <w:pPr>
              <w:pStyle w:val="TAC"/>
              <w:rPr>
                <w:rFonts w:eastAsiaTheme="minorEastAsia" w:cs="Arial"/>
                <w:szCs w:val="18"/>
                <w:lang w:val="en-US" w:eastAsia="zh-CN"/>
              </w:rPr>
            </w:pPr>
          </w:p>
        </w:tc>
      </w:tr>
      <w:tr w:rsidR="00E060BF" w:rsidRPr="00480423" w14:paraId="79C9EB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7CF7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131B9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B505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AAFE0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283740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B977D3"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36DC5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AF53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3034EF3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4541F82B" w14:textId="77777777" w:rsidTr="005A0D4C">
        <w:trPr>
          <w:trHeight w:val="29"/>
        </w:trPr>
        <w:tc>
          <w:tcPr>
            <w:tcW w:w="3066" w:type="dxa"/>
            <w:tcBorders>
              <w:top w:val="nil"/>
              <w:left w:val="single" w:sz="4" w:space="0" w:color="auto"/>
              <w:bottom w:val="nil"/>
              <w:right w:val="single" w:sz="4" w:space="0" w:color="auto"/>
            </w:tcBorders>
            <w:vAlign w:val="center"/>
          </w:tcPr>
          <w:p w14:paraId="525F0A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918AA"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A403BA"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2FEB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6772E8F" w14:textId="77777777" w:rsidR="00E060BF" w:rsidRPr="00480423" w:rsidRDefault="00E060BF" w:rsidP="00AF6673">
            <w:pPr>
              <w:pStyle w:val="TAC"/>
              <w:rPr>
                <w:rFonts w:eastAsiaTheme="minorEastAsia" w:cs="Arial"/>
                <w:szCs w:val="18"/>
                <w:lang w:val="en-US" w:eastAsia="zh-CN"/>
              </w:rPr>
            </w:pPr>
          </w:p>
        </w:tc>
      </w:tr>
      <w:tr w:rsidR="00E060BF" w:rsidRPr="00480423" w14:paraId="2B3E99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DA75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D128DC"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96F7E"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6D6FA1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044D225" w14:textId="77777777" w:rsidR="00E060BF" w:rsidRPr="00480423" w:rsidRDefault="00E060BF" w:rsidP="00AF6673">
            <w:pPr>
              <w:pStyle w:val="TAC"/>
              <w:rPr>
                <w:rFonts w:eastAsiaTheme="minorEastAsia" w:cs="Arial"/>
                <w:szCs w:val="18"/>
                <w:lang w:val="en-US" w:eastAsia="zh-CN"/>
              </w:rPr>
            </w:pPr>
          </w:p>
        </w:tc>
      </w:tr>
      <w:tr w:rsidR="00E060BF" w:rsidRPr="00480423" w14:paraId="511B9D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8455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3EC1E4C5"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F722BFD"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4A0E5B4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CA_n25A-n71A</w:t>
            </w:r>
          </w:p>
          <w:p w14:paraId="23CFBE5B"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73C6788E"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0BD513"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FA0C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3C03E1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2E3204DB" w14:textId="77777777" w:rsidTr="005A0D4C">
        <w:trPr>
          <w:trHeight w:val="29"/>
        </w:trPr>
        <w:tc>
          <w:tcPr>
            <w:tcW w:w="3066" w:type="dxa"/>
            <w:tcBorders>
              <w:top w:val="nil"/>
              <w:left w:val="single" w:sz="4" w:space="0" w:color="auto"/>
              <w:bottom w:val="nil"/>
              <w:right w:val="single" w:sz="4" w:space="0" w:color="auto"/>
            </w:tcBorders>
            <w:vAlign w:val="center"/>
          </w:tcPr>
          <w:p w14:paraId="2B7806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85781"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61BB2B"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56292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9759069" w14:textId="77777777" w:rsidR="00E060BF" w:rsidRPr="00480423" w:rsidRDefault="00E060BF" w:rsidP="00AF6673">
            <w:pPr>
              <w:pStyle w:val="TAC"/>
              <w:rPr>
                <w:rFonts w:eastAsiaTheme="minorEastAsia" w:cs="Arial"/>
                <w:szCs w:val="18"/>
                <w:lang w:val="en-US" w:eastAsia="zh-CN"/>
              </w:rPr>
            </w:pPr>
          </w:p>
        </w:tc>
      </w:tr>
      <w:tr w:rsidR="00E060BF" w:rsidRPr="00480423" w14:paraId="518D2A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F111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6768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9F16F4"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4061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EF253FF" w14:textId="77777777" w:rsidR="00E060BF" w:rsidRPr="00480423" w:rsidRDefault="00E060BF" w:rsidP="00AF6673">
            <w:pPr>
              <w:pStyle w:val="TAC"/>
              <w:rPr>
                <w:rFonts w:eastAsiaTheme="minorEastAsia" w:cs="Arial"/>
                <w:szCs w:val="18"/>
                <w:lang w:val="en-US" w:eastAsia="zh-CN"/>
              </w:rPr>
            </w:pPr>
          </w:p>
        </w:tc>
      </w:tr>
      <w:tr w:rsidR="00E060BF" w:rsidRPr="00480423" w14:paraId="3CD1F2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9C2BC1" w14:textId="77777777" w:rsidR="00E060BF" w:rsidRPr="00480423" w:rsidRDefault="00E060BF" w:rsidP="00AF6673">
            <w:pPr>
              <w:pStyle w:val="TAC"/>
              <w:rPr>
                <w:rFonts w:eastAsiaTheme="minorEastAsia"/>
                <w:lang w:val="en-US" w:eastAsia="zh-CN"/>
              </w:rPr>
            </w:pPr>
            <w:r w:rsidRPr="008523D2">
              <w:rPr>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154760E9" w14:textId="77777777" w:rsidR="00E060BF" w:rsidRPr="008523D2" w:rsidRDefault="00E060BF" w:rsidP="00AF6673">
            <w:pPr>
              <w:pStyle w:val="TAC"/>
              <w:rPr>
                <w:szCs w:val="18"/>
                <w:lang w:val="en-US"/>
              </w:rPr>
            </w:pPr>
            <w:r w:rsidRPr="008523D2">
              <w:rPr>
                <w:szCs w:val="18"/>
                <w:lang w:val="en-US"/>
              </w:rPr>
              <w:t>CA_n25A-n41A</w:t>
            </w:r>
          </w:p>
          <w:p w14:paraId="6E5D7D4B" w14:textId="77777777" w:rsidR="00E060BF" w:rsidRPr="008523D2" w:rsidRDefault="00E060BF" w:rsidP="00AF6673">
            <w:pPr>
              <w:pStyle w:val="TAC"/>
              <w:rPr>
                <w:szCs w:val="18"/>
                <w:lang w:val="en-US"/>
              </w:rPr>
            </w:pPr>
            <w:r w:rsidRPr="008523D2">
              <w:rPr>
                <w:szCs w:val="18"/>
                <w:lang w:val="en-US"/>
              </w:rPr>
              <w:t>CA_n25A-n71A</w:t>
            </w:r>
          </w:p>
          <w:p w14:paraId="139C9E5C" w14:textId="77777777" w:rsidR="00E060BF" w:rsidRPr="008523D2" w:rsidRDefault="00E060BF" w:rsidP="00AF6673">
            <w:pPr>
              <w:pStyle w:val="TAC"/>
              <w:rPr>
                <w:szCs w:val="18"/>
                <w:lang w:val="en-US"/>
              </w:rPr>
            </w:pPr>
            <w:r w:rsidRPr="008523D2">
              <w:rPr>
                <w:szCs w:val="18"/>
                <w:lang w:val="en-US"/>
              </w:rPr>
              <w:t>CA_n41A-n71A</w:t>
            </w:r>
          </w:p>
          <w:p w14:paraId="7A73E97D" w14:textId="77777777" w:rsidR="00E060BF" w:rsidRPr="00480423" w:rsidRDefault="00E060BF" w:rsidP="00AF6673">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BD157D8"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23E7FD"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87ABAE" w14:textId="77777777" w:rsidR="00E060BF" w:rsidRPr="00480423" w:rsidRDefault="00E060BF" w:rsidP="00AF6673">
            <w:pPr>
              <w:pStyle w:val="TAC"/>
              <w:rPr>
                <w:rFonts w:eastAsiaTheme="minorEastAsia" w:cs="Arial"/>
                <w:szCs w:val="18"/>
                <w:lang w:val="en-US" w:eastAsia="zh-CN"/>
              </w:rPr>
            </w:pPr>
            <w:r w:rsidRPr="008523D2">
              <w:rPr>
                <w:rFonts w:cs="Arial"/>
                <w:szCs w:val="18"/>
                <w:lang w:val="en-US" w:eastAsia="zh-CN"/>
              </w:rPr>
              <w:t>4 and 5</w:t>
            </w:r>
          </w:p>
        </w:tc>
      </w:tr>
      <w:tr w:rsidR="00E060BF" w:rsidRPr="00480423" w14:paraId="637C114F" w14:textId="77777777" w:rsidTr="005A0D4C">
        <w:trPr>
          <w:trHeight w:val="29"/>
        </w:trPr>
        <w:tc>
          <w:tcPr>
            <w:tcW w:w="3066" w:type="dxa"/>
            <w:tcBorders>
              <w:top w:val="nil"/>
              <w:left w:val="single" w:sz="4" w:space="0" w:color="auto"/>
              <w:bottom w:val="nil"/>
              <w:right w:val="single" w:sz="4" w:space="0" w:color="auto"/>
            </w:tcBorders>
            <w:vAlign w:val="center"/>
          </w:tcPr>
          <w:p w14:paraId="5D598C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60CD0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A6BB52"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6D0597"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37C52A9" w14:textId="77777777" w:rsidR="00E060BF" w:rsidRPr="00480423" w:rsidRDefault="00E060BF" w:rsidP="00AF6673">
            <w:pPr>
              <w:pStyle w:val="TAC"/>
              <w:rPr>
                <w:rFonts w:eastAsiaTheme="minorEastAsia" w:cs="Arial"/>
                <w:szCs w:val="18"/>
                <w:lang w:val="en-US" w:eastAsia="zh-CN"/>
              </w:rPr>
            </w:pPr>
          </w:p>
        </w:tc>
      </w:tr>
      <w:tr w:rsidR="00E060BF" w:rsidRPr="00480423" w14:paraId="2FE95E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B0DD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2CE8F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F0F656"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270F18"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27AE67F" w14:textId="77777777" w:rsidR="00E060BF" w:rsidRPr="00480423" w:rsidRDefault="00E060BF" w:rsidP="00AF6673">
            <w:pPr>
              <w:pStyle w:val="TAC"/>
              <w:rPr>
                <w:rFonts w:eastAsiaTheme="minorEastAsia" w:cs="Arial"/>
                <w:szCs w:val="18"/>
                <w:lang w:val="en-US" w:eastAsia="zh-CN"/>
              </w:rPr>
            </w:pPr>
          </w:p>
        </w:tc>
      </w:tr>
      <w:tr w:rsidR="00E060BF" w:rsidRPr="00480423" w14:paraId="1F5464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ED18DA" w14:textId="77777777" w:rsidR="00E060BF" w:rsidRPr="00480423" w:rsidRDefault="00E060BF" w:rsidP="00AF6673">
            <w:pPr>
              <w:pStyle w:val="TAC"/>
              <w:rPr>
                <w:rFonts w:eastAsiaTheme="minorEastAsia"/>
                <w:lang w:val="en-US" w:eastAsia="zh-CN"/>
              </w:rPr>
            </w:pPr>
            <w:r w:rsidRPr="008523D2">
              <w:rPr>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70DF24FB" w14:textId="77777777" w:rsidR="00E060BF" w:rsidRPr="008523D2" w:rsidRDefault="00E060BF" w:rsidP="00AF6673">
            <w:pPr>
              <w:pStyle w:val="TAC"/>
              <w:rPr>
                <w:szCs w:val="18"/>
                <w:lang w:val="en-US"/>
              </w:rPr>
            </w:pPr>
            <w:r w:rsidRPr="008523D2">
              <w:rPr>
                <w:szCs w:val="18"/>
                <w:lang w:val="en-US"/>
              </w:rPr>
              <w:t>CA_n25A-n41A</w:t>
            </w:r>
          </w:p>
          <w:p w14:paraId="3B9A9D75" w14:textId="77777777" w:rsidR="00E060BF" w:rsidRPr="008523D2" w:rsidRDefault="00E060BF" w:rsidP="00AF6673">
            <w:pPr>
              <w:pStyle w:val="TAC"/>
              <w:rPr>
                <w:szCs w:val="18"/>
                <w:lang w:val="en-US"/>
              </w:rPr>
            </w:pPr>
            <w:r w:rsidRPr="008523D2">
              <w:rPr>
                <w:szCs w:val="18"/>
                <w:lang w:val="en-US"/>
              </w:rPr>
              <w:t>CA_n25A-n71A</w:t>
            </w:r>
          </w:p>
          <w:p w14:paraId="3597571D" w14:textId="77777777" w:rsidR="00E060BF" w:rsidRPr="008523D2" w:rsidRDefault="00E060BF" w:rsidP="00AF6673">
            <w:pPr>
              <w:pStyle w:val="TAC"/>
              <w:rPr>
                <w:szCs w:val="18"/>
                <w:lang w:val="en-US"/>
              </w:rPr>
            </w:pPr>
            <w:r w:rsidRPr="008523D2">
              <w:rPr>
                <w:szCs w:val="18"/>
                <w:lang w:val="en-US"/>
              </w:rPr>
              <w:t>CA_n41A-n71A</w:t>
            </w:r>
          </w:p>
          <w:p w14:paraId="09F5C390" w14:textId="77777777" w:rsidR="00E060BF" w:rsidRPr="00480423" w:rsidRDefault="00E060BF" w:rsidP="00AF6673">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45C1E7D"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0A7D92"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8033EA" w14:textId="77777777" w:rsidR="00E060BF" w:rsidRPr="00480423" w:rsidRDefault="00E060BF" w:rsidP="00AF6673">
            <w:pPr>
              <w:pStyle w:val="TAC"/>
              <w:rPr>
                <w:rFonts w:eastAsiaTheme="minorEastAsia" w:cs="Arial"/>
                <w:szCs w:val="18"/>
                <w:lang w:val="en-US" w:eastAsia="zh-CN"/>
              </w:rPr>
            </w:pPr>
            <w:r w:rsidRPr="008523D2">
              <w:rPr>
                <w:rFonts w:cs="Arial"/>
                <w:szCs w:val="18"/>
                <w:lang w:val="en-US" w:eastAsia="zh-CN"/>
              </w:rPr>
              <w:t>4 and 5</w:t>
            </w:r>
          </w:p>
        </w:tc>
      </w:tr>
      <w:tr w:rsidR="00E060BF" w:rsidRPr="00480423" w14:paraId="46201B68" w14:textId="77777777" w:rsidTr="005A0D4C">
        <w:trPr>
          <w:trHeight w:val="29"/>
        </w:trPr>
        <w:tc>
          <w:tcPr>
            <w:tcW w:w="3066" w:type="dxa"/>
            <w:tcBorders>
              <w:top w:val="nil"/>
              <w:left w:val="single" w:sz="4" w:space="0" w:color="auto"/>
              <w:bottom w:val="nil"/>
              <w:right w:val="single" w:sz="4" w:space="0" w:color="auto"/>
            </w:tcBorders>
            <w:vAlign w:val="center"/>
          </w:tcPr>
          <w:p w14:paraId="03A95A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3C264"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75295B"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05649"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EBAFA45" w14:textId="77777777" w:rsidR="00E060BF" w:rsidRPr="00480423" w:rsidRDefault="00E060BF" w:rsidP="00AF6673">
            <w:pPr>
              <w:pStyle w:val="TAC"/>
              <w:rPr>
                <w:rFonts w:eastAsiaTheme="minorEastAsia" w:cs="Arial"/>
                <w:szCs w:val="18"/>
                <w:lang w:val="en-US" w:eastAsia="zh-CN"/>
              </w:rPr>
            </w:pPr>
          </w:p>
        </w:tc>
      </w:tr>
      <w:tr w:rsidR="00E060BF" w:rsidRPr="00480423" w14:paraId="2159436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C845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255F4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4FC70"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A151FC4"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7707C32" w14:textId="77777777" w:rsidR="00E060BF" w:rsidRPr="00480423" w:rsidRDefault="00E060BF" w:rsidP="00AF6673">
            <w:pPr>
              <w:pStyle w:val="TAC"/>
              <w:rPr>
                <w:rFonts w:eastAsiaTheme="minorEastAsia" w:cs="Arial"/>
                <w:szCs w:val="18"/>
                <w:lang w:val="en-US" w:eastAsia="zh-CN"/>
              </w:rPr>
            </w:pPr>
          </w:p>
        </w:tc>
      </w:tr>
      <w:tr w:rsidR="00E060BF" w:rsidRPr="00480423" w14:paraId="179CCE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7BE44A" w14:textId="77777777" w:rsidR="00E060BF" w:rsidRPr="00480423" w:rsidRDefault="00E060BF" w:rsidP="00AF6673">
            <w:pPr>
              <w:pStyle w:val="TAC"/>
              <w:rPr>
                <w:rFonts w:eastAsiaTheme="minorEastAsia"/>
                <w:lang w:val="en-US"/>
              </w:rPr>
            </w:pPr>
            <w:r w:rsidRPr="00480423">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43F1E03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33AF91"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6E324BF"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7305696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9B990"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4089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1EE8C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70D464E4" w14:textId="77777777" w:rsidTr="005A0D4C">
        <w:trPr>
          <w:trHeight w:val="29"/>
        </w:trPr>
        <w:tc>
          <w:tcPr>
            <w:tcW w:w="3066" w:type="dxa"/>
            <w:tcBorders>
              <w:top w:val="nil"/>
              <w:left w:val="single" w:sz="4" w:space="0" w:color="auto"/>
              <w:bottom w:val="nil"/>
              <w:right w:val="single" w:sz="4" w:space="0" w:color="auto"/>
            </w:tcBorders>
            <w:vAlign w:val="center"/>
          </w:tcPr>
          <w:p w14:paraId="75B15E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0291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4C7FF"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6952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48B58A5" w14:textId="77777777" w:rsidR="00E060BF" w:rsidRPr="00480423" w:rsidRDefault="00E060BF" w:rsidP="00AF6673">
            <w:pPr>
              <w:pStyle w:val="TAC"/>
              <w:rPr>
                <w:rFonts w:eastAsiaTheme="minorEastAsia" w:cs="Arial"/>
                <w:szCs w:val="18"/>
                <w:lang w:val="en-US" w:eastAsia="zh-CN"/>
              </w:rPr>
            </w:pPr>
          </w:p>
        </w:tc>
      </w:tr>
      <w:tr w:rsidR="00E060BF" w:rsidRPr="00480423" w14:paraId="3D2E29A3" w14:textId="77777777" w:rsidTr="005A0D4C">
        <w:trPr>
          <w:trHeight w:val="29"/>
        </w:trPr>
        <w:tc>
          <w:tcPr>
            <w:tcW w:w="3066" w:type="dxa"/>
            <w:tcBorders>
              <w:top w:val="nil"/>
              <w:left w:val="single" w:sz="4" w:space="0" w:color="auto"/>
              <w:bottom w:val="nil"/>
              <w:right w:val="single" w:sz="4" w:space="0" w:color="auto"/>
            </w:tcBorders>
            <w:vAlign w:val="center"/>
          </w:tcPr>
          <w:p w14:paraId="1F2F6C7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6047B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C7D23"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49AE8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EB8A8BC" w14:textId="77777777" w:rsidR="00E060BF" w:rsidRPr="00480423" w:rsidRDefault="00E060BF" w:rsidP="00AF6673">
            <w:pPr>
              <w:pStyle w:val="TAC"/>
              <w:rPr>
                <w:rFonts w:eastAsiaTheme="minorEastAsia" w:cs="Arial"/>
                <w:szCs w:val="18"/>
                <w:lang w:val="en-US" w:eastAsia="zh-CN"/>
              </w:rPr>
            </w:pPr>
          </w:p>
        </w:tc>
      </w:tr>
      <w:tr w:rsidR="00E060BF" w:rsidRPr="00480423" w14:paraId="5089D829" w14:textId="77777777" w:rsidTr="005A0D4C">
        <w:trPr>
          <w:trHeight w:val="29"/>
        </w:trPr>
        <w:tc>
          <w:tcPr>
            <w:tcW w:w="3066" w:type="dxa"/>
            <w:tcBorders>
              <w:top w:val="nil"/>
              <w:left w:val="single" w:sz="4" w:space="0" w:color="auto"/>
              <w:bottom w:val="nil"/>
              <w:right w:val="single" w:sz="4" w:space="0" w:color="auto"/>
            </w:tcBorders>
            <w:vAlign w:val="center"/>
          </w:tcPr>
          <w:p w14:paraId="2F00171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820AF8"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BA8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AB4F19"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2A0658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CB3B44D" w14:textId="77777777" w:rsidTr="005A0D4C">
        <w:trPr>
          <w:trHeight w:val="29"/>
        </w:trPr>
        <w:tc>
          <w:tcPr>
            <w:tcW w:w="3066" w:type="dxa"/>
            <w:tcBorders>
              <w:top w:val="nil"/>
              <w:left w:val="single" w:sz="4" w:space="0" w:color="auto"/>
              <w:bottom w:val="nil"/>
              <w:right w:val="single" w:sz="4" w:space="0" w:color="auto"/>
            </w:tcBorders>
            <w:vAlign w:val="center"/>
          </w:tcPr>
          <w:p w14:paraId="53368A5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66FA1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94F1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0E827A"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7B02CCF" w14:textId="77777777" w:rsidR="00E060BF" w:rsidRPr="00480423" w:rsidRDefault="00E060BF" w:rsidP="00AF6673">
            <w:pPr>
              <w:pStyle w:val="TAC"/>
              <w:rPr>
                <w:rFonts w:eastAsiaTheme="minorEastAsia"/>
                <w:lang w:val="en-US" w:eastAsia="zh-CN"/>
              </w:rPr>
            </w:pPr>
          </w:p>
        </w:tc>
      </w:tr>
      <w:tr w:rsidR="00E060BF" w:rsidRPr="00480423" w14:paraId="0EA587DF" w14:textId="77777777" w:rsidTr="005A0D4C">
        <w:trPr>
          <w:trHeight w:val="29"/>
        </w:trPr>
        <w:tc>
          <w:tcPr>
            <w:tcW w:w="3066" w:type="dxa"/>
            <w:tcBorders>
              <w:top w:val="nil"/>
              <w:left w:val="single" w:sz="4" w:space="0" w:color="auto"/>
              <w:bottom w:val="nil"/>
              <w:right w:val="single" w:sz="4" w:space="0" w:color="auto"/>
            </w:tcBorders>
            <w:vAlign w:val="center"/>
          </w:tcPr>
          <w:p w14:paraId="7518C3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0410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F059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B8361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78FFF6A1" w14:textId="77777777" w:rsidR="00E060BF" w:rsidRPr="00480423" w:rsidRDefault="00E060BF" w:rsidP="00AF6673">
            <w:pPr>
              <w:pStyle w:val="TAC"/>
              <w:rPr>
                <w:rFonts w:eastAsiaTheme="minorEastAsia"/>
                <w:lang w:val="en-US" w:eastAsia="zh-CN"/>
              </w:rPr>
            </w:pPr>
          </w:p>
        </w:tc>
      </w:tr>
      <w:tr w:rsidR="00E060BF" w:rsidRPr="00480423" w14:paraId="7F1AEC4F" w14:textId="77777777" w:rsidTr="005A0D4C">
        <w:trPr>
          <w:trHeight w:val="29"/>
        </w:trPr>
        <w:tc>
          <w:tcPr>
            <w:tcW w:w="3066" w:type="dxa"/>
            <w:tcBorders>
              <w:top w:val="nil"/>
              <w:left w:val="single" w:sz="4" w:space="0" w:color="auto"/>
              <w:bottom w:val="nil"/>
              <w:right w:val="single" w:sz="4" w:space="0" w:color="auto"/>
            </w:tcBorders>
            <w:vAlign w:val="center"/>
          </w:tcPr>
          <w:p w14:paraId="7F5A3E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0FCE6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6D92FE"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ACEAB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7B67E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A22654E" w14:textId="77777777" w:rsidTr="005A0D4C">
        <w:trPr>
          <w:trHeight w:val="29"/>
        </w:trPr>
        <w:tc>
          <w:tcPr>
            <w:tcW w:w="3066" w:type="dxa"/>
            <w:tcBorders>
              <w:top w:val="nil"/>
              <w:left w:val="single" w:sz="4" w:space="0" w:color="auto"/>
              <w:bottom w:val="nil"/>
              <w:right w:val="single" w:sz="4" w:space="0" w:color="auto"/>
            </w:tcBorders>
            <w:vAlign w:val="center"/>
          </w:tcPr>
          <w:p w14:paraId="46E87ED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561C5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89746B"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4405A9"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29A079A" w14:textId="77777777" w:rsidR="00E060BF" w:rsidRPr="00480423" w:rsidRDefault="00E060BF" w:rsidP="00AF6673">
            <w:pPr>
              <w:pStyle w:val="TAC"/>
              <w:rPr>
                <w:rFonts w:eastAsiaTheme="minorEastAsia"/>
                <w:lang w:val="en-US" w:eastAsia="zh-CN"/>
              </w:rPr>
            </w:pPr>
          </w:p>
        </w:tc>
      </w:tr>
      <w:tr w:rsidR="00E060BF" w:rsidRPr="00480423" w14:paraId="16ADFB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952A5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853C1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602ACF"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F570DDB"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9BB6F6A" w14:textId="77777777" w:rsidR="00E060BF" w:rsidRPr="00480423" w:rsidRDefault="00E060BF" w:rsidP="00AF6673">
            <w:pPr>
              <w:pStyle w:val="TAC"/>
              <w:rPr>
                <w:rFonts w:eastAsiaTheme="minorEastAsia"/>
                <w:lang w:val="en-US" w:eastAsia="zh-CN"/>
              </w:rPr>
            </w:pPr>
          </w:p>
        </w:tc>
      </w:tr>
      <w:tr w:rsidR="00E060BF" w:rsidRPr="00480423" w14:paraId="499503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9E7CE4" w14:textId="77777777" w:rsidR="00E060BF" w:rsidRPr="00480423" w:rsidRDefault="00E060BF" w:rsidP="00AF6673">
            <w:pPr>
              <w:pStyle w:val="TAC"/>
              <w:rPr>
                <w:rFonts w:eastAsiaTheme="minorEastAsia"/>
                <w:lang w:val="en-US"/>
              </w:rPr>
            </w:pPr>
            <w:r w:rsidRPr="00480423">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7A29EF65"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5D1FB37"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539F3AD5" w14:textId="77777777" w:rsidR="00E060BF" w:rsidRPr="00480423" w:rsidRDefault="00E060BF" w:rsidP="00AF6673">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EA0CCA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D803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F018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55EA5F3" w14:textId="77777777" w:rsidTr="005A0D4C">
        <w:trPr>
          <w:trHeight w:val="29"/>
        </w:trPr>
        <w:tc>
          <w:tcPr>
            <w:tcW w:w="3066" w:type="dxa"/>
            <w:tcBorders>
              <w:top w:val="nil"/>
              <w:left w:val="single" w:sz="4" w:space="0" w:color="auto"/>
              <w:bottom w:val="nil"/>
              <w:right w:val="single" w:sz="4" w:space="0" w:color="auto"/>
            </w:tcBorders>
            <w:vAlign w:val="center"/>
          </w:tcPr>
          <w:p w14:paraId="74A4EC6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D7A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FB70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ECBE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46016FD" w14:textId="77777777" w:rsidR="00E060BF" w:rsidRPr="00480423" w:rsidRDefault="00E060BF" w:rsidP="00AF6673">
            <w:pPr>
              <w:pStyle w:val="TAC"/>
              <w:rPr>
                <w:rFonts w:eastAsiaTheme="minorEastAsia"/>
                <w:lang w:val="en-US" w:eastAsia="zh-CN"/>
              </w:rPr>
            </w:pPr>
          </w:p>
        </w:tc>
      </w:tr>
      <w:tr w:rsidR="00E060BF" w:rsidRPr="00480423" w14:paraId="4C5B25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11446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79F74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FA8FF"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D308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23FD6D69" w14:textId="77777777" w:rsidR="00E060BF" w:rsidRPr="00480423" w:rsidRDefault="00E060BF" w:rsidP="00AF6673">
            <w:pPr>
              <w:pStyle w:val="TAC"/>
              <w:rPr>
                <w:rFonts w:eastAsiaTheme="minorEastAsia"/>
                <w:lang w:val="en-US" w:eastAsia="zh-CN"/>
              </w:rPr>
            </w:pPr>
          </w:p>
        </w:tc>
      </w:tr>
      <w:tr w:rsidR="00E060BF" w:rsidRPr="00480423" w14:paraId="511B19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CD5ABC" w14:textId="77777777" w:rsidR="00E060BF" w:rsidRPr="00480423" w:rsidRDefault="00E060BF" w:rsidP="00AF6673">
            <w:pPr>
              <w:pStyle w:val="TAC"/>
              <w:rPr>
                <w:rFonts w:eastAsiaTheme="minorEastAsia"/>
                <w:lang w:val="en-US"/>
              </w:rPr>
            </w:pPr>
            <w:r w:rsidRPr="00480423">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641ED9D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0E986E32"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08C81A28" w14:textId="77777777" w:rsidR="00E060BF" w:rsidRPr="00480423" w:rsidRDefault="00E060BF" w:rsidP="00AF6673">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FA0278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E194C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B91BD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4B150EB" w14:textId="77777777" w:rsidTr="005A0D4C">
        <w:trPr>
          <w:trHeight w:val="29"/>
        </w:trPr>
        <w:tc>
          <w:tcPr>
            <w:tcW w:w="3066" w:type="dxa"/>
            <w:tcBorders>
              <w:top w:val="nil"/>
              <w:left w:val="single" w:sz="4" w:space="0" w:color="auto"/>
              <w:bottom w:val="nil"/>
              <w:right w:val="single" w:sz="4" w:space="0" w:color="auto"/>
            </w:tcBorders>
            <w:vAlign w:val="center"/>
          </w:tcPr>
          <w:p w14:paraId="179C769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D5B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24B1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76C1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6F80A57" w14:textId="77777777" w:rsidR="00E060BF" w:rsidRPr="00480423" w:rsidRDefault="00E060BF" w:rsidP="00AF6673">
            <w:pPr>
              <w:pStyle w:val="TAC"/>
              <w:rPr>
                <w:rFonts w:eastAsiaTheme="minorEastAsia"/>
                <w:lang w:val="en-US" w:eastAsia="zh-CN"/>
              </w:rPr>
            </w:pPr>
          </w:p>
        </w:tc>
      </w:tr>
      <w:tr w:rsidR="00E060BF" w:rsidRPr="00480423" w14:paraId="789E5B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7A32B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F9881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E72890"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0BCAF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C775255" w14:textId="77777777" w:rsidR="00E060BF" w:rsidRPr="00480423" w:rsidRDefault="00E060BF" w:rsidP="00AF6673">
            <w:pPr>
              <w:pStyle w:val="TAC"/>
              <w:rPr>
                <w:rFonts w:eastAsiaTheme="minorEastAsia"/>
                <w:lang w:val="en-US" w:eastAsia="zh-CN"/>
              </w:rPr>
            </w:pPr>
          </w:p>
        </w:tc>
      </w:tr>
      <w:tr w:rsidR="00E060BF" w:rsidRPr="00480423" w14:paraId="73C3A58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280D91" w14:textId="77777777" w:rsidR="00E060BF" w:rsidRPr="00480423" w:rsidRDefault="00E060BF" w:rsidP="00AF6673">
            <w:pPr>
              <w:pStyle w:val="TAC"/>
              <w:rPr>
                <w:rFonts w:eastAsiaTheme="minorEastAsia"/>
                <w:lang w:val="en-US"/>
              </w:rPr>
            </w:pPr>
            <w:r w:rsidRPr="00480423">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119D61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9EF113"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59348F5"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E62BDC9" w14:textId="77777777" w:rsidR="00E060BF" w:rsidRPr="00480423" w:rsidRDefault="00E060BF" w:rsidP="00AF667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17BF9B" w14:textId="77777777" w:rsidR="00E060BF" w:rsidRPr="00480423" w:rsidRDefault="00E060BF" w:rsidP="00AF6673">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1E73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23845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143B06B" w14:textId="77777777" w:rsidTr="005A0D4C">
        <w:trPr>
          <w:trHeight w:val="29"/>
        </w:trPr>
        <w:tc>
          <w:tcPr>
            <w:tcW w:w="3066" w:type="dxa"/>
            <w:tcBorders>
              <w:top w:val="nil"/>
              <w:left w:val="single" w:sz="4" w:space="0" w:color="auto"/>
              <w:bottom w:val="nil"/>
              <w:right w:val="single" w:sz="4" w:space="0" w:color="auto"/>
            </w:tcBorders>
            <w:vAlign w:val="center"/>
          </w:tcPr>
          <w:p w14:paraId="33B2B49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C7D34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007E38" w14:textId="77777777" w:rsidR="00E060BF" w:rsidRPr="00480423" w:rsidRDefault="00E060BF" w:rsidP="00AF6673">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F6E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6BF3AE8" w14:textId="77777777" w:rsidR="00E060BF" w:rsidRPr="00480423" w:rsidRDefault="00E060BF" w:rsidP="00AF6673">
            <w:pPr>
              <w:pStyle w:val="TAC"/>
              <w:rPr>
                <w:rFonts w:eastAsiaTheme="minorEastAsia"/>
                <w:lang w:val="en-US" w:eastAsia="zh-CN"/>
              </w:rPr>
            </w:pPr>
          </w:p>
        </w:tc>
      </w:tr>
      <w:tr w:rsidR="00E060BF" w:rsidRPr="00480423" w14:paraId="4E42BC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D3E66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3B5FC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D62517" w14:textId="77777777" w:rsidR="00E060BF" w:rsidRPr="00480423" w:rsidRDefault="00E060BF" w:rsidP="00AF6673">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59CE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24E3B38" w14:textId="77777777" w:rsidR="00E060BF" w:rsidRPr="00480423" w:rsidRDefault="00E060BF" w:rsidP="00AF6673">
            <w:pPr>
              <w:pStyle w:val="TAC"/>
              <w:rPr>
                <w:rFonts w:eastAsiaTheme="minorEastAsia"/>
                <w:lang w:val="en-US" w:eastAsia="zh-CN"/>
              </w:rPr>
            </w:pPr>
          </w:p>
        </w:tc>
      </w:tr>
      <w:tr w:rsidR="00E060BF" w:rsidRPr="00480423" w14:paraId="453F99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36BC02" w14:textId="77777777" w:rsidR="00E060BF" w:rsidRPr="00480423" w:rsidRDefault="00E060BF" w:rsidP="00AF6673">
            <w:pPr>
              <w:pStyle w:val="TAC"/>
              <w:rPr>
                <w:rFonts w:eastAsiaTheme="minorEastAsia"/>
                <w:lang w:val="en-US"/>
              </w:rPr>
            </w:pPr>
            <w:r w:rsidRPr="005074C1">
              <w:rPr>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5BD78A04" w14:textId="77777777" w:rsidR="00E060BF" w:rsidRPr="00C30686" w:rsidRDefault="00E060BF" w:rsidP="00AF6673">
            <w:pPr>
              <w:pStyle w:val="TAC"/>
              <w:rPr>
                <w:lang w:val="en-US"/>
              </w:rPr>
            </w:pPr>
            <w:r w:rsidRPr="00C30686">
              <w:rPr>
                <w:lang w:val="en-US"/>
              </w:rPr>
              <w:t>CA_n25A-n41A</w:t>
            </w:r>
          </w:p>
          <w:p w14:paraId="76D6ADDE" w14:textId="77777777" w:rsidR="00E060BF" w:rsidRPr="00C30686" w:rsidRDefault="00E060BF" w:rsidP="00AF6673">
            <w:pPr>
              <w:pStyle w:val="TAC"/>
              <w:rPr>
                <w:lang w:val="en-US"/>
              </w:rPr>
            </w:pPr>
            <w:r w:rsidRPr="00C30686">
              <w:rPr>
                <w:lang w:val="en-US"/>
              </w:rPr>
              <w:t>CA_n25A-n71A</w:t>
            </w:r>
          </w:p>
          <w:p w14:paraId="24D90580" w14:textId="77777777" w:rsidR="00E060BF" w:rsidRPr="00480423" w:rsidRDefault="00E060BF" w:rsidP="00AF6673">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4B4D00D"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9E4051"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D1622BE"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23FE1135" w14:textId="77777777" w:rsidTr="005A0D4C">
        <w:trPr>
          <w:trHeight w:val="29"/>
        </w:trPr>
        <w:tc>
          <w:tcPr>
            <w:tcW w:w="3066" w:type="dxa"/>
            <w:tcBorders>
              <w:top w:val="nil"/>
              <w:left w:val="single" w:sz="4" w:space="0" w:color="auto"/>
              <w:bottom w:val="nil"/>
              <w:right w:val="single" w:sz="4" w:space="0" w:color="auto"/>
            </w:tcBorders>
            <w:vAlign w:val="center"/>
          </w:tcPr>
          <w:p w14:paraId="33E36DF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FEA6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38DE96"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C01814"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6688D35" w14:textId="77777777" w:rsidR="00E060BF" w:rsidRPr="00480423" w:rsidRDefault="00E060BF" w:rsidP="00AF6673">
            <w:pPr>
              <w:pStyle w:val="TAC"/>
              <w:rPr>
                <w:rFonts w:eastAsiaTheme="minorEastAsia"/>
                <w:lang w:val="en-US" w:eastAsia="zh-CN"/>
              </w:rPr>
            </w:pPr>
          </w:p>
        </w:tc>
      </w:tr>
      <w:tr w:rsidR="00E060BF" w:rsidRPr="00480423" w14:paraId="0768CF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E6E7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B9E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5B756"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E72846"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2600CA97" w14:textId="77777777" w:rsidR="00E060BF" w:rsidRPr="00480423" w:rsidRDefault="00E060BF" w:rsidP="00AF6673">
            <w:pPr>
              <w:pStyle w:val="TAC"/>
              <w:rPr>
                <w:rFonts w:eastAsiaTheme="minorEastAsia"/>
                <w:lang w:val="en-US" w:eastAsia="zh-CN"/>
              </w:rPr>
            </w:pPr>
          </w:p>
        </w:tc>
      </w:tr>
      <w:tr w:rsidR="00E060BF" w:rsidRPr="00480423" w14:paraId="077BB58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EAA13A" w14:textId="77777777" w:rsidR="00E060BF" w:rsidRPr="00480423" w:rsidRDefault="00E060BF" w:rsidP="00AF6673">
            <w:pPr>
              <w:pStyle w:val="TAC"/>
              <w:rPr>
                <w:rFonts w:eastAsiaTheme="minorEastAsia"/>
                <w:lang w:val="en-US"/>
              </w:rPr>
            </w:pPr>
            <w:r w:rsidRPr="000B7286">
              <w:rPr>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763807FB" w14:textId="77777777" w:rsidR="00E060BF" w:rsidRPr="00C30686" w:rsidRDefault="00E060BF" w:rsidP="00AF6673">
            <w:pPr>
              <w:pStyle w:val="TAC"/>
              <w:rPr>
                <w:lang w:val="en-US"/>
              </w:rPr>
            </w:pPr>
            <w:r w:rsidRPr="00C30686">
              <w:rPr>
                <w:lang w:val="en-US"/>
              </w:rPr>
              <w:t>CA_n25A-n41A</w:t>
            </w:r>
          </w:p>
          <w:p w14:paraId="5E97272F" w14:textId="77777777" w:rsidR="00E060BF" w:rsidRPr="00C30686" w:rsidRDefault="00E060BF" w:rsidP="00AF6673">
            <w:pPr>
              <w:pStyle w:val="TAC"/>
              <w:rPr>
                <w:lang w:val="en-US"/>
              </w:rPr>
            </w:pPr>
            <w:r w:rsidRPr="00C30686">
              <w:rPr>
                <w:lang w:val="en-US"/>
              </w:rPr>
              <w:t>CA_n25A-n71A</w:t>
            </w:r>
          </w:p>
          <w:p w14:paraId="67C731C7" w14:textId="77777777" w:rsidR="00E060BF" w:rsidRPr="00480423" w:rsidRDefault="00E060BF" w:rsidP="00AF6673">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FCD9B39"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C8C42D"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A1AF6D2"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50FD1697" w14:textId="77777777" w:rsidTr="005A0D4C">
        <w:trPr>
          <w:trHeight w:val="29"/>
        </w:trPr>
        <w:tc>
          <w:tcPr>
            <w:tcW w:w="3066" w:type="dxa"/>
            <w:tcBorders>
              <w:top w:val="nil"/>
              <w:left w:val="single" w:sz="4" w:space="0" w:color="auto"/>
              <w:bottom w:val="nil"/>
              <w:right w:val="single" w:sz="4" w:space="0" w:color="auto"/>
            </w:tcBorders>
            <w:vAlign w:val="center"/>
          </w:tcPr>
          <w:p w14:paraId="2FEFAA5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66FB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B02D8"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8F336"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46710D2" w14:textId="77777777" w:rsidR="00E060BF" w:rsidRPr="00480423" w:rsidRDefault="00E060BF" w:rsidP="00AF6673">
            <w:pPr>
              <w:pStyle w:val="TAC"/>
              <w:rPr>
                <w:rFonts w:eastAsiaTheme="minorEastAsia"/>
                <w:lang w:val="en-US" w:eastAsia="zh-CN"/>
              </w:rPr>
            </w:pPr>
          </w:p>
        </w:tc>
      </w:tr>
      <w:tr w:rsidR="00E060BF" w:rsidRPr="00480423" w14:paraId="3CEF95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58719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0A02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36F04"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96E3D1"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2AE89F7" w14:textId="77777777" w:rsidR="00E060BF" w:rsidRPr="00480423" w:rsidRDefault="00E060BF" w:rsidP="00AF6673">
            <w:pPr>
              <w:pStyle w:val="TAC"/>
              <w:rPr>
                <w:rFonts w:eastAsiaTheme="minorEastAsia"/>
                <w:lang w:val="en-US" w:eastAsia="zh-CN"/>
              </w:rPr>
            </w:pPr>
          </w:p>
        </w:tc>
      </w:tr>
      <w:tr w:rsidR="00E060BF" w:rsidRPr="00480423" w14:paraId="4642CD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4E22F4" w14:textId="77777777" w:rsidR="00E060BF" w:rsidRPr="00480423" w:rsidRDefault="00E060BF" w:rsidP="00AF6673">
            <w:pPr>
              <w:pStyle w:val="TAC"/>
              <w:rPr>
                <w:rFonts w:eastAsiaTheme="minorEastAsia"/>
                <w:lang w:val="en-US"/>
              </w:rPr>
            </w:pPr>
            <w:r w:rsidRPr="008523D2">
              <w:rPr>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269FD651" w14:textId="77777777" w:rsidR="00E060BF" w:rsidRPr="008523D2" w:rsidRDefault="00E060BF" w:rsidP="00AF6673">
            <w:pPr>
              <w:pStyle w:val="TAC"/>
              <w:rPr>
                <w:lang w:val="en-US"/>
              </w:rPr>
            </w:pPr>
            <w:r w:rsidRPr="008523D2">
              <w:rPr>
                <w:lang w:val="en-US"/>
              </w:rPr>
              <w:t>CA_n25A-n41A</w:t>
            </w:r>
          </w:p>
          <w:p w14:paraId="5CED9593" w14:textId="77777777" w:rsidR="00E060BF" w:rsidRPr="008523D2" w:rsidRDefault="00E060BF" w:rsidP="00AF6673">
            <w:pPr>
              <w:pStyle w:val="TAC"/>
              <w:rPr>
                <w:lang w:val="en-US"/>
              </w:rPr>
            </w:pPr>
            <w:r w:rsidRPr="008523D2">
              <w:rPr>
                <w:lang w:val="en-US"/>
              </w:rPr>
              <w:t>CA_n25A-n71A</w:t>
            </w:r>
          </w:p>
          <w:p w14:paraId="2190126E" w14:textId="77777777" w:rsidR="00E060BF" w:rsidRPr="00480423" w:rsidRDefault="00E060BF" w:rsidP="00AF6673">
            <w:pPr>
              <w:pStyle w:val="TAC"/>
              <w:rPr>
                <w:rFonts w:eastAsiaTheme="minorEastAsia"/>
                <w:lang w:val="en-US" w:eastAsia="zh-CN"/>
              </w:rPr>
            </w:pPr>
            <w:r w:rsidRPr="008523D2">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F1FBA43" w14:textId="77777777" w:rsidR="00E060BF" w:rsidRPr="00C30686" w:rsidRDefault="00E060BF" w:rsidP="00AF6673">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396DEF" w14:textId="77777777" w:rsidR="00E060BF" w:rsidRPr="00C30686" w:rsidRDefault="00E060BF" w:rsidP="00AF6673">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3B629D"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CFB0978" w14:textId="77777777" w:rsidTr="005A0D4C">
        <w:trPr>
          <w:trHeight w:val="29"/>
        </w:trPr>
        <w:tc>
          <w:tcPr>
            <w:tcW w:w="3066" w:type="dxa"/>
            <w:tcBorders>
              <w:top w:val="nil"/>
              <w:left w:val="single" w:sz="4" w:space="0" w:color="auto"/>
              <w:bottom w:val="nil"/>
              <w:right w:val="single" w:sz="4" w:space="0" w:color="auto"/>
            </w:tcBorders>
            <w:vAlign w:val="center"/>
          </w:tcPr>
          <w:p w14:paraId="0BC0043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6DC1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B65E1" w14:textId="77777777" w:rsidR="00E060BF" w:rsidRPr="00C30686" w:rsidRDefault="00E060BF" w:rsidP="00AF6673">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7061BF" w14:textId="77777777" w:rsidR="00E060BF" w:rsidRPr="00C30686" w:rsidRDefault="00E060BF" w:rsidP="00AF6673">
            <w:pPr>
              <w:pStyle w:val="TAC"/>
              <w:rPr>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962C3B6" w14:textId="77777777" w:rsidR="00E060BF" w:rsidRPr="00480423" w:rsidRDefault="00E060BF" w:rsidP="00AF6673">
            <w:pPr>
              <w:pStyle w:val="TAC"/>
              <w:rPr>
                <w:rFonts w:eastAsiaTheme="minorEastAsia"/>
                <w:lang w:val="en-US" w:eastAsia="zh-CN"/>
              </w:rPr>
            </w:pPr>
          </w:p>
        </w:tc>
      </w:tr>
      <w:tr w:rsidR="00E060BF" w:rsidRPr="00480423" w14:paraId="234A9C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A6E6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EE7F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3D878" w14:textId="77777777" w:rsidR="00E060BF" w:rsidRPr="00C30686" w:rsidRDefault="00E060BF" w:rsidP="00AF6673">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E44BDB"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93F0FB7" w14:textId="77777777" w:rsidR="00E060BF" w:rsidRPr="00480423" w:rsidRDefault="00E060BF" w:rsidP="00AF6673">
            <w:pPr>
              <w:pStyle w:val="TAC"/>
              <w:rPr>
                <w:rFonts w:eastAsiaTheme="minorEastAsia"/>
                <w:lang w:val="en-US" w:eastAsia="zh-CN"/>
              </w:rPr>
            </w:pPr>
          </w:p>
        </w:tc>
      </w:tr>
      <w:tr w:rsidR="00E060BF" w:rsidRPr="00480423" w14:paraId="7B351A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5BE284" w14:textId="77777777" w:rsidR="00E060BF" w:rsidRPr="00480423" w:rsidRDefault="00E060BF" w:rsidP="00AF6673">
            <w:pPr>
              <w:pStyle w:val="TAC"/>
              <w:rPr>
                <w:rFonts w:eastAsiaTheme="minorEastAsia"/>
                <w:lang w:val="en-US"/>
              </w:rPr>
            </w:pPr>
            <w:r w:rsidRPr="00480423">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600D84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A3ABBD"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F001339"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40EE804C" w14:textId="77777777" w:rsidR="00E060BF" w:rsidRPr="00480423" w:rsidRDefault="00E060BF" w:rsidP="00AF667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18BCBC1A" w14:textId="77777777" w:rsidR="00E060BF" w:rsidRPr="00480423" w:rsidRDefault="00E060BF" w:rsidP="00AF667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88F8C8" w14:textId="77777777" w:rsidR="00E060BF" w:rsidRPr="00480423" w:rsidRDefault="00E060BF" w:rsidP="00AF6673">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BCC12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44A23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CF814F1" w14:textId="77777777" w:rsidTr="005A0D4C">
        <w:trPr>
          <w:trHeight w:val="29"/>
        </w:trPr>
        <w:tc>
          <w:tcPr>
            <w:tcW w:w="3066" w:type="dxa"/>
            <w:tcBorders>
              <w:top w:val="nil"/>
              <w:left w:val="single" w:sz="4" w:space="0" w:color="auto"/>
              <w:bottom w:val="nil"/>
              <w:right w:val="single" w:sz="4" w:space="0" w:color="auto"/>
            </w:tcBorders>
            <w:vAlign w:val="center"/>
          </w:tcPr>
          <w:p w14:paraId="3F36D7E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0549A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E66C60" w14:textId="77777777" w:rsidR="00E060BF" w:rsidRPr="00480423" w:rsidRDefault="00E060BF" w:rsidP="00AF6673">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D84B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9E4E37D" w14:textId="77777777" w:rsidR="00E060BF" w:rsidRPr="00480423" w:rsidRDefault="00E060BF" w:rsidP="00AF6673">
            <w:pPr>
              <w:pStyle w:val="TAC"/>
              <w:rPr>
                <w:rFonts w:eastAsiaTheme="minorEastAsia"/>
                <w:lang w:val="en-US" w:eastAsia="zh-CN"/>
              </w:rPr>
            </w:pPr>
          </w:p>
        </w:tc>
      </w:tr>
      <w:tr w:rsidR="00E060BF" w:rsidRPr="00480423" w14:paraId="2FF39C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4835E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49667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EBD072" w14:textId="77777777" w:rsidR="00E060BF" w:rsidRPr="00480423" w:rsidRDefault="00E060BF" w:rsidP="00AF6673">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A8859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81B074B" w14:textId="77777777" w:rsidR="00E060BF" w:rsidRPr="00480423" w:rsidRDefault="00E060BF" w:rsidP="00AF6673">
            <w:pPr>
              <w:pStyle w:val="TAC"/>
              <w:rPr>
                <w:rFonts w:eastAsiaTheme="minorEastAsia"/>
                <w:lang w:val="en-US" w:eastAsia="zh-CN"/>
              </w:rPr>
            </w:pPr>
          </w:p>
        </w:tc>
      </w:tr>
      <w:tr w:rsidR="00E060BF" w:rsidRPr="00480423" w14:paraId="74191A9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CC211B" w14:textId="77777777" w:rsidR="00E060BF" w:rsidRPr="00480423" w:rsidRDefault="00E060BF" w:rsidP="00AF6673">
            <w:pPr>
              <w:pStyle w:val="TAC"/>
              <w:rPr>
                <w:kern w:val="2"/>
                <w:szCs w:val="22"/>
                <w:lang w:val="en-US" w:eastAsia="zh-CN"/>
              </w:rPr>
            </w:pPr>
            <w:r w:rsidRPr="000B7286">
              <w:rPr>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451EDC21" w14:textId="77777777" w:rsidR="00E060BF" w:rsidRPr="00C30686" w:rsidRDefault="00E060BF" w:rsidP="00AF6673">
            <w:pPr>
              <w:pStyle w:val="TAC"/>
              <w:rPr>
                <w:lang w:val="en-US"/>
              </w:rPr>
            </w:pPr>
            <w:r w:rsidRPr="00C30686">
              <w:rPr>
                <w:lang w:val="en-US"/>
              </w:rPr>
              <w:t>CA_n25A-n41A</w:t>
            </w:r>
          </w:p>
          <w:p w14:paraId="4BEFB73A" w14:textId="77777777" w:rsidR="00E060BF" w:rsidRPr="00C30686" w:rsidRDefault="00E060BF" w:rsidP="00AF6673">
            <w:pPr>
              <w:pStyle w:val="TAC"/>
              <w:rPr>
                <w:lang w:val="en-US"/>
              </w:rPr>
            </w:pPr>
            <w:r w:rsidRPr="00C30686">
              <w:rPr>
                <w:lang w:val="en-US"/>
              </w:rPr>
              <w:t>CA_n25A-n71A</w:t>
            </w:r>
          </w:p>
          <w:p w14:paraId="465512B9" w14:textId="77777777" w:rsidR="00E060BF" w:rsidRPr="00C30686" w:rsidRDefault="00E060BF" w:rsidP="00AF6673">
            <w:pPr>
              <w:pStyle w:val="TAC"/>
              <w:rPr>
                <w:lang w:val="en-US"/>
              </w:rPr>
            </w:pPr>
            <w:r w:rsidRPr="00C30686">
              <w:rPr>
                <w:lang w:val="en-US"/>
              </w:rPr>
              <w:t>CA_n41A-n71A</w:t>
            </w:r>
          </w:p>
          <w:p w14:paraId="48BC1734" w14:textId="77777777" w:rsidR="00E060BF" w:rsidRPr="00480423" w:rsidRDefault="00E060BF" w:rsidP="00AF6673">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2D2F11E"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78F3D4" w14:textId="77777777" w:rsidR="00E060BF" w:rsidRPr="00480423" w:rsidRDefault="00E060BF" w:rsidP="00AF6673">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2EBD18" w14:textId="77777777" w:rsidR="00E060BF" w:rsidRPr="00480423" w:rsidRDefault="00E060BF" w:rsidP="00AF6673">
            <w:pPr>
              <w:pStyle w:val="TAC"/>
              <w:rPr>
                <w:rFonts w:cs="Arial"/>
                <w:kern w:val="2"/>
                <w:szCs w:val="18"/>
                <w:lang w:val="en-US" w:eastAsia="zh-CN"/>
              </w:rPr>
            </w:pPr>
            <w:r w:rsidRPr="00C30686">
              <w:rPr>
                <w:lang w:val="en-US" w:eastAsia="zh-CN"/>
              </w:rPr>
              <w:t>4 and 5</w:t>
            </w:r>
          </w:p>
        </w:tc>
      </w:tr>
      <w:tr w:rsidR="00E060BF" w:rsidRPr="00480423" w14:paraId="32FFBABF" w14:textId="77777777" w:rsidTr="005A0D4C">
        <w:trPr>
          <w:trHeight w:val="29"/>
        </w:trPr>
        <w:tc>
          <w:tcPr>
            <w:tcW w:w="3066" w:type="dxa"/>
            <w:tcBorders>
              <w:top w:val="nil"/>
              <w:left w:val="single" w:sz="4" w:space="0" w:color="auto"/>
              <w:bottom w:val="nil"/>
              <w:right w:val="single" w:sz="4" w:space="0" w:color="auto"/>
            </w:tcBorders>
            <w:vAlign w:val="center"/>
          </w:tcPr>
          <w:p w14:paraId="021DB0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80162A6"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24AA1"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65E88B" w14:textId="77777777" w:rsidR="00E060BF" w:rsidRPr="00480423" w:rsidRDefault="00E060BF" w:rsidP="00AF6673">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96DF42" w14:textId="77777777" w:rsidR="00E060BF" w:rsidRPr="00480423" w:rsidRDefault="00E060BF" w:rsidP="00AF6673">
            <w:pPr>
              <w:pStyle w:val="TAC"/>
              <w:rPr>
                <w:rFonts w:cs="Arial"/>
                <w:kern w:val="2"/>
                <w:szCs w:val="18"/>
                <w:lang w:val="en-US" w:eastAsia="zh-CN"/>
              </w:rPr>
            </w:pPr>
          </w:p>
        </w:tc>
      </w:tr>
      <w:tr w:rsidR="00E060BF" w:rsidRPr="00480423" w14:paraId="3A7AE0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AC0E1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EA4BCD4"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CE742"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70AB71" w14:textId="77777777" w:rsidR="00E060BF" w:rsidRPr="00480423" w:rsidRDefault="00E060BF" w:rsidP="00AF6673">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1C6DC713" w14:textId="77777777" w:rsidR="00E060BF" w:rsidRPr="00480423" w:rsidRDefault="00E060BF" w:rsidP="00AF6673">
            <w:pPr>
              <w:pStyle w:val="TAC"/>
              <w:rPr>
                <w:rFonts w:cs="Arial"/>
                <w:kern w:val="2"/>
                <w:szCs w:val="18"/>
                <w:lang w:val="en-US" w:eastAsia="zh-CN"/>
              </w:rPr>
            </w:pPr>
          </w:p>
        </w:tc>
      </w:tr>
      <w:tr w:rsidR="00E060BF" w:rsidRPr="00480423" w14:paraId="3AC0CD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F5C6C8" w14:textId="77777777" w:rsidR="00E060BF" w:rsidRPr="00480423" w:rsidRDefault="00E060BF" w:rsidP="00AF6673">
            <w:pPr>
              <w:pStyle w:val="TAC"/>
              <w:rPr>
                <w:kern w:val="2"/>
                <w:szCs w:val="22"/>
                <w:lang w:val="en-US" w:eastAsia="zh-CN"/>
              </w:rPr>
            </w:pPr>
            <w:r w:rsidRPr="000B7286">
              <w:rPr>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6DD7AA3D" w14:textId="77777777" w:rsidR="00E060BF" w:rsidRPr="00C30686" w:rsidRDefault="00E060BF" w:rsidP="00AF6673">
            <w:pPr>
              <w:pStyle w:val="TAC"/>
              <w:rPr>
                <w:lang w:val="en-US"/>
              </w:rPr>
            </w:pPr>
            <w:r w:rsidRPr="00C30686">
              <w:rPr>
                <w:lang w:val="en-US"/>
              </w:rPr>
              <w:t>CA_n25A-n41A</w:t>
            </w:r>
          </w:p>
          <w:p w14:paraId="05AAE039" w14:textId="77777777" w:rsidR="00E060BF" w:rsidRPr="00C30686" w:rsidRDefault="00E060BF" w:rsidP="00AF6673">
            <w:pPr>
              <w:pStyle w:val="TAC"/>
              <w:rPr>
                <w:lang w:val="en-US"/>
              </w:rPr>
            </w:pPr>
            <w:r w:rsidRPr="00C30686">
              <w:rPr>
                <w:lang w:val="en-US"/>
              </w:rPr>
              <w:t>CA_n25A-n71A</w:t>
            </w:r>
          </w:p>
          <w:p w14:paraId="07689A24" w14:textId="77777777" w:rsidR="00E060BF" w:rsidRPr="00C30686" w:rsidRDefault="00E060BF" w:rsidP="00AF6673">
            <w:pPr>
              <w:pStyle w:val="TAC"/>
              <w:rPr>
                <w:lang w:val="en-US"/>
              </w:rPr>
            </w:pPr>
            <w:r w:rsidRPr="00C30686">
              <w:rPr>
                <w:lang w:val="en-US"/>
              </w:rPr>
              <w:t>CA_n41A-n71A</w:t>
            </w:r>
          </w:p>
          <w:p w14:paraId="52EE09BB" w14:textId="77777777" w:rsidR="00E060BF" w:rsidRPr="00480423" w:rsidRDefault="00E060BF" w:rsidP="00AF6673">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0F81CAF"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711F92" w14:textId="77777777" w:rsidR="00E060BF" w:rsidRPr="00480423" w:rsidRDefault="00E060BF" w:rsidP="00AF6673">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3D4EE25" w14:textId="77777777" w:rsidR="00E060BF" w:rsidRPr="00480423" w:rsidRDefault="00E060BF" w:rsidP="00AF6673">
            <w:pPr>
              <w:pStyle w:val="TAC"/>
              <w:rPr>
                <w:rFonts w:cs="Arial"/>
                <w:kern w:val="2"/>
                <w:szCs w:val="18"/>
                <w:lang w:val="en-US" w:eastAsia="zh-CN"/>
              </w:rPr>
            </w:pPr>
            <w:r w:rsidRPr="00C30686">
              <w:rPr>
                <w:lang w:val="en-US" w:eastAsia="zh-CN"/>
              </w:rPr>
              <w:t>4 and 5</w:t>
            </w:r>
          </w:p>
        </w:tc>
      </w:tr>
      <w:tr w:rsidR="00E060BF" w:rsidRPr="00480423" w14:paraId="6B659602" w14:textId="77777777" w:rsidTr="005A0D4C">
        <w:trPr>
          <w:trHeight w:val="29"/>
        </w:trPr>
        <w:tc>
          <w:tcPr>
            <w:tcW w:w="3066" w:type="dxa"/>
            <w:tcBorders>
              <w:top w:val="nil"/>
              <w:left w:val="single" w:sz="4" w:space="0" w:color="auto"/>
              <w:bottom w:val="nil"/>
              <w:right w:val="single" w:sz="4" w:space="0" w:color="auto"/>
            </w:tcBorders>
            <w:vAlign w:val="center"/>
          </w:tcPr>
          <w:p w14:paraId="119B227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7872E6B"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C6EE6"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0757F4" w14:textId="77777777" w:rsidR="00E060BF" w:rsidRPr="00480423" w:rsidRDefault="00E060BF" w:rsidP="00AF6673">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4C602C8" w14:textId="77777777" w:rsidR="00E060BF" w:rsidRPr="00480423" w:rsidRDefault="00E060BF" w:rsidP="00AF6673">
            <w:pPr>
              <w:pStyle w:val="TAC"/>
              <w:rPr>
                <w:rFonts w:cs="Arial"/>
                <w:kern w:val="2"/>
                <w:szCs w:val="18"/>
                <w:lang w:val="en-US" w:eastAsia="zh-CN"/>
              </w:rPr>
            </w:pPr>
          </w:p>
        </w:tc>
      </w:tr>
      <w:tr w:rsidR="00E060BF" w:rsidRPr="00480423" w14:paraId="0398A1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38C58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3FEE785"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4AF7D"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CCFD8B" w14:textId="77777777" w:rsidR="00E060BF" w:rsidRPr="00480423" w:rsidRDefault="00E060BF" w:rsidP="00AF6673">
            <w:pPr>
              <w:pStyle w:val="TAC"/>
              <w:rPr>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6277AA4" w14:textId="77777777" w:rsidR="00E060BF" w:rsidRPr="00480423" w:rsidRDefault="00E060BF" w:rsidP="00AF6673">
            <w:pPr>
              <w:pStyle w:val="TAC"/>
              <w:rPr>
                <w:rFonts w:cs="Arial"/>
                <w:kern w:val="2"/>
                <w:szCs w:val="18"/>
                <w:lang w:val="en-US" w:eastAsia="zh-CN"/>
              </w:rPr>
            </w:pPr>
          </w:p>
        </w:tc>
      </w:tr>
      <w:tr w:rsidR="00E060BF" w:rsidRPr="00480423" w14:paraId="36C4D5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767147" w14:textId="77777777" w:rsidR="00E060BF" w:rsidRPr="00480423" w:rsidRDefault="00E060BF" w:rsidP="00AF6673">
            <w:pPr>
              <w:pStyle w:val="TAC"/>
              <w:rPr>
                <w:kern w:val="2"/>
                <w:szCs w:val="22"/>
                <w:lang w:val="en-US" w:eastAsia="zh-CN"/>
              </w:rPr>
            </w:pPr>
            <w:r w:rsidRPr="008523D2">
              <w:rPr>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07E462A0" w14:textId="77777777" w:rsidR="00E060BF" w:rsidRPr="008523D2" w:rsidRDefault="00E060BF" w:rsidP="00AF6673">
            <w:pPr>
              <w:pStyle w:val="TAC"/>
              <w:rPr>
                <w:lang w:val="en-US"/>
              </w:rPr>
            </w:pPr>
            <w:r w:rsidRPr="008523D2">
              <w:rPr>
                <w:lang w:val="en-US"/>
              </w:rPr>
              <w:t>CA_n25A-n41A</w:t>
            </w:r>
          </w:p>
          <w:p w14:paraId="5FA83F95" w14:textId="77777777" w:rsidR="00E060BF" w:rsidRPr="008523D2" w:rsidRDefault="00E060BF" w:rsidP="00AF6673">
            <w:pPr>
              <w:pStyle w:val="TAC"/>
              <w:rPr>
                <w:lang w:val="en-US"/>
              </w:rPr>
            </w:pPr>
            <w:r w:rsidRPr="008523D2">
              <w:rPr>
                <w:lang w:val="en-US"/>
              </w:rPr>
              <w:t>CA_n25A-n71A</w:t>
            </w:r>
          </w:p>
          <w:p w14:paraId="549C1E74" w14:textId="77777777" w:rsidR="00E060BF" w:rsidRPr="008523D2" w:rsidRDefault="00E060BF" w:rsidP="00AF6673">
            <w:pPr>
              <w:pStyle w:val="TAC"/>
              <w:rPr>
                <w:lang w:val="en-US"/>
              </w:rPr>
            </w:pPr>
            <w:r w:rsidRPr="008523D2">
              <w:rPr>
                <w:lang w:val="en-US"/>
              </w:rPr>
              <w:t>CA_n41A-n71A</w:t>
            </w:r>
          </w:p>
          <w:p w14:paraId="0449347E" w14:textId="77777777" w:rsidR="00E060BF" w:rsidRPr="00480423" w:rsidRDefault="00E060BF" w:rsidP="00AF6673">
            <w:pPr>
              <w:pStyle w:val="TAC"/>
              <w:rPr>
                <w:kern w:val="2"/>
                <w:szCs w:val="18"/>
                <w:lang w:val="en-US" w:eastAsia="zh-CN"/>
              </w:rPr>
            </w:pPr>
            <w:r w:rsidRPr="008523D2">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76F6BEA" w14:textId="77777777" w:rsidR="00E060BF" w:rsidRPr="00C30686" w:rsidRDefault="00E060BF" w:rsidP="00AF6673">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8BB4F1" w14:textId="77777777" w:rsidR="00E060BF" w:rsidRPr="00C30686" w:rsidRDefault="00E060BF" w:rsidP="00AF6673">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2A95F97" w14:textId="77777777" w:rsidR="00E060BF" w:rsidRPr="00480423" w:rsidRDefault="00E060BF" w:rsidP="00AF6673">
            <w:pPr>
              <w:pStyle w:val="TAC"/>
              <w:rPr>
                <w:rFonts w:cs="Arial"/>
                <w:kern w:val="2"/>
                <w:szCs w:val="18"/>
                <w:lang w:val="en-US" w:eastAsia="zh-CN"/>
              </w:rPr>
            </w:pPr>
            <w:r w:rsidRPr="008523D2">
              <w:rPr>
                <w:lang w:val="en-US" w:eastAsia="zh-CN"/>
              </w:rPr>
              <w:t>4 and 5</w:t>
            </w:r>
          </w:p>
        </w:tc>
      </w:tr>
      <w:tr w:rsidR="00E060BF" w:rsidRPr="00480423" w14:paraId="45E5765E" w14:textId="77777777" w:rsidTr="005A0D4C">
        <w:trPr>
          <w:trHeight w:val="29"/>
        </w:trPr>
        <w:tc>
          <w:tcPr>
            <w:tcW w:w="3066" w:type="dxa"/>
            <w:tcBorders>
              <w:top w:val="nil"/>
              <w:left w:val="single" w:sz="4" w:space="0" w:color="auto"/>
              <w:bottom w:val="nil"/>
              <w:right w:val="single" w:sz="4" w:space="0" w:color="auto"/>
            </w:tcBorders>
            <w:vAlign w:val="center"/>
          </w:tcPr>
          <w:p w14:paraId="38494C4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EFFC6E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EBC4C" w14:textId="77777777" w:rsidR="00E060BF" w:rsidRPr="00C30686" w:rsidRDefault="00E060BF" w:rsidP="00AF6673">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0A9FED"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4A62BA8" w14:textId="77777777" w:rsidR="00E060BF" w:rsidRPr="00480423" w:rsidRDefault="00E060BF" w:rsidP="00AF6673">
            <w:pPr>
              <w:pStyle w:val="TAC"/>
              <w:rPr>
                <w:rFonts w:cs="Arial"/>
                <w:kern w:val="2"/>
                <w:szCs w:val="18"/>
                <w:lang w:val="en-US" w:eastAsia="zh-CN"/>
              </w:rPr>
            </w:pPr>
          </w:p>
        </w:tc>
      </w:tr>
      <w:tr w:rsidR="00E060BF" w:rsidRPr="00480423" w14:paraId="257C89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FABFA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4982D4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E1067" w14:textId="77777777" w:rsidR="00E060BF" w:rsidRPr="00C30686" w:rsidRDefault="00E060BF" w:rsidP="00AF6673">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9812D0"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81695C5" w14:textId="77777777" w:rsidR="00E060BF" w:rsidRPr="00480423" w:rsidRDefault="00E060BF" w:rsidP="00AF6673">
            <w:pPr>
              <w:pStyle w:val="TAC"/>
              <w:rPr>
                <w:rFonts w:cs="Arial"/>
                <w:kern w:val="2"/>
                <w:szCs w:val="18"/>
                <w:lang w:val="en-US" w:eastAsia="zh-CN"/>
              </w:rPr>
            </w:pPr>
          </w:p>
        </w:tc>
      </w:tr>
      <w:tr w:rsidR="00E060BF" w:rsidRPr="00480423" w14:paraId="46E752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A45874" w14:textId="77777777" w:rsidR="00E060BF" w:rsidRPr="00480423" w:rsidRDefault="00E060BF" w:rsidP="00AF6673">
            <w:pPr>
              <w:pStyle w:val="TAC"/>
              <w:rPr>
                <w:kern w:val="2"/>
                <w:szCs w:val="22"/>
                <w:lang w:val="en-US" w:eastAsia="zh-CN"/>
              </w:rPr>
            </w:pPr>
            <w:r w:rsidRPr="00480423">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7CE221D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0A39552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5484926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7CF1866E"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58BF2451" w14:textId="77777777" w:rsidR="00E060BF" w:rsidRPr="00480423" w:rsidRDefault="00E060BF" w:rsidP="00AF6673">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E12918" w14:textId="77777777" w:rsidR="00E060BF" w:rsidRPr="00480423" w:rsidRDefault="00E060BF" w:rsidP="00AF6673">
            <w:pPr>
              <w:pStyle w:val="TAC"/>
              <w:rPr>
                <w:kern w:val="2"/>
                <w:szCs w:val="22"/>
                <w:lang w:val="en-US" w:eastAsia="zh-CN"/>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F24640" w14:textId="77777777" w:rsidR="00E060BF" w:rsidRPr="00480423" w:rsidRDefault="00E060BF" w:rsidP="00AF6673">
            <w:pPr>
              <w:pStyle w:val="TAC"/>
              <w:rPr>
                <w:kern w:val="2"/>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07DD88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7938220E" w14:textId="77777777" w:rsidTr="005A0D4C">
        <w:trPr>
          <w:trHeight w:val="29"/>
        </w:trPr>
        <w:tc>
          <w:tcPr>
            <w:tcW w:w="3066" w:type="dxa"/>
            <w:tcBorders>
              <w:top w:val="nil"/>
              <w:left w:val="single" w:sz="4" w:space="0" w:color="auto"/>
              <w:bottom w:val="nil"/>
              <w:right w:val="single" w:sz="4" w:space="0" w:color="auto"/>
            </w:tcBorders>
            <w:vAlign w:val="center"/>
          </w:tcPr>
          <w:p w14:paraId="33514A8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0A5FD3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FA902" w14:textId="77777777" w:rsidR="00E060BF" w:rsidRPr="00480423" w:rsidRDefault="00E060BF" w:rsidP="00AF6673">
            <w:pPr>
              <w:pStyle w:val="TAC"/>
              <w:rPr>
                <w:kern w:val="2"/>
                <w:szCs w:val="22"/>
                <w:lang w:val="en-US" w:eastAsia="zh-CN"/>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336188" w14:textId="77777777" w:rsidR="00E060BF" w:rsidRPr="00480423" w:rsidRDefault="00E060BF" w:rsidP="00AF6673">
            <w:pPr>
              <w:pStyle w:val="TAC"/>
              <w:rPr>
                <w:kern w:val="2"/>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3173E5" w14:textId="77777777" w:rsidR="00E060BF" w:rsidRPr="00480423" w:rsidRDefault="00E060BF" w:rsidP="00AF6673">
            <w:pPr>
              <w:pStyle w:val="TAC"/>
              <w:rPr>
                <w:kern w:val="2"/>
                <w:szCs w:val="22"/>
                <w:lang w:val="en-US" w:eastAsia="zh-CN"/>
              </w:rPr>
            </w:pPr>
          </w:p>
        </w:tc>
      </w:tr>
      <w:tr w:rsidR="00E060BF" w:rsidRPr="00480423" w14:paraId="4DFA759B" w14:textId="77777777" w:rsidTr="005A0D4C">
        <w:trPr>
          <w:trHeight w:val="29"/>
        </w:trPr>
        <w:tc>
          <w:tcPr>
            <w:tcW w:w="3066" w:type="dxa"/>
            <w:tcBorders>
              <w:top w:val="nil"/>
              <w:left w:val="single" w:sz="4" w:space="0" w:color="auto"/>
              <w:bottom w:val="nil"/>
              <w:right w:val="single" w:sz="4" w:space="0" w:color="auto"/>
            </w:tcBorders>
            <w:vAlign w:val="center"/>
          </w:tcPr>
          <w:p w14:paraId="797F7BA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B8A12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AE7AE" w14:textId="77777777" w:rsidR="00E060BF" w:rsidRPr="00480423" w:rsidRDefault="00E060BF" w:rsidP="00AF6673">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66AC85" w14:textId="77777777" w:rsidR="00E060BF" w:rsidRPr="00480423" w:rsidRDefault="00E060BF" w:rsidP="00AF6673">
            <w:pPr>
              <w:pStyle w:val="TAC"/>
              <w:rPr>
                <w:kern w:val="2"/>
                <w:szCs w:val="22"/>
                <w:lang w:val="en-US" w:eastAsia="zh-CN"/>
              </w:rPr>
            </w:pPr>
            <w:r w:rsidRPr="00480423">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EF52788" w14:textId="77777777" w:rsidR="00E060BF" w:rsidRPr="00480423" w:rsidRDefault="00E060BF" w:rsidP="00AF6673">
            <w:pPr>
              <w:pStyle w:val="TAC"/>
              <w:rPr>
                <w:kern w:val="2"/>
                <w:szCs w:val="22"/>
                <w:lang w:val="en-US" w:eastAsia="zh-CN"/>
              </w:rPr>
            </w:pPr>
          </w:p>
        </w:tc>
      </w:tr>
      <w:tr w:rsidR="00E060BF" w:rsidRPr="00480423" w14:paraId="1EB31410" w14:textId="77777777" w:rsidTr="005A0D4C">
        <w:trPr>
          <w:trHeight w:val="29"/>
        </w:trPr>
        <w:tc>
          <w:tcPr>
            <w:tcW w:w="3066" w:type="dxa"/>
            <w:tcBorders>
              <w:top w:val="nil"/>
              <w:left w:val="single" w:sz="4" w:space="0" w:color="auto"/>
              <w:bottom w:val="nil"/>
              <w:right w:val="single" w:sz="4" w:space="0" w:color="auto"/>
            </w:tcBorders>
            <w:vAlign w:val="center"/>
          </w:tcPr>
          <w:p w14:paraId="1C7E960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F4F22ED"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FBAC65" w14:textId="77777777" w:rsidR="00E060BF" w:rsidRPr="00480423" w:rsidRDefault="00E060BF" w:rsidP="00AF6673">
            <w:pPr>
              <w:pStyle w:val="TAC"/>
              <w:rPr>
                <w:kern w:val="2"/>
                <w:szCs w:val="22"/>
                <w:lang w:val="en-US"/>
              </w:rPr>
            </w:pPr>
            <w:r w:rsidRPr="00480423">
              <w:rPr>
                <w:kern w:val="2"/>
                <w:szCs w:val="22"/>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71197C7"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F87526"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1</w:t>
            </w:r>
          </w:p>
        </w:tc>
      </w:tr>
      <w:tr w:rsidR="00E060BF" w:rsidRPr="00480423" w14:paraId="3A9B0D8B" w14:textId="77777777" w:rsidTr="005A0D4C">
        <w:trPr>
          <w:trHeight w:val="29"/>
        </w:trPr>
        <w:tc>
          <w:tcPr>
            <w:tcW w:w="3066" w:type="dxa"/>
            <w:tcBorders>
              <w:top w:val="nil"/>
              <w:left w:val="single" w:sz="4" w:space="0" w:color="auto"/>
              <w:bottom w:val="nil"/>
              <w:right w:val="single" w:sz="4" w:space="0" w:color="auto"/>
            </w:tcBorders>
            <w:vAlign w:val="center"/>
          </w:tcPr>
          <w:p w14:paraId="57157AC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E153E9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F66E6"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EB4E0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31C955E" w14:textId="77777777" w:rsidR="00E060BF" w:rsidRPr="00480423" w:rsidRDefault="00E060BF" w:rsidP="00AF6673">
            <w:pPr>
              <w:pStyle w:val="TAC"/>
              <w:rPr>
                <w:rFonts w:cs="Arial"/>
                <w:kern w:val="2"/>
                <w:szCs w:val="18"/>
                <w:lang w:val="en-US" w:eastAsia="zh-CN"/>
              </w:rPr>
            </w:pPr>
          </w:p>
        </w:tc>
      </w:tr>
      <w:tr w:rsidR="00E060BF" w:rsidRPr="00480423" w14:paraId="347BB9DA" w14:textId="77777777" w:rsidTr="005A0D4C">
        <w:trPr>
          <w:trHeight w:val="29"/>
        </w:trPr>
        <w:tc>
          <w:tcPr>
            <w:tcW w:w="3066" w:type="dxa"/>
            <w:tcBorders>
              <w:top w:val="nil"/>
              <w:left w:val="single" w:sz="4" w:space="0" w:color="auto"/>
              <w:bottom w:val="nil"/>
              <w:right w:val="single" w:sz="4" w:space="0" w:color="auto"/>
            </w:tcBorders>
            <w:vAlign w:val="center"/>
          </w:tcPr>
          <w:p w14:paraId="696351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3BA58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ACF3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FC454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FA7588" w14:textId="77777777" w:rsidR="00E060BF" w:rsidRPr="00480423" w:rsidRDefault="00E060BF" w:rsidP="00AF6673">
            <w:pPr>
              <w:pStyle w:val="TAC"/>
              <w:rPr>
                <w:rFonts w:eastAsiaTheme="minorEastAsia" w:cs="Arial"/>
                <w:szCs w:val="18"/>
                <w:lang w:val="en-US" w:eastAsia="zh-CN"/>
              </w:rPr>
            </w:pPr>
          </w:p>
        </w:tc>
      </w:tr>
      <w:tr w:rsidR="00E060BF" w:rsidRPr="00480423" w14:paraId="45A6918D" w14:textId="77777777" w:rsidTr="005A0D4C">
        <w:trPr>
          <w:trHeight w:val="29"/>
        </w:trPr>
        <w:tc>
          <w:tcPr>
            <w:tcW w:w="3066" w:type="dxa"/>
            <w:tcBorders>
              <w:top w:val="nil"/>
              <w:left w:val="single" w:sz="4" w:space="0" w:color="auto"/>
              <w:bottom w:val="nil"/>
              <w:right w:val="single" w:sz="4" w:space="0" w:color="auto"/>
            </w:tcBorders>
            <w:vAlign w:val="center"/>
          </w:tcPr>
          <w:p w14:paraId="0995A9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C192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D16C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1DF99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A1368C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10152C7E" w14:textId="77777777" w:rsidTr="005A0D4C">
        <w:trPr>
          <w:trHeight w:val="29"/>
        </w:trPr>
        <w:tc>
          <w:tcPr>
            <w:tcW w:w="3066" w:type="dxa"/>
            <w:tcBorders>
              <w:top w:val="nil"/>
              <w:left w:val="single" w:sz="4" w:space="0" w:color="auto"/>
              <w:bottom w:val="nil"/>
              <w:right w:val="single" w:sz="4" w:space="0" w:color="auto"/>
            </w:tcBorders>
            <w:vAlign w:val="center"/>
          </w:tcPr>
          <w:p w14:paraId="222A95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A7003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FAB1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13C09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BD11B68" w14:textId="77777777" w:rsidR="00E060BF" w:rsidRPr="00480423" w:rsidRDefault="00E060BF" w:rsidP="00AF6673">
            <w:pPr>
              <w:pStyle w:val="TAC"/>
              <w:rPr>
                <w:rFonts w:eastAsiaTheme="minorEastAsia" w:cs="Arial"/>
                <w:szCs w:val="18"/>
                <w:lang w:val="en-US" w:eastAsia="zh-CN"/>
              </w:rPr>
            </w:pPr>
          </w:p>
        </w:tc>
      </w:tr>
      <w:tr w:rsidR="00E060BF" w:rsidRPr="00480423" w14:paraId="63C4B0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588A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CF012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CDBA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32D0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96A72D8" w14:textId="77777777" w:rsidR="00E060BF" w:rsidRPr="00480423" w:rsidRDefault="00E060BF" w:rsidP="00AF6673">
            <w:pPr>
              <w:pStyle w:val="TAC"/>
              <w:rPr>
                <w:rFonts w:eastAsiaTheme="minorEastAsia" w:cs="Arial"/>
                <w:szCs w:val="18"/>
                <w:lang w:val="en-US" w:eastAsia="zh-CN"/>
              </w:rPr>
            </w:pPr>
          </w:p>
        </w:tc>
      </w:tr>
      <w:tr w:rsidR="00E060BF" w:rsidRPr="00480423" w14:paraId="0FF837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AFEA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CA_n25A-n41(2A)-n77A</w:t>
            </w:r>
          </w:p>
        </w:tc>
        <w:tc>
          <w:tcPr>
            <w:tcW w:w="2712" w:type="dxa"/>
            <w:tcBorders>
              <w:top w:val="single" w:sz="4" w:space="0" w:color="auto"/>
              <w:left w:val="single" w:sz="4" w:space="0" w:color="auto"/>
              <w:bottom w:val="nil"/>
              <w:right w:val="single" w:sz="4" w:space="0" w:color="auto"/>
            </w:tcBorders>
            <w:vAlign w:val="center"/>
          </w:tcPr>
          <w:p w14:paraId="76B31358" w14:textId="77777777" w:rsidR="00E060BF" w:rsidRPr="00480423" w:rsidRDefault="00E060BF" w:rsidP="00AF667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EFA054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8A8C39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2D635E8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582F2EFF" w14:textId="77777777" w:rsidR="00E060BF" w:rsidRPr="00480423" w:rsidRDefault="00E060BF" w:rsidP="00AF6673">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52ADC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5742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8FA6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475235DA" w14:textId="77777777" w:rsidTr="005A0D4C">
        <w:trPr>
          <w:trHeight w:val="29"/>
        </w:trPr>
        <w:tc>
          <w:tcPr>
            <w:tcW w:w="3066" w:type="dxa"/>
            <w:tcBorders>
              <w:top w:val="nil"/>
              <w:left w:val="single" w:sz="4" w:space="0" w:color="auto"/>
              <w:bottom w:val="nil"/>
              <w:right w:val="single" w:sz="4" w:space="0" w:color="auto"/>
            </w:tcBorders>
            <w:vAlign w:val="center"/>
          </w:tcPr>
          <w:p w14:paraId="4077AD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3AB3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E17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E4B4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EF20FBB" w14:textId="77777777" w:rsidR="00E060BF" w:rsidRPr="00480423" w:rsidRDefault="00E060BF" w:rsidP="00AF6673">
            <w:pPr>
              <w:pStyle w:val="TAC"/>
              <w:rPr>
                <w:rFonts w:eastAsiaTheme="minorEastAsia"/>
                <w:lang w:val="en-US" w:eastAsia="zh-CN"/>
              </w:rPr>
            </w:pPr>
          </w:p>
        </w:tc>
      </w:tr>
      <w:tr w:rsidR="00E060BF" w:rsidRPr="00480423" w14:paraId="163F15BF" w14:textId="77777777" w:rsidTr="005A0D4C">
        <w:trPr>
          <w:trHeight w:val="29"/>
        </w:trPr>
        <w:tc>
          <w:tcPr>
            <w:tcW w:w="3066" w:type="dxa"/>
            <w:tcBorders>
              <w:top w:val="nil"/>
              <w:left w:val="single" w:sz="4" w:space="0" w:color="auto"/>
              <w:bottom w:val="nil"/>
              <w:right w:val="single" w:sz="4" w:space="0" w:color="auto"/>
            </w:tcBorders>
            <w:vAlign w:val="center"/>
          </w:tcPr>
          <w:p w14:paraId="37E8B98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220E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49B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12D0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C4DC2A" w14:textId="77777777" w:rsidR="00E060BF" w:rsidRPr="00480423" w:rsidRDefault="00E060BF" w:rsidP="00AF6673">
            <w:pPr>
              <w:pStyle w:val="TAC"/>
              <w:rPr>
                <w:rFonts w:eastAsiaTheme="minorEastAsia"/>
                <w:lang w:val="en-US" w:eastAsia="zh-CN"/>
              </w:rPr>
            </w:pPr>
          </w:p>
        </w:tc>
      </w:tr>
      <w:tr w:rsidR="00E060BF" w:rsidRPr="00480423" w14:paraId="32E38D44" w14:textId="77777777" w:rsidTr="005A0D4C">
        <w:trPr>
          <w:trHeight w:val="29"/>
        </w:trPr>
        <w:tc>
          <w:tcPr>
            <w:tcW w:w="3066" w:type="dxa"/>
            <w:tcBorders>
              <w:top w:val="nil"/>
              <w:left w:val="single" w:sz="4" w:space="0" w:color="auto"/>
              <w:bottom w:val="nil"/>
              <w:right w:val="single" w:sz="4" w:space="0" w:color="auto"/>
            </w:tcBorders>
            <w:vAlign w:val="center"/>
          </w:tcPr>
          <w:p w14:paraId="0D31F5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D13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A85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467B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0F59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E93A670" w14:textId="77777777" w:rsidTr="005A0D4C">
        <w:trPr>
          <w:trHeight w:val="29"/>
        </w:trPr>
        <w:tc>
          <w:tcPr>
            <w:tcW w:w="3066" w:type="dxa"/>
            <w:tcBorders>
              <w:top w:val="nil"/>
              <w:left w:val="single" w:sz="4" w:space="0" w:color="auto"/>
              <w:bottom w:val="nil"/>
              <w:right w:val="single" w:sz="4" w:space="0" w:color="auto"/>
            </w:tcBorders>
            <w:vAlign w:val="center"/>
          </w:tcPr>
          <w:p w14:paraId="5EAF2C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5244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F0B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0397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AD6D419" w14:textId="77777777" w:rsidR="00E060BF" w:rsidRPr="00480423" w:rsidRDefault="00E060BF" w:rsidP="00AF6673">
            <w:pPr>
              <w:pStyle w:val="TAC"/>
              <w:rPr>
                <w:rFonts w:eastAsiaTheme="minorEastAsia"/>
                <w:lang w:val="en-US" w:eastAsia="zh-CN"/>
              </w:rPr>
            </w:pPr>
          </w:p>
        </w:tc>
      </w:tr>
      <w:tr w:rsidR="00E060BF" w:rsidRPr="00480423" w14:paraId="4DA46EE8" w14:textId="77777777" w:rsidTr="005A0D4C">
        <w:trPr>
          <w:trHeight w:val="29"/>
        </w:trPr>
        <w:tc>
          <w:tcPr>
            <w:tcW w:w="3066" w:type="dxa"/>
            <w:tcBorders>
              <w:top w:val="nil"/>
              <w:left w:val="single" w:sz="4" w:space="0" w:color="auto"/>
              <w:bottom w:val="nil"/>
              <w:right w:val="single" w:sz="4" w:space="0" w:color="auto"/>
            </w:tcBorders>
            <w:vAlign w:val="center"/>
          </w:tcPr>
          <w:p w14:paraId="7164EA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9786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0775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4537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264BC9B" w14:textId="77777777" w:rsidR="00E060BF" w:rsidRPr="00480423" w:rsidRDefault="00E060BF" w:rsidP="00AF6673">
            <w:pPr>
              <w:pStyle w:val="TAC"/>
              <w:rPr>
                <w:rFonts w:eastAsiaTheme="minorEastAsia"/>
                <w:lang w:val="en-US" w:eastAsia="zh-CN"/>
              </w:rPr>
            </w:pPr>
          </w:p>
        </w:tc>
      </w:tr>
      <w:tr w:rsidR="00E060BF" w:rsidRPr="00480423" w14:paraId="2FFB9447" w14:textId="77777777" w:rsidTr="005A0D4C">
        <w:trPr>
          <w:trHeight w:val="29"/>
        </w:trPr>
        <w:tc>
          <w:tcPr>
            <w:tcW w:w="3066" w:type="dxa"/>
            <w:tcBorders>
              <w:top w:val="nil"/>
              <w:left w:val="single" w:sz="4" w:space="0" w:color="auto"/>
              <w:bottom w:val="nil"/>
              <w:right w:val="single" w:sz="4" w:space="0" w:color="auto"/>
            </w:tcBorders>
            <w:vAlign w:val="center"/>
          </w:tcPr>
          <w:p w14:paraId="383FAA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995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C84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7BBD3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BAD3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C0C3F46" w14:textId="77777777" w:rsidTr="005A0D4C">
        <w:trPr>
          <w:trHeight w:val="29"/>
        </w:trPr>
        <w:tc>
          <w:tcPr>
            <w:tcW w:w="3066" w:type="dxa"/>
            <w:tcBorders>
              <w:top w:val="nil"/>
              <w:left w:val="single" w:sz="4" w:space="0" w:color="auto"/>
              <w:bottom w:val="nil"/>
              <w:right w:val="single" w:sz="4" w:space="0" w:color="auto"/>
            </w:tcBorders>
            <w:vAlign w:val="center"/>
          </w:tcPr>
          <w:p w14:paraId="61742C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EF9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473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7B0A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559AB44" w14:textId="77777777" w:rsidR="00E060BF" w:rsidRPr="00480423" w:rsidRDefault="00E060BF" w:rsidP="00AF6673">
            <w:pPr>
              <w:pStyle w:val="TAC"/>
              <w:rPr>
                <w:rFonts w:eastAsiaTheme="minorEastAsia"/>
                <w:lang w:val="en-US" w:eastAsia="zh-CN"/>
              </w:rPr>
            </w:pPr>
          </w:p>
        </w:tc>
      </w:tr>
      <w:tr w:rsidR="00E060BF" w:rsidRPr="00480423" w14:paraId="317CBF1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E425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85BE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27E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0D1F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E72498E" w14:textId="77777777" w:rsidR="00E060BF" w:rsidRPr="00480423" w:rsidRDefault="00E060BF" w:rsidP="00AF6673">
            <w:pPr>
              <w:pStyle w:val="TAC"/>
              <w:rPr>
                <w:rFonts w:eastAsiaTheme="minorEastAsia"/>
                <w:lang w:val="en-US" w:eastAsia="zh-CN"/>
              </w:rPr>
            </w:pPr>
          </w:p>
        </w:tc>
      </w:tr>
      <w:tr w:rsidR="00E060BF" w:rsidRPr="00480423" w14:paraId="1BEA86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C9A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738A4C3C"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1B9B7D61" w14:textId="77777777" w:rsidR="00E060BF" w:rsidRDefault="00E060BF" w:rsidP="00AF6673">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3725B5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3CA354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60EDFA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DF9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8A88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949A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4FBB37F" w14:textId="77777777" w:rsidTr="005A0D4C">
        <w:trPr>
          <w:trHeight w:val="29"/>
        </w:trPr>
        <w:tc>
          <w:tcPr>
            <w:tcW w:w="3066" w:type="dxa"/>
            <w:tcBorders>
              <w:top w:val="nil"/>
              <w:left w:val="single" w:sz="4" w:space="0" w:color="auto"/>
              <w:bottom w:val="nil"/>
              <w:right w:val="single" w:sz="4" w:space="0" w:color="auto"/>
            </w:tcBorders>
            <w:vAlign w:val="center"/>
          </w:tcPr>
          <w:p w14:paraId="0F4764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D2E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6DA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A6E75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4D06B287" w14:textId="77777777" w:rsidR="00E060BF" w:rsidRPr="00480423" w:rsidRDefault="00E060BF" w:rsidP="00AF6673">
            <w:pPr>
              <w:pStyle w:val="TAC"/>
              <w:rPr>
                <w:rFonts w:eastAsiaTheme="minorEastAsia"/>
                <w:lang w:val="en-US" w:eastAsia="zh-CN"/>
              </w:rPr>
            </w:pPr>
          </w:p>
        </w:tc>
      </w:tr>
      <w:tr w:rsidR="00E060BF" w:rsidRPr="00480423" w14:paraId="729834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21C9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3966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EE7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68331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D7DEA74" w14:textId="77777777" w:rsidR="00E060BF" w:rsidRPr="00480423" w:rsidRDefault="00E060BF" w:rsidP="00AF6673">
            <w:pPr>
              <w:pStyle w:val="TAC"/>
              <w:rPr>
                <w:rFonts w:eastAsiaTheme="minorEastAsia"/>
                <w:lang w:val="en-US" w:eastAsia="zh-CN"/>
              </w:rPr>
            </w:pPr>
          </w:p>
        </w:tc>
      </w:tr>
      <w:tr w:rsidR="00E060BF" w:rsidRPr="00480423" w14:paraId="6B798D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2FE7A2" w14:textId="77777777" w:rsidR="00E060BF" w:rsidRPr="00480423" w:rsidRDefault="00E060BF" w:rsidP="00AF6673">
            <w:pPr>
              <w:pStyle w:val="TAC"/>
              <w:rPr>
                <w:rFonts w:eastAsiaTheme="minorEastAsia"/>
                <w:lang w:val="en-US"/>
              </w:rPr>
            </w:pPr>
            <w:r w:rsidRPr="00480423">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4CD60F49"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B1550C4"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0BC8429A"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CAFC7CB"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E9072EA"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954F61"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130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8B2E3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5DD66634" w14:textId="77777777" w:rsidTr="005A0D4C">
        <w:trPr>
          <w:trHeight w:val="29"/>
        </w:trPr>
        <w:tc>
          <w:tcPr>
            <w:tcW w:w="3066" w:type="dxa"/>
            <w:tcBorders>
              <w:top w:val="nil"/>
              <w:left w:val="single" w:sz="4" w:space="0" w:color="auto"/>
              <w:bottom w:val="nil"/>
              <w:right w:val="single" w:sz="4" w:space="0" w:color="auto"/>
            </w:tcBorders>
            <w:vAlign w:val="center"/>
          </w:tcPr>
          <w:p w14:paraId="312478F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42A9A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741FED"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F984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F6CD93B" w14:textId="77777777" w:rsidR="00E060BF" w:rsidRPr="00480423" w:rsidRDefault="00E060BF" w:rsidP="00AF6673">
            <w:pPr>
              <w:pStyle w:val="TAC"/>
              <w:rPr>
                <w:rFonts w:eastAsiaTheme="minorEastAsia" w:cs="Arial"/>
                <w:szCs w:val="18"/>
                <w:lang w:val="en-US" w:eastAsia="zh-CN"/>
              </w:rPr>
            </w:pPr>
          </w:p>
        </w:tc>
      </w:tr>
      <w:tr w:rsidR="00E060BF" w:rsidRPr="00480423" w14:paraId="668BC31F" w14:textId="77777777" w:rsidTr="005A0D4C">
        <w:trPr>
          <w:trHeight w:val="29"/>
        </w:trPr>
        <w:tc>
          <w:tcPr>
            <w:tcW w:w="3066" w:type="dxa"/>
            <w:tcBorders>
              <w:top w:val="nil"/>
              <w:left w:val="single" w:sz="4" w:space="0" w:color="auto"/>
              <w:bottom w:val="nil"/>
              <w:right w:val="single" w:sz="4" w:space="0" w:color="auto"/>
            </w:tcBorders>
            <w:vAlign w:val="center"/>
          </w:tcPr>
          <w:p w14:paraId="051BB4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E69EA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0742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5605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2DCFDA" w14:textId="77777777" w:rsidR="00E060BF" w:rsidRPr="00480423" w:rsidRDefault="00E060BF" w:rsidP="00AF6673">
            <w:pPr>
              <w:pStyle w:val="TAC"/>
              <w:rPr>
                <w:rFonts w:eastAsiaTheme="minorEastAsia" w:cs="Arial"/>
                <w:szCs w:val="18"/>
                <w:lang w:val="en-US" w:eastAsia="zh-CN"/>
              </w:rPr>
            </w:pPr>
          </w:p>
        </w:tc>
      </w:tr>
      <w:tr w:rsidR="00E060BF" w:rsidRPr="00480423" w14:paraId="25AB7EFD" w14:textId="77777777" w:rsidTr="005A0D4C">
        <w:trPr>
          <w:trHeight w:val="29"/>
        </w:trPr>
        <w:tc>
          <w:tcPr>
            <w:tcW w:w="3066" w:type="dxa"/>
            <w:tcBorders>
              <w:top w:val="nil"/>
              <w:left w:val="single" w:sz="4" w:space="0" w:color="auto"/>
              <w:bottom w:val="nil"/>
              <w:right w:val="single" w:sz="4" w:space="0" w:color="auto"/>
            </w:tcBorders>
            <w:vAlign w:val="center"/>
          </w:tcPr>
          <w:p w14:paraId="1AC96FC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2E8C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3839CA"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0DAF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2189F7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7B6AB659" w14:textId="77777777" w:rsidTr="005A0D4C">
        <w:trPr>
          <w:trHeight w:val="29"/>
        </w:trPr>
        <w:tc>
          <w:tcPr>
            <w:tcW w:w="3066" w:type="dxa"/>
            <w:tcBorders>
              <w:top w:val="nil"/>
              <w:left w:val="single" w:sz="4" w:space="0" w:color="auto"/>
              <w:bottom w:val="nil"/>
              <w:right w:val="single" w:sz="4" w:space="0" w:color="auto"/>
            </w:tcBorders>
            <w:vAlign w:val="center"/>
          </w:tcPr>
          <w:p w14:paraId="3F337E1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77F09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55EDA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C8C0C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3D0C6E3" w14:textId="77777777" w:rsidR="00E060BF" w:rsidRPr="00480423" w:rsidRDefault="00E060BF" w:rsidP="00AF6673">
            <w:pPr>
              <w:pStyle w:val="TAC"/>
              <w:rPr>
                <w:rFonts w:eastAsiaTheme="minorEastAsia" w:cs="Arial"/>
                <w:szCs w:val="18"/>
                <w:lang w:val="en-US" w:eastAsia="zh-CN"/>
              </w:rPr>
            </w:pPr>
          </w:p>
        </w:tc>
      </w:tr>
      <w:tr w:rsidR="00E060BF" w:rsidRPr="00480423" w14:paraId="73AA25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E263E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1F5A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53D9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A867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E8A1DE8" w14:textId="77777777" w:rsidR="00E060BF" w:rsidRPr="00480423" w:rsidRDefault="00E060BF" w:rsidP="00AF6673">
            <w:pPr>
              <w:pStyle w:val="TAC"/>
              <w:rPr>
                <w:rFonts w:eastAsiaTheme="minorEastAsia" w:cs="Arial"/>
                <w:szCs w:val="18"/>
                <w:lang w:val="en-US" w:eastAsia="zh-CN"/>
              </w:rPr>
            </w:pPr>
          </w:p>
        </w:tc>
      </w:tr>
      <w:tr w:rsidR="00E060BF" w:rsidRPr="00480423" w14:paraId="7E15DE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17AC421" w14:textId="77777777" w:rsidR="00E060BF" w:rsidRPr="00480423" w:rsidRDefault="00E060BF" w:rsidP="00AF6673">
            <w:pPr>
              <w:pStyle w:val="TAC"/>
              <w:rPr>
                <w:rFonts w:eastAsiaTheme="minorEastAsia"/>
                <w:lang w:val="en-US"/>
              </w:rPr>
            </w:pPr>
            <w:r w:rsidRPr="00480423">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3DC31F26"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018EC3A2"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CF3D49F" w14:textId="77777777" w:rsidR="00E060BF" w:rsidRPr="00771F82" w:rsidRDefault="00E060BF" w:rsidP="00AF6673">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1130CF80" w14:textId="77777777" w:rsidR="00E060BF" w:rsidRPr="00480423"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952A7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8B87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CD54DC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41FFBA24" w14:textId="77777777" w:rsidTr="005A0D4C">
        <w:trPr>
          <w:trHeight w:val="29"/>
        </w:trPr>
        <w:tc>
          <w:tcPr>
            <w:tcW w:w="3066" w:type="dxa"/>
            <w:tcBorders>
              <w:top w:val="nil"/>
              <w:left w:val="single" w:sz="4" w:space="0" w:color="auto"/>
              <w:bottom w:val="nil"/>
              <w:right w:val="single" w:sz="4" w:space="0" w:color="auto"/>
            </w:tcBorders>
            <w:vAlign w:val="center"/>
          </w:tcPr>
          <w:p w14:paraId="280C77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58FAC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9860B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C3BCA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5283180" w14:textId="77777777" w:rsidR="00E060BF" w:rsidRPr="00480423" w:rsidRDefault="00E060BF" w:rsidP="00AF6673">
            <w:pPr>
              <w:pStyle w:val="TAC"/>
              <w:rPr>
                <w:rFonts w:eastAsiaTheme="minorEastAsia" w:cs="Arial"/>
                <w:szCs w:val="18"/>
                <w:lang w:val="en-US" w:eastAsia="zh-CN"/>
              </w:rPr>
            </w:pPr>
          </w:p>
        </w:tc>
      </w:tr>
      <w:tr w:rsidR="00E060BF" w:rsidRPr="00480423" w14:paraId="1EEC15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94CB3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4522E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7A4B2"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5618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017B82" w14:textId="77777777" w:rsidR="00E060BF" w:rsidRPr="00480423" w:rsidRDefault="00E060BF" w:rsidP="00AF6673">
            <w:pPr>
              <w:pStyle w:val="TAC"/>
              <w:rPr>
                <w:rFonts w:eastAsiaTheme="minorEastAsia" w:cs="Arial"/>
                <w:szCs w:val="18"/>
                <w:lang w:val="en-US" w:eastAsia="zh-CN"/>
              </w:rPr>
            </w:pPr>
          </w:p>
        </w:tc>
      </w:tr>
      <w:tr w:rsidR="00E060BF" w:rsidRPr="00480423" w14:paraId="56B3D8C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085374" w14:textId="77777777" w:rsidR="00E060BF" w:rsidRPr="00480423" w:rsidRDefault="00E060BF" w:rsidP="00AF6673">
            <w:pPr>
              <w:pStyle w:val="TAC"/>
              <w:rPr>
                <w:rFonts w:eastAsiaTheme="minorEastAsia"/>
                <w:lang w:val="en-US"/>
              </w:rPr>
            </w:pPr>
            <w:r w:rsidRPr="00480423">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74767F86"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1073796"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CEC2B5E"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5B487FA1"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07551799"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70B1E"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F263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10D1ABA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30853BBD" w14:textId="77777777" w:rsidTr="005A0D4C">
        <w:trPr>
          <w:trHeight w:val="29"/>
        </w:trPr>
        <w:tc>
          <w:tcPr>
            <w:tcW w:w="3066" w:type="dxa"/>
            <w:tcBorders>
              <w:top w:val="nil"/>
              <w:left w:val="single" w:sz="4" w:space="0" w:color="auto"/>
              <w:bottom w:val="nil"/>
              <w:right w:val="single" w:sz="4" w:space="0" w:color="auto"/>
            </w:tcBorders>
            <w:vAlign w:val="center"/>
          </w:tcPr>
          <w:p w14:paraId="4C90F8D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A7AED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EC552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8BEF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77FE51B" w14:textId="77777777" w:rsidR="00E060BF" w:rsidRPr="00480423" w:rsidRDefault="00E060BF" w:rsidP="00AF6673">
            <w:pPr>
              <w:pStyle w:val="TAC"/>
              <w:rPr>
                <w:rFonts w:eastAsiaTheme="minorEastAsia" w:cs="Arial"/>
                <w:szCs w:val="18"/>
                <w:lang w:val="en-US" w:eastAsia="zh-CN"/>
              </w:rPr>
            </w:pPr>
          </w:p>
        </w:tc>
      </w:tr>
      <w:tr w:rsidR="00E060BF" w:rsidRPr="00480423" w14:paraId="5307A758" w14:textId="77777777" w:rsidTr="005A0D4C">
        <w:trPr>
          <w:trHeight w:val="29"/>
        </w:trPr>
        <w:tc>
          <w:tcPr>
            <w:tcW w:w="3066" w:type="dxa"/>
            <w:tcBorders>
              <w:top w:val="nil"/>
              <w:left w:val="single" w:sz="4" w:space="0" w:color="auto"/>
              <w:bottom w:val="nil"/>
              <w:right w:val="single" w:sz="4" w:space="0" w:color="auto"/>
            </w:tcBorders>
            <w:vAlign w:val="center"/>
          </w:tcPr>
          <w:p w14:paraId="02518F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0CA3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D97138"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D91C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35ABAC" w14:textId="77777777" w:rsidR="00E060BF" w:rsidRPr="00480423" w:rsidRDefault="00E060BF" w:rsidP="00AF6673">
            <w:pPr>
              <w:pStyle w:val="TAC"/>
              <w:rPr>
                <w:rFonts w:eastAsiaTheme="minorEastAsia" w:cs="Arial"/>
                <w:szCs w:val="18"/>
                <w:lang w:val="en-US" w:eastAsia="zh-CN"/>
              </w:rPr>
            </w:pPr>
          </w:p>
        </w:tc>
      </w:tr>
      <w:tr w:rsidR="00E060BF" w:rsidRPr="00480423" w14:paraId="4339D5CC" w14:textId="77777777" w:rsidTr="005A0D4C">
        <w:trPr>
          <w:trHeight w:val="29"/>
        </w:trPr>
        <w:tc>
          <w:tcPr>
            <w:tcW w:w="3066" w:type="dxa"/>
            <w:tcBorders>
              <w:top w:val="nil"/>
              <w:left w:val="single" w:sz="4" w:space="0" w:color="auto"/>
              <w:bottom w:val="nil"/>
              <w:right w:val="single" w:sz="4" w:space="0" w:color="auto"/>
            </w:tcBorders>
            <w:vAlign w:val="center"/>
          </w:tcPr>
          <w:p w14:paraId="67ABCE3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12AF0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D18F5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74B0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9F66D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74CF7DD1" w14:textId="77777777" w:rsidTr="005A0D4C">
        <w:trPr>
          <w:trHeight w:val="29"/>
        </w:trPr>
        <w:tc>
          <w:tcPr>
            <w:tcW w:w="3066" w:type="dxa"/>
            <w:tcBorders>
              <w:top w:val="nil"/>
              <w:left w:val="single" w:sz="4" w:space="0" w:color="auto"/>
              <w:bottom w:val="nil"/>
              <w:right w:val="single" w:sz="4" w:space="0" w:color="auto"/>
            </w:tcBorders>
            <w:vAlign w:val="center"/>
          </w:tcPr>
          <w:p w14:paraId="1CCBBEB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60308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24771"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EB8D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6AC8DFA" w14:textId="77777777" w:rsidR="00E060BF" w:rsidRPr="00480423" w:rsidRDefault="00E060BF" w:rsidP="00AF6673">
            <w:pPr>
              <w:pStyle w:val="TAC"/>
              <w:rPr>
                <w:rFonts w:eastAsiaTheme="minorEastAsia" w:cs="Arial"/>
                <w:szCs w:val="18"/>
                <w:lang w:val="en-US" w:eastAsia="zh-CN"/>
              </w:rPr>
            </w:pPr>
          </w:p>
        </w:tc>
      </w:tr>
      <w:tr w:rsidR="00E060BF" w:rsidRPr="00480423" w14:paraId="6DEF31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1ABE8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0B0C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F873DE"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81C4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57373F" w14:textId="77777777" w:rsidR="00E060BF" w:rsidRPr="00480423" w:rsidRDefault="00E060BF" w:rsidP="00AF6673">
            <w:pPr>
              <w:pStyle w:val="TAC"/>
              <w:rPr>
                <w:rFonts w:eastAsiaTheme="minorEastAsia" w:cs="Arial"/>
                <w:szCs w:val="18"/>
                <w:lang w:val="en-US" w:eastAsia="zh-CN"/>
              </w:rPr>
            </w:pPr>
          </w:p>
        </w:tc>
      </w:tr>
      <w:tr w:rsidR="00E060BF" w:rsidRPr="00480423" w14:paraId="7991AC0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44E56C" w14:textId="77777777" w:rsidR="00E060BF" w:rsidRPr="00480423" w:rsidRDefault="00E060BF" w:rsidP="00AF6673">
            <w:pPr>
              <w:pStyle w:val="TAC"/>
              <w:rPr>
                <w:rFonts w:eastAsiaTheme="minorEastAsia"/>
                <w:lang w:val="en-US"/>
              </w:rPr>
            </w:pPr>
            <w:r w:rsidRPr="00480423">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4A221BC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99170D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A210F6"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371A40F"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9AF7C24"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3A1665"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B79E5B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6DE90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75921AE" w14:textId="77777777" w:rsidTr="005A0D4C">
        <w:trPr>
          <w:trHeight w:val="29"/>
        </w:trPr>
        <w:tc>
          <w:tcPr>
            <w:tcW w:w="3066" w:type="dxa"/>
            <w:tcBorders>
              <w:top w:val="nil"/>
              <w:left w:val="single" w:sz="4" w:space="0" w:color="auto"/>
              <w:bottom w:val="nil"/>
              <w:right w:val="single" w:sz="4" w:space="0" w:color="auto"/>
            </w:tcBorders>
            <w:vAlign w:val="center"/>
          </w:tcPr>
          <w:p w14:paraId="648247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0CAF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DDCAA"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F728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EDA4A17" w14:textId="77777777" w:rsidR="00E060BF" w:rsidRPr="00480423" w:rsidRDefault="00E060BF" w:rsidP="00AF6673">
            <w:pPr>
              <w:pStyle w:val="TAC"/>
              <w:rPr>
                <w:rFonts w:eastAsiaTheme="minorEastAsia" w:cs="Arial"/>
                <w:szCs w:val="18"/>
                <w:lang w:val="en-US" w:eastAsia="zh-CN"/>
              </w:rPr>
            </w:pPr>
          </w:p>
        </w:tc>
      </w:tr>
      <w:tr w:rsidR="00E060BF" w:rsidRPr="00480423" w14:paraId="3681D1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6DFB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53A86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FE0B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0CA4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61ECBEC" w14:textId="77777777" w:rsidR="00E060BF" w:rsidRPr="00480423" w:rsidRDefault="00E060BF" w:rsidP="00AF6673">
            <w:pPr>
              <w:pStyle w:val="TAC"/>
              <w:rPr>
                <w:rFonts w:eastAsiaTheme="minorEastAsia" w:cs="Arial"/>
                <w:szCs w:val="18"/>
                <w:lang w:val="en-US" w:eastAsia="zh-CN"/>
              </w:rPr>
            </w:pPr>
          </w:p>
        </w:tc>
      </w:tr>
      <w:tr w:rsidR="00E060BF" w:rsidRPr="00480423" w14:paraId="689C53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48975A" w14:textId="77777777" w:rsidR="00E060BF" w:rsidRPr="00480423" w:rsidRDefault="00E060BF" w:rsidP="00AF6673">
            <w:pPr>
              <w:pStyle w:val="TAC"/>
              <w:rPr>
                <w:rFonts w:eastAsiaTheme="minorEastAsia"/>
                <w:lang w:val="en-US"/>
              </w:rPr>
            </w:pPr>
            <w:r w:rsidRPr="00480423">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54E319A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5B2FB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041A351"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1234A98"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1F17FE9"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08C4ED8E" w14:textId="77777777" w:rsidR="00E060BF" w:rsidRPr="00480423" w:rsidRDefault="00E060BF" w:rsidP="00AF667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DA273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205A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D38017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A001A31" w14:textId="77777777" w:rsidTr="005A0D4C">
        <w:trPr>
          <w:trHeight w:val="29"/>
        </w:trPr>
        <w:tc>
          <w:tcPr>
            <w:tcW w:w="3066" w:type="dxa"/>
            <w:tcBorders>
              <w:top w:val="nil"/>
              <w:left w:val="single" w:sz="4" w:space="0" w:color="auto"/>
              <w:bottom w:val="nil"/>
              <w:right w:val="single" w:sz="4" w:space="0" w:color="auto"/>
            </w:tcBorders>
            <w:vAlign w:val="center"/>
          </w:tcPr>
          <w:p w14:paraId="50487E3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1F2FD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7C255A"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B1AF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394AEBB" w14:textId="77777777" w:rsidR="00E060BF" w:rsidRPr="00480423" w:rsidRDefault="00E060BF" w:rsidP="00AF6673">
            <w:pPr>
              <w:pStyle w:val="TAC"/>
              <w:rPr>
                <w:rFonts w:eastAsiaTheme="minorEastAsia" w:cs="Arial"/>
                <w:szCs w:val="18"/>
                <w:lang w:val="en-US" w:eastAsia="zh-CN"/>
              </w:rPr>
            </w:pPr>
          </w:p>
        </w:tc>
      </w:tr>
      <w:tr w:rsidR="00E060BF" w:rsidRPr="00480423" w14:paraId="7D2C51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9B6F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6ED3AE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F8D46F"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FA621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192F0CB" w14:textId="77777777" w:rsidR="00E060BF" w:rsidRPr="00480423" w:rsidRDefault="00E060BF" w:rsidP="00AF6673">
            <w:pPr>
              <w:pStyle w:val="TAC"/>
              <w:rPr>
                <w:rFonts w:eastAsiaTheme="minorEastAsia" w:cs="Arial"/>
                <w:szCs w:val="18"/>
                <w:lang w:val="en-US" w:eastAsia="zh-CN"/>
              </w:rPr>
            </w:pPr>
          </w:p>
        </w:tc>
      </w:tr>
      <w:tr w:rsidR="00E060BF" w:rsidRPr="00480423" w14:paraId="5D04D04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46EB1D" w14:textId="77777777" w:rsidR="00E060BF" w:rsidRPr="00480423" w:rsidRDefault="00E060BF" w:rsidP="00AF6673">
            <w:pPr>
              <w:pStyle w:val="TAC"/>
              <w:rPr>
                <w:rFonts w:eastAsiaTheme="minorEastAsia"/>
                <w:lang w:val="en-US"/>
              </w:rPr>
            </w:pPr>
            <w:r w:rsidRPr="00480423">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43B687A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7E325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05ECB77"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FB0581D"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B31401A"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5111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1E86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F17542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40D6C78" w14:textId="77777777" w:rsidTr="005A0D4C">
        <w:trPr>
          <w:trHeight w:val="29"/>
        </w:trPr>
        <w:tc>
          <w:tcPr>
            <w:tcW w:w="3066" w:type="dxa"/>
            <w:tcBorders>
              <w:top w:val="nil"/>
              <w:left w:val="single" w:sz="4" w:space="0" w:color="auto"/>
              <w:bottom w:val="nil"/>
              <w:right w:val="single" w:sz="4" w:space="0" w:color="auto"/>
            </w:tcBorders>
            <w:vAlign w:val="center"/>
          </w:tcPr>
          <w:p w14:paraId="1CB7521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D61B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E2EB23"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6369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7C38D38" w14:textId="77777777" w:rsidR="00E060BF" w:rsidRPr="00480423" w:rsidRDefault="00E060BF" w:rsidP="00AF6673">
            <w:pPr>
              <w:pStyle w:val="TAC"/>
              <w:rPr>
                <w:rFonts w:eastAsiaTheme="minorEastAsia" w:cs="Arial"/>
                <w:szCs w:val="18"/>
                <w:lang w:val="en-US" w:eastAsia="zh-CN"/>
              </w:rPr>
            </w:pPr>
          </w:p>
        </w:tc>
      </w:tr>
      <w:tr w:rsidR="00E060BF" w:rsidRPr="00480423" w14:paraId="4F13E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070A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20AD6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97A8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CE37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2F4FC4" w14:textId="77777777" w:rsidR="00E060BF" w:rsidRPr="00480423" w:rsidRDefault="00E060BF" w:rsidP="00AF6673">
            <w:pPr>
              <w:pStyle w:val="TAC"/>
              <w:rPr>
                <w:rFonts w:eastAsiaTheme="minorEastAsia" w:cs="Arial"/>
                <w:szCs w:val="18"/>
                <w:lang w:val="en-US" w:eastAsia="zh-CN"/>
              </w:rPr>
            </w:pPr>
          </w:p>
        </w:tc>
      </w:tr>
      <w:tr w:rsidR="00E060BF" w:rsidRPr="00480423" w14:paraId="621B11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DD2D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2225D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5979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98D2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01CC1AB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0E290CB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7DA67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2B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B47A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D5E76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C36BA41" w14:textId="77777777" w:rsidTr="005A0D4C">
        <w:trPr>
          <w:trHeight w:val="29"/>
        </w:trPr>
        <w:tc>
          <w:tcPr>
            <w:tcW w:w="3066" w:type="dxa"/>
            <w:tcBorders>
              <w:top w:val="nil"/>
              <w:left w:val="single" w:sz="4" w:space="0" w:color="auto"/>
              <w:bottom w:val="nil"/>
              <w:right w:val="single" w:sz="4" w:space="0" w:color="auto"/>
            </w:tcBorders>
            <w:vAlign w:val="center"/>
          </w:tcPr>
          <w:p w14:paraId="436C76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34F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FE1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25F6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4E6F3AFC" w14:textId="77777777" w:rsidR="00E060BF" w:rsidRPr="00480423" w:rsidRDefault="00E060BF" w:rsidP="00AF6673">
            <w:pPr>
              <w:pStyle w:val="TAC"/>
              <w:rPr>
                <w:rFonts w:eastAsiaTheme="minorEastAsia"/>
                <w:lang w:val="en-US" w:eastAsia="zh-CN"/>
              </w:rPr>
            </w:pPr>
          </w:p>
        </w:tc>
      </w:tr>
      <w:tr w:rsidR="00E060BF" w:rsidRPr="00480423" w14:paraId="1B730FB8" w14:textId="77777777" w:rsidTr="005A0D4C">
        <w:trPr>
          <w:trHeight w:val="29"/>
        </w:trPr>
        <w:tc>
          <w:tcPr>
            <w:tcW w:w="3066" w:type="dxa"/>
            <w:tcBorders>
              <w:top w:val="nil"/>
              <w:left w:val="single" w:sz="4" w:space="0" w:color="auto"/>
              <w:bottom w:val="nil"/>
              <w:right w:val="single" w:sz="4" w:space="0" w:color="auto"/>
            </w:tcBorders>
            <w:vAlign w:val="center"/>
          </w:tcPr>
          <w:p w14:paraId="7A9407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FF52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66E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8A0F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8BC0DF" w14:textId="77777777" w:rsidR="00E060BF" w:rsidRPr="00480423" w:rsidRDefault="00E060BF" w:rsidP="00AF6673">
            <w:pPr>
              <w:pStyle w:val="TAC"/>
              <w:rPr>
                <w:rFonts w:eastAsiaTheme="minorEastAsia"/>
                <w:lang w:val="en-US" w:eastAsia="zh-CN"/>
              </w:rPr>
            </w:pPr>
          </w:p>
        </w:tc>
      </w:tr>
      <w:tr w:rsidR="00E060BF" w:rsidRPr="00480423" w14:paraId="420277EE" w14:textId="77777777" w:rsidTr="005A0D4C">
        <w:trPr>
          <w:trHeight w:val="29"/>
        </w:trPr>
        <w:tc>
          <w:tcPr>
            <w:tcW w:w="3066" w:type="dxa"/>
            <w:tcBorders>
              <w:top w:val="nil"/>
              <w:left w:val="single" w:sz="4" w:space="0" w:color="auto"/>
              <w:bottom w:val="nil"/>
              <w:right w:val="single" w:sz="4" w:space="0" w:color="auto"/>
            </w:tcBorders>
            <w:vAlign w:val="center"/>
          </w:tcPr>
          <w:p w14:paraId="282EBE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0483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E11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88F7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7F7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8CFE683" w14:textId="77777777" w:rsidTr="005A0D4C">
        <w:trPr>
          <w:trHeight w:val="29"/>
        </w:trPr>
        <w:tc>
          <w:tcPr>
            <w:tcW w:w="3066" w:type="dxa"/>
            <w:tcBorders>
              <w:top w:val="nil"/>
              <w:left w:val="single" w:sz="4" w:space="0" w:color="auto"/>
              <w:bottom w:val="nil"/>
              <w:right w:val="single" w:sz="4" w:space="0" w:color="auto"/>
            </w:tcBorders>
            <w:vAlign w:val="center"/>
          </w:tcPr>
          <w:p w14:paraId="73BFCB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E0EA3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5F4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F0A0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253C63DD" w14:textId="77777777" w:rsidR="00E060BF" w:rsidRPr="00480423" w:rsidRDefault="00E060BF" w:rsidP="00AF6673">
            <w:pPr>
              <w:pStyle w:val="TAC"/>
              <w:rPr>
                <w:rFonts w:eastAsiaTheme="minorEastAsia"/>
                <w:lang w:val="en-US" w:eastAsia="zh-CN"/>
              </w:rPr>
            </w:pPr>
          </w:p>
        </w:tc>
      </w:tr>
      <w:tr w:rsidR="00E060BF" w:rsidRPr="00480423" w14:paraId="0251B105" w14:textId="77777777" w:rsidTr="005A0D4C">
        <w:trPr>
          <w:trHeight w:val="29"/>
        </w:trPr>
        <w:tc>
          <w:tcPr>
            <w:tcW w:w="3066" w:type="dxa"/>
            <w:tcBorders>
              <w:top w:val="nil"/>
              <w:left w:val="single" w:sz="4" w:space="0" w:color="auto"/>
              <w:bottom w:val="nil"/>
              <w:right w:val="single" w:sz="4" w:space="0" w:color="auto"/>
            </w:tcBorders>
            <w:vAlign w:val="center"/>
          </w:tcPr>
          <w:p w14:paraId="7ACADF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05B9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5E0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1168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D49B2D" w14:textId="77777777" w:rsidR="00E060BF" w:rsidRPr="00480423" w:rsidRDefault="00E060BF" w:rsidP="00AF6673">
            <w:pPr>
              <w:pStyle w:val="TAC"/>
              <w:rPr>
                <w:rFonts w:eastAsiaTheme="minorEastAsia"/>
                <w:lang w:val="en-US" w:eastAsia="zh-CN"/>
              </w:rPr>
            </w:pPr>
          </w:p>
        </w:tc>
      </w:tr>
      <w:tr w:rsidR="00E060BF" w:rsidRPr="00480423" w14:paraId="26831A83" w14:textId="77777777" w:rsidTr="005A0D4C">
        <w:trPr>
          <w:trHeight w:val="29"/>
        </w:trPr>
        <w:tc>
          <w:tcPr>
            <w:tcW w:w="3066" w:type="dxa"/>
            <w:tcBorders>
              <w:top w:val="nil"/>
              <w:left w:val="single" w:sz="4" w:space="0" w:color="auto"/>
              <w:bottom w:val="nil"/>
              <w:right w:val="single" w:sz="4" w:space="0" w:color="auto"/>
            </w:tcBorders>
            <w:vAlign w:val="center"/>
          </w:tcPr>
          <w:p w14:paraId="1300AB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C472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DD3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68956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13843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8B30994" w14:textId="77777777" w:rsidTr="005A0D4C">
        <w:trPr>
          <w:trHeight w:val="29"/>
        </w:trPr>
        <w:tc>
          <w:tcPr>
            <w:tcW w:w="3066" w:type="dxa"/>
            <w:tcBorders>
              <w:top w:val="nil"/>
              <w:left w:val="single" w:sz="4" w:space="0" w:color="auto"/>
              <w:bottom w:val="nil"/>
              <w:right w:val="single" w:sz="4" w:space="0" w:color="auto"/>
            </w:tcBorders>
            <w:vAlign w:val="center"/>
          </w:tcPr>
          <w:p w14:paraId="0E9CDB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92E60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0AA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F5AD7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C0CF8D7" w14:textId="77777777" w:rsidR="00E060BF" w:rsidRPr="00480423" w:rsidRDefault="00E060BF" w:rsidP="00AF6673">
            <w:pPr>
              <w:pStyle w:val="TAC"/>
              <w:rPr>
                <w:rFonts w:eastAsiaTheme="minorEastAsia"/>
                <w:lang w:val="en-US" w:eastAsia="zh-CN"/>
              </w:rPr>
            </w:pPr>
          </w:p>
        </w:tc>
      </w:tr>
      <w:tr w:rsidR="00E060BF" w:rsidRPr="00480423" w14:paraId="371C7E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8332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33751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0C5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4E7B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F29A76" w14:textId="77777777" w:rsidR="00E060BF" w:rsidRPr="00480423" w:rsidRDefault="00E060BF" w:rsidP="00AF6673">
            <w:pPr>
              <w:pStyle w:val="TAC"/>
              <w:rPr>
                <w:rFonts w:eastAsiaTheme="minorEastAsia"/>
                <w:lang w:val="en-US" w:eastAsia="zh-CN"/>
              </w:rPr>
            </w:pPr>
          </w:p>
        </w:tc>
      </w:tr>
      <w:tr w:rsidR="00E060BF" w:rsidRPr="00480423" w14:paraId="59F934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207D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087A8CF6"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607E7276"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6DFA0270"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2B3C8045"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4B119B07"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D752BB6" w14:textId="77777777" w:rsidR="00E060BF" w:rsidRPr="00480423" w:rsidRDefault="00E060BF" w:rsidP="00AF6673">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1AF2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E775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9804C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B0F420A" w14:textId="77777777" w:rsidTr="005A0D4C">
        <w:trPr>
          <w:trHeight w:val="29"/>
        </w:trPr>
        <w:tc>
          <w:tcPr>
            <w:tcW w:w="3066" w:type="dxa"/>
            <w:tcBorders>
              <w:top w:val="nil"/>
              <w:left w:val="single" w:sz="4" w:space="0" w:color="auto"/>
              <w:bottom w:val="nil"/>
              <w:right w:val="single" w:sz="4" w:space="0" w:color="auto"/>
            </w:tcBorders>
            <w:vAlign w:val="center"/>
          </w:tcPr>
          <w:p w14:paraId="4872F2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BAE24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6EC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22FB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80F391F" w14:textId="77777777" w:rsidR="00E060BF" w:rsidRPr="00480423" w:rsidRDefault="00E060BF" w:rsidP="00AF6673">
            <w:pPr>
              <w:pStyle w:val="TAC"/>
              <w:rPr>
                <w:rFonts w:eastAsiaTheme="minorEastAsia"/>
                <w:lang w:val="en-US" w:eastAsia="zh-CN"/>
              </w:rPr>
            </w:pPr>
          </w:p>
        </w:tc>
      </w:tr>
      <w:tr w:rsidR="00E060BF" w:rsidRPr="00480423" w14:paraId="7139DB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6543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A96F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DD5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D0C88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2AAE5AD" w14:textId="77777777" w:rsidR="00E060BF" w:rsidRPr="00480423" w:rsidRDefault="00E060BF" w:rsidP="00AF6673">
            <w:pPr>
              <w:pStyle w:val="TAC"/>
              <w:rPr>
                <w:rFonts w:eastAsiaTheme="minorEastAsia"/>
                <w:lang w:val="en-US" w:eastAsia="zh-CN"/>
              </w:rPr>
            </w:pPr>
          </w:p>
        </w:tc>
      </w:tr>
      <w:tr w:rsidR="00E060BF" w:rsidRPr="00480423" w14:paraId="61F54B6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A71D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4D198640"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67401DF7"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21CA68F8"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6D29BC92"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5341C01" w14:textId="77777777" w:rsidR="00E060BF" w:rsidRPr="00480423" w:rsidRDefault="00E060BF" w:rsidP="00AF6673">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2353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3495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5DC9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3F21B0C" w14:textId="77777777" w:rsidTr="005A0D4C">
        <w:trPr>
          <w:trHeight w:val="29"/>
        </w:trPr>
        <w:tc>
          <w:tcPr>
            <w:tcW w:w="3066" w:type="dxa"/>
            <w:tcBorders>
              <w:top w:val="nil"/>
              <w:left w:val="single" w:sz="4" w:space="0" w:color="auto"/>
              <w:bottom w:val="nil"/>
              <w:right w:val="single" w:sz="4" w:space="0" w:color="auto"/>
            </w:tcBorders>
            <w:vAlign w:val="center"/>
          </w:tcPr>
          <w:p w14:paraId="1A5AD4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29A4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48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9C2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8A6D97B" w14:textId="77777777" w:rsidR="00E060BF" w:rsidRPr="00480423" w:rsidRDefault="00E060BF" w:rsidP="00AF6673">
            <w:pPr>
              <w:pStyle w:val="TAC"/>
              <w:rPr>
                <w:rFonts w:eastAsiaTheme="minorEastAsia"/>
                <w:lang w:val="en-US" w:eastAsia="zh-CN"/>
              </w:rPr>
            </w:pPr>
          </w:p>
        </w:tc>
      </w:tr>
      <w:tr w:rsidR="00E060BF" w:rsidRPr="00480423" w14:paraId="7E09BC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0493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A002C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708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29F9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61626D" w14:textId="77777777" w:rsidR="00E060BF" w:rsidRPr="00480423" w:rsidRDefault="00E060BF" w:rsidP="00AF6673">
            <w:pPr>
              <w:pStyle w:val="TAC"/>
              <w:rPr>
                <w:rFonts w:eastAsiaTheme="minorEastAsia"/>
                <w:lang w:val="en-US" w:eastAsia="zh-CN"/>
              </w:rPr>
            </w:pPr>
          </w:p>
        </w:tc>
      </w:tr>
      <w:tr w:rsidR="00E060BF" w:rsidRPr="00480423" w14:paraId="13B2B93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9055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7A35D6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p>
          <w:p w14:paraId="7E7E57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CA_n25A-n78A</w:t>
            </w:r>
          </w:p>
          <w:p w14:paraId="4FF2B23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CAACB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4090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FC14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1D3B2A" w14:textId="77777777" w:rsidTr="005A0D4C">
        <w:trPr>
          <w:trHeight w:val="29"/>
        </w:trPr>
        <w:tc>
          <w:tcPr>
            <w:tcW w:w="3066" w:type="dxa"/>
            <w:tcBorders>
              <w:top w:val="nil"/>
              <w:left w:val="single" w:sz="4" w:space="0" w:color="auto"/>
              <w:bottom w:val="nil"/>
              <w:right w:val="single" w:sz="4" w:space="0" w:color="auto"/>
            </w:tcBorders>
            <w:vAlign w:val="center"/>
          </w:tcPr>
          <w:p w14:paraId="4A778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6C3C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5699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4332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6FFCB0A" w14:textId="77777777" w:rsidR="00E060BF" w:rsidRPr="00480423" w:rsidRDefault="00E060BF" w:rsidP="00AF6673">
            <w:pPr>
              <w:pStyle w:val="TAC"/>
              <w:rPr>
                <w:rFonts w:eastAsiaTheme="minorEastAsia"/>
                <w:lang w:val="en-US" w:eastAsia="zh-CN"/>
              </w:rPr>
            </w:pPr>
          </w:p>
        </w:tc>
      </w:tr>
      <w:tr w:rsidR="00E060BF" w:rsidRPr="00480423" w14:paraId="3EBDC9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738F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645B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A1F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0C1C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B72971" w14:textId="77777777" w:rsidR="00E060BF" w:rsidRPr="00480423" w:rsidRDefault="00E060BF" w:rsidP="00AF6673">
            <w:pPr>
              <w:pStyle w:val="TAC"/>
              <w:rPr>
                <w:rFonts w:eastAsiaTheme="minorEastAsia"/>
                <w:lang w:val="en-US" w:eastAsia="zh-CN"/>
              </w:rPr>
            </w:pPr>
          </w:p>
        </w:tc>
      </w:tr>
      <w:tr w:rsidR="00E060BF" w:rsidRPr="00480423" w14:paraId="721791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E3C6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6A3136C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p>
          <w:p w14:paraId="7D0EBB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CA_n25A-n78A</w:t>
            </w:r>
          </w:p>
          <w:p w14:paraId="393AC24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E3B4B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DB7B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2E87AB"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0</w:t>
            </w:r>
          </w:p>
        </w:tc>
      </w:tr>
      <w:tr w:rsidR="00E060BF" w:rsidRPr="00480423" w14:paraId="76A29481" w14:textId="77777777" w:rsidTr="005A0D4C">
        <w:trPr>
          <w:trHeight w:val="29"/>
        </w:trPr>
        <w:tc>
          <w:tcPr>
            <w:tcW w:w="3066" w:type="dxa"/>
            <w:tcBorders>
              <w:top w:val="nil"/>
              <w:left w:val="single" w:sz="4" w:space="0" w:color="auto"/>
              <w:bottom w:val="nil"/>
              <w:right w:val="single" w:sz="4" w:space="0" w:color="auto"/>
            </w:tcBorders>
            <w:vAlign w:val="center"/>
          </w:tcPr>
          <w:p w14:paraId="0D236E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828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654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F34B1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39718E3" w14:textId="77777777" w:rsidR="00E060BF" w:rsidRPr="00480423" w:rsidRDefault="00E060BF" w:rsidP="00AF6673">
            <w:pPr>
              <w:pStyle w:val="TAC"/>
              <w:rPr>
                <w:rFonts w:eastAsiaTheme="minorEastAsia" w:cs="Arial"/>
                <w:szCs w:val="18"/>
                <w:lang w:val="en-US" w:eastAsia="zh-CN"/>
              </w:rPr>
            </w:pPr>
          </w:p>
        </w:tc>
      </w:tr>
      <w:tr w:rsidR="00E060BF" w:rsidRPr="00480423" w14:paraId="1DA8C0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2803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0C38E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F55F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C309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C48BDDE" w14:textId="77777777" w:rsidR="00E060BF" w:rsidRPr="00480423" w:rsidRDefault="00E060BF" w:rsidP="00AF6673">
            <w:pPr>
              <w:pStyle w:val="TAC"/>
              <w:rPr>
                <w:rFonts w:eastAsiaTheme="minorEastAsia" w:cs="Arial"/>
                <w:szCs w:val="18"/>
                <w:lang w:val="en-US" w:eastAsia="zh-CN"/>
              </w:rPr>
            </w:pPr>
          </w:p>
        </w:tc>
      </w:tr>
      <w:tr w:rsidR="00E060BF" w:rsidRPr="00480423" w14:paraId="636DF6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FCE376" w14:textId="77777777" w:rsidR="00E060BF" w:rsidRPr="00480423" w:rsidRDefault="00E060BF" w:rsidP="00AF6673">
            <w:pPr>
              <w:pStyle w:val="TAC"/>
              <w:rPr>
                <w:rFonts w:eastAsiaTheme="minorEastAsia"/>
                <w:lang w:val="en-US" w:eastAsia="zh-CN"/>
              </w:rPr>
            </w:pPr>
            <w:r w:rsidRPr="00480423">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19AF10A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650DB4">
              <w:rPr>
                <w:rFonts w:eastAsiaTheme="minorEastAsia"/>
                <w:lang w:val="en-US"/>
              </w:rPr>
              <w:t>A</w:t>
            </w:r>
          </w:p>
          <w:p w14:paraId="6C1E374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E3B4E25"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431D9DA"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77F561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1583C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4 and 5</w:t>
            </w:r>
          </w:p>
        </w:tc>
      </w:tr>
      <w:tr w:rsidR="00E060BF" w:rsidRPr="00480423" w14:paraId="11FF68E1" w14:textId="77777777" w:rsidTr="005A0D4C">
        <w:trPr>
          <w:trHeight w:val="29"/>
        </w:trPr>
        <w:tc>
          <w:tcPr>
            <w:tcW w:w="3066" w:type="dxa"/>
            <w:tcBorders>
              <w:top w:val="nil"/>
              <w:left w:val="single" w:sz="4" w:space="0" w:color="auto"/>
              <w:bottom w:val="nil"/>
              <w:right w:val="single" w:sz="4" w:space="0" w:color="auto"/>
            </w:tcBorders>
            <w:vAlign w:val="center"/>
          </w:tcPr>
          <w:p w14:paraId="0C9F6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9D8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3114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CB5AE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4F6C8A38" w14:textId="77777777" w:rsidR="00E060BF" w:rsidRPr="00480423" w:rsidRDefault="00E060BF" w:rsidP="00AF6673">
            <w:pPr>
              <w:pStyle w:val="TAC"/>
              <w:rPr>
                <w:rFonts w:eastAsiaTheme="minorEastAsia" w:cs="Arial"/>
                <w:szCs w:val="18"/>
                <w:lang w:val="en-US" w:eastAsia="zh-CN"/>
              </w:rPr>
            </w:pPr>
          </w:p>
        </w:tc>
      </w:tr>
      <w:tr w:rsidR="00E060BF" w:rsidRPr="00480423" w14:paraId="1DBBAE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672D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52C0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02C0A"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7C654E0"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EB2D5AA" w14:textId="77777777" w:rsidR="00E060BF" w:rsidRPr="00480423" w:rsidRDefault="00E060BF" w:rsidP="00AF6673">
            <w:pPr>
              <w:pStyle w:val="TAC"/>
              <w:rPr>
                <w:rFonts w:eastAsiaTheme="minorEastAsia" w:cs="Arial"/>
                <w:szCs w:val="18"/>
                <w:lang w:val="en-US" w:eastAsia="zh-CN"/>
              </w:rPr>
            </w:pPr>
          </w:p>
        </w:tc>
      </w:tr>
      <w:tr w:rsidR="00E060BF" w:rsidRPr="00480423" w14:paraId="7F5B0E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2BED57" w14:textId="77777777" w:rsidR="00E060BF" w:rsidRPr="00480423" w:rsidRDefault="00E060BF" w:rsidP="00AF6673">
            <w:pPr>
              <w:pStyle w:val="TAC"/>
              <w:rPr>
                <w:rFonts w:eastAsiaTheme="minorEastAsia"/>
                <w:lang w:val="en-US" w:eastAsia="zh-CN"/>
              </w:rPr>
            </w:pPr>
            <w:r w:rsidRPr="008523D2">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643D0A87"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w:t>
            </w:r>
            <w:r w:rsidRPr="008523D2">
              <w:rPr>
                <w:lang w:eastAsia="zh-CN"/>
              </w:rPr>
              <w:t>41</w:t>
            </w:r>
            <w:r w:rsidRPr="00650DB4">
              <w:rPr>
                <w:lang w:val="en-US"/>
              </w:rPr>
              <w:t>A</w:t>
            </w:r>
          </w:p>
          <w:p w14:paraId="14C9DAC7"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1EDAAFD4"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n41</w:t>
            </w:r>
            <w:r w:rsidRPr="00650DB4">
              <w:rPr>
                <w:lang w:val="en-US"/>
              </w:rPr>
              <w:t>A-</w:t>
            </w:r>
            <w:r w:rsidRPr="008523D2">
              <w:rPr>
                <w:rFonts w:hint="eastAsia"/>
                <w:lang w:eastAsia="zh-CN"/>
              </w:rPr>
              <w:t>n85</w:t>
            </w:r>
            <w:r w:rsidRPr="00650DB4">
              <w:rPr>
                <w:lang w:val="en-US"/>
              </w:rPr>
              <w:t>A</w:t>
            </w:r>
          </w:p>
          <w:p w14:paraId="46981FF2"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50E6F23"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CA84F5"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55B6C6A" w14:textId="77777777" w:rsidR="00E060BF" w:rsidRPr="00480423" w:rsidRDefault="00E060BF" w:rsidP="00AF6673">
            <w:pPr>
              <w:pStyle w:val="TAC"/>
              <w:rPr>
                <w:rFonts w:eastAsiaTheme="minorEastAsia" w:cs="Arial"/>
                <w:szCs w:val="18"/>
                <w:lang w:val="en-US" w:eastAsia="zh-CN"/>
              </w:rPr>
            </w:pPr>
            <w:r w:rsidRPr="008523D2">
              <w:rPr>
                <w:lang w:eastAsia="zh-CN"/>
              </w:rPr>
              <w:t>4 and 5</w:t>
            </w:r>
          </w:p>
        </w:tc>
      </w:tr>
      <w:tr w:rsidR="00E060BF" w:rsidRPr="00480423" w14:paraId="5D1B5D8F" w14:textId="77777777" w:rsidTr="005A0D4C">
        <w:trPr>
          <w:trHeight w:val="29"/>
        </w:trPr>
        <w:tc>
          <w:tcPr>
            <w:tcW w:w="3066" w:type="dxa"/>
            <w:tcBorders>
              <w:top w:val="nil"/>
              <w:left w:val="single" w:sz="4" w:space="0" w:color="auto"/>
              <w:bottom w:val="nil"/>
              <w:right w:val="single" w:sz="4" w:space="0" w:color="auto"/>
            </w:tcBorders>
            <w:vAlign w:val="center"/>
          </w:tcPr>
          <w:p w14:paraId="63407A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9971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F48A0"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81C75D" w14:textId="77777777" w:rsidR="00E060BF" w:rsidRPr="00480423" w:rsidRDefault="00E060BF" w:rsidP="00AF6673">
            <w:pPr>
              <w:pStyle w:val="TAC"/>
              <w:rPr>
                <w:rFonts w:eastAsiaTheme="minorEastAsia" w:cs="Arial"/>
                <w:color w:val="000000"/>
                <w:szCs w:val="18"/>
              </w:rPr>
            </w:pPr>
            <w:r w:rsidRPr="008523D2">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8CA1F30" w14:textId="77777777" w:rsidR="00E060BF" w:rsidRPr="00480423" w:rsidRDefault="00E060BF" w:rsidP="00AF6673">
            <w:pPr>
              <w:pStyle w:val="TAC"/>
              <w:rPr>
                <w:rFonts w:eastAsiaTheme="minorEastAsia" w:cs="Arial"/>
                <w:szCs w:val="18"/>
                <w:lang w:val="en-US" w:eastAsia="zh-CN"/>
              </w:rPr>
            </w:pPr>
          </w:p>
        </w:tc>
      </w:tr>
      <w:tr w:rsidR="00E060BF" w:rsidRPr="00480423" w14:paraId="49CFCCF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E131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4CF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2246C"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CAC46CE"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8254B89" w14:textId="77777777" w:rsidR="00E060BF" w:rsidRPr="00480423" w:rsidRDefault="00E060BF" w:rsidP="00AF6673">
            <w:pPr>
              <w:pStyle w:val="TAC"/>
              <w:rPr>
                <w:rFonts w:eastAsiaTheme="minorEastAsia" w:cs="Arial"/>
                <w:szCs w:val="18"/>
                <w:lang w:val="en-US" w:eastAsia="zh-CN"/>
              </w:rPr>
            </w:pPr>
          </w:p>
        </w:tc>
      </w:tr>
      <w:tr w:rsidR="00E060BF" w:rsidRPr="00480423" w14:paraId="6BE253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F705DC" w14:textId="77777777" w:rsidR="00E060BF" w:rsidRPr="00480423" w:rsidRDefault="00E060BF" w:rsidP="00AF6673">
            <w:pPr>
              <w:pStyle w:val="TAC"/>
              <w:rPr>
                <w:rFonts w:eastAsiaTheme="minorEastAsia"/>
                <w:lang w:val="en-US" w:eastAsia="zh-CN"/>
              </w:rPr>
            </w:pPr>
            <w:r w:rsidRPr="008523D2">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76A89280"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w:t>
            </w:r>
            <w:r w:rsidRPr="008523D2">
              <w:rPr>
                <w:lang w:eastAsia="zh-CN"/>
              </w:rPr>
              <w:t>41</w:t>
            </w:r>
            <w:r w:rsidRPr="00650DB4">
              <w:rPr>
                <w:lang w:val="en-US"/>
              </w:rPr>
              <w:t>A</w:t>
            </w:r>
          </w:p>
          <w:p w14:paraId="3C092093"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45338CC8" w14:textId="77777777" w:rsidR="00E060BF" w:rsidRPr="00480423" w:rsidRDefault="00E060BF" w:rsidP="00AF6673">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5ACA547"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4D7FB8"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7297109" w14:textId="77777777" w:rsidR="00E060BF" w:rsidRPr="00480423" w:rsidRDefault="00E060BF" w:rsidP="00AF6673">
            <w:pPr>
              <w:pStyle w:val="TAC"/>
              <w:rPr>
                <w:rFonts w:eastAsiaTheme="minorEastAsia" w:cs="Arial"/>
                <w:szCs w:val="18"/>
                <w:lang w:val="en-US" w:eastAsia="zh-CN"/>
              </w:rPr>
            </w:pPr>
            <w:r w:rsidRPr="008523D2">
              <w:rPr>
                <w:lang w:eastAsia="zh-CN"/>
              </w:rPr>
              <w:t>4 and 5</w:t>
            </w:r>
          </w:p>
        </w:tc>
      </w:tr>
      <w:tr w:rsidR="00E060BF" w:rsidRPr="00480423" w14:paraId="4624B237" w14:textId="77777777" w:rsidTr="005A0D4C">
        <w:trPr>
          <w:trHeight w:val="29"/>
        </w:trPr>
        <w:tc>
          <w:tcPr>
            <w:tcW w:w="3066" w:type="dxa"/>
            <w:tcBorders>
              <w:top w:val="nil"/>
              <w:left w:val="single" w:sz="4" w:space="0" w:color="auto"/>
              <w:bottom w:val="nil"/>
              <w:right w:val="single" w:sz="4" w:space="0" w:color="auto"/>
            </w:tcBorders>
            <w:vAlign w:val="center"/>
          </w:tcPr>
          <w:p w14:paraId="649C62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E9F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9EFA7"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EB9949" w14:textId="77777777" w:rsidR="00E060BF" w:rsidRPr="00480423" w:rsidRDefault="00E060BF" w:rsidP="00AF6673">
            <w:pPr>
              <w:pStyle w:val="TAC"/>
              <w:rPr>
                <w:rFonts w:eastAsiaTheme="minorEastAsia" w:cs="Arial"/>
                <w:color w:val="000000"/>
                <w:szCs w:val="18"/>
              </w:rPr>
            </w:pPr>
            <w:r w:rsidRPr="008523D2">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9644129" w14:textId="77777777" w:rsidR="00E060BF" w:rsidRPr="00480423" w:rsidRDefault="00E060BF" w:rsidP="00AF6673">
            <w:pPr>
              <w:pStyle w:val="TAC"/>
              <w:rPr>
                <w:rFonts w:eastAsiaTheme="minorEastAsia" w:cs="Arial"/>
                <w:szCs w:val="18"/>
                <w:lang w:val="en-US" w:eastAsia="zh-CN"/>
              </w:rPr>
            </w:pPr>
          </w:p>
        </w:tc>
      </w:tr>
      <w:tr w:rsidR="00E060BF" w:rsidRPr="00480423" w14:paraId="7E0A28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D5B1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0C82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66C60"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17868E7"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35D5171" w14:textId="77777777" w:rsidR="00E060BF" w:rsidRPr="00480423" w:rsidRDefault="00E060BF" w:rsidP="00AF6673">
            <w:pPr>
              <w:pStyle w:val="TAC"/>
              <w:rPr>
                <w:rFonts w:eastAsiaTheme="minorEastAsia" w:cs="Arial"/>
                <w:szCs w:val="18"/>
                <w:lang w:val="en-US" w:eastAsia="zh-CN"/>
              </w:rPr>
            </w:pPr>
          </w:p>
        </w:tc>
      </w:tr>
      <w:tr w:rsidR="00E060BF" w:rsidRPr="00480423" w14:paraId="4B0CE6C1" w14:textId="77777777" w:rsidTr="005A0D4C">
        <w:trPr>
          <w:trHeight w:val="29"/>
        </w:trPr>
        <w:tc>
          <w:tcPr>
            <w:tcW w:w="3066" w:type="dxa"/>
            <w:tcBorders>
              <w:top w:val="nil"/>
              <w:left w:val="single" w:sz="4" w:space="0" w:color="auto"/>
              <w:bottom w:val="nil"/>
              <w:right w:val="single" w:sz="4" w:space="0" w:color="auto"/>
            </w:tcBorders>
            <w:vAlign w:val="center"/>
          </w:tcPr>
          <w:p w14:paraId="66C574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400EFA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19A5D5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09EA8B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5F356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5787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FF7A8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49CC49C2" w14:textId="77777777" w:rsidTr="005A0D4C">
        <w:trPr>
          <w:trHeight w:val="29"/>
        </w:trPr>
        <w:tc>
          <w:tcPr>
            <w:tcW w:w="3066" w:type="dxa"/>
            <w:tcBorders>
              <w:top w:val="nil"/>
              <w:left w:val="single" w:sz="4" w:space="0" w:color="auto"/>
              <w:bottom w:val="nil"/>
              <w:right w:val="single" w:sz="4" w:space="0" w:color="auto"/>
            </w:tcBorders>
            <w:vAlign w:val="center"/>
          </w:tcPr>
          <w:p w14:paraId="48FD51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72D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89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2D69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5, 10, 15, 20, 40, 50</w:t>
            </w:r>
          </w:p>
        </w:tc>
        <w:tc>
          <w:tcPr>
            <w:tcW w:w="2387" w:type="dxa"/>
            <w:tcBorders>
              <w:top w:val="nil"/>
              <w:left w:val="single" w:sz="4" w:space="0" w:color="auto"/>
              <w:bottom w:val="nil"/>
              <w:right w:val="single" w:sz="4" w:space="0" w:color="auto"/>
            </w:tcBorders>
            <w:vAlign w:val="center"/>
          </w:tcPr>
          <w:p w14:paraId="3C349F33" w14:textId="77777777" w:rsidR="00E060BF" w:rsidRPr="00480423" w:rsidRDefault="00E060BF" w:rsidP="00AF6673">
            <w:pPr>
              <w:pStyle w:val="TAC"/>
              <w:rPr>
                <w:rFonts w:eastAsiaTheme="minorEastAsia"/>
                <w:lang w:val="en-US" w:eastAsia="zh-CN"/>
              </w:rPr>
            </w:pPr>
          </w:p>
        </w:tc>
      </w:tr>
      <w:tr w:rsidR="00E060BF" w:rsidRPr="00480423" w14:paraId="0CCBDBBA" w14:textId="77777777" w:rsidTr="005A0D4C">
        <w:trPr>
          <w:trHeight w:val="29"/>
        </w:trPr>
        <w:tc>
          <w:tcPr>
            <w:tcW w:w="3066" w:type="dxa"/>
            <w:tcBorders>
              <w:top w:val="nil"/>
              <w:left w:val="single" w:sz="4" w:space="0" w:color="auto"/>
              <w:bottom w:val="nil"/>
              <w:right w:val="single" w:sz="4" w:space="0" w:color="auto"/>
            </w:tcBorders>
            <w:vAlign w:val="center"/>
          </w:tcPr>
          <w:p w14:paraId="3D3676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99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90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80B7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816C68D" w14:textId="77777777" w:rsidR="00E060BF" w:rsidRPr="00480423" w:rsidRDefault="00E060BF" w:rsidP="00AF6673">
            <w:pPr>
              <w:pStyle w:val="TAC"/>
              <w:rPr>
                <w:rFonts w:eastAsiaTheme="minorEastAsia"/>
                <w:lang w:val="en-US" w:eastAsia="zh-CN"/>
              </w:rPr>
            </w:pPr>
          </w:p>
        </w:tc>
      </w:tr>
      <w:tr w:rsidR="00E060BF" w:rsidRPr="00480423" w14:paraId="368BE2F8" w14:textId="77777777" w:rsidTr="005A0D4C">
        <w:trPr>
          <w:trHeight w:val="29"/>
        </w:trPr>
        <w:tc>
          <w:tcPr>
            <w:tcW w:w="3066" w:type="dxa"/>
            <w:tcBorders>
              <w:top w:val="nil"/>
              <w:left w:val="single" w:sz="4" w:space="0" w:color="auto"/>
              <w:bottom w:val="nil"/>
              <w:right w:val="single" w:sz="4" w:space="0" w:color="auto"/>
            </w:tcBorders>
            <w:vAlign w:val="center"/>
          </w:tcPr>
          <w:p w14:paraId="03B933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9B9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D84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BD45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15B3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A6D9E9B" w14:textId="77777777" w:rsidTr="005A0D4C">
        <w:trPr>
          <w:trHeight w:val="29"/>
        </w:trPr>
        <w:tc>
          <w:tcPr>
            <w:tcW w:w="3066" w:type="dxa"/>
            <w:tcBorders>
              <w:top w:val="nil"/>
              <w:left w:val="single" w:sz="4" w:space="0" w:color="auto"/>
              <w:bottom w:val="nil"/>
              <w:right w:val="single" w:sz="4" w:space="0" w:color="auto"/>
            </w:tcBorders>
            <w:vAlign w:val="center"/>
          </w:tcPr>
          <w:p w14:paraId="2F8F09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40E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59D2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DBF2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28F3C231" w14:textId="77777777" w:rsidR="00E060BF" w:rsidRPr="00480423" w:rsidRDefault="00E060BF" w:rsidP="00AF6673">
            <w:pPr>
              <w:pStyle w:val="TAC"/>
              <w:rPr>
                <w:rFonts w:eastAsiaTheme="minorEastAsia"/>
                <w:lang w:val="en-US" w:eastAsia="zh-CN"/>
              </w:rPr>
            </w:pPr>
          </w:p>
        </w:tc>
      </w:tr>
      <w:tr w:rsidR="00E060BF" w:rsidRPr="00480423" w14:paraId="7CA444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A5A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86B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732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1A09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6EC91DA" w14:textId="77777777" w:rsidR="00E060BF" w:rsidRPr="00480423" w:rsidRDefault="00E060BF" w:rsidP="00AF6673">
            <w:pPr>
              <w:pStyle w:val="TAC"/>
              <w:rPr>
                <w:rFonts w:eastAsiaTheme="minorEastAsia"/>
                <w:lang w:val="en-US" w:eastAsia="zh-CN"/>
              </w:rPr>
            </w:pPr>
          </w:p>
        </w:tc>
      </w:tr>
      <w:tr w:rsidR="00E060BF" w:rsidRPr="00480423" w14:paraId="5F780F28" w14:textId="77777777" w:rsidTr="005A0D4C">
        <w:trPr>
          <w:trHeight w:val="63"/>
        </w:trPr>
        <w:tc>
          <w:tcPr>
            <w:tcW w:w="3066" w:type="dxa"/>
            <w:tcBorders>
              <w:top w:val="nil"/>
              <w:left w:val="single" w:sz="4" w:space="0" w:color="auto"/>
              <w:bottom w:val="nil"/>
              <w:right w:val="single" w:sz="4" w:space="0" w:color="auto"/>
            </w:tcBorders>
            <w:vAlign w:val="center"/>
          </w:tcPr>
          <w:p w14:paraId="44D7F5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CA_n25A-n48(2A)-n66A</w:t>
            </w:r>
          </w:p>
        </w:tc>
        <w:tc>
          <w:tcPr>
            <w:tcW w:w="2712" w:type="dxa"/>
            <w:tcBorders>
              <w:top w:val="nil"/>
              <w:left w:val="single" w:sz="4" w:space="0" w:color="auto"/>
              <w:bottom w:val="nil"/>
              <w:right w:val="single" w:sz="4" w:space="0" w:color="auto"/>
            </w:tcBorders>
            <w:vAlign w:val="center"/>
          </w:tcPr>
          <w:p w14:paraId="2BF794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54080E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42E5E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1E622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CDE0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2A868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4CACD8E" w14:textId="77777777" w:rsidTr="005A0D4C">
        <w:trPr>
          <w:trHeight w:val="29"/>
        </w:trPr>
        <w:tc>
          <w:tcPr>
            <w:tcW w:w="3066" w:type="dxa"/>
            <w:tcBorders>
              <w:top w:val="nil"/>
              <w:left w:val="single" w:sz="4" w:space="0" w:color="auto"/>
              <w:bottom w:val="nil"/>
              <w:right w:val="single" w:sz="4" w:space="0" w:color="auto"/>
            </w:tcBorders>
            <w:vAlign w:val="center"/>
          </w:tcPr>
          <w:p w14:paraId="1BEA66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C7F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188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5BC4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709B66FC" w14:textId="77777777" w:rsidR="00E060BF" w:rsidRPr="00480423" w:rsidRDefault="00E060BF" w:rsidP="00AF6673">
            <w:pPr>
              <w:pStyle w:val="TAC"/>
              <w:rPr>
                <w:rFonts w:eastAsiaTheme="minorEastAsia"/>
                <w:lang w:val="en-US" w:eastAsia="zh-CN"/>
              </w:rPr>
            </w:pPr>
          </w:p>
        </w:tc>
      </w:tr>
      <w:tr w:rsidR="00E060BF" w:rsidRPr="00480423" w14:paraId="52A9BE40" w14:textId="77777777" w:rsidTr="005A0D4C">
        <w:trPr>
          <w:trHeight w:val="29"/>
        </w:trPr>
        <w:tc>
          <w:tcPr>
            <w:tcW w:w="3066" w:type="dxa"/>
            <w:tcBorders>
              <w:top w:val="nil"/>
              <w:left w:val="single" w:sz="4" w:space="0" w:color="auto"/>
              <w:bottom w:val="nil"/>
              <w:right w:val="single" w:sz="4" w:space="0" w:color="auto"/>
            </w:tcBorders>
            <w:vAlign w:val="center"/>
          </w:tcPr>
          <w:p w14:paraId="433C8B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C9B2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632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6AFF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FEB585E" w14:textId="77777777" w:rsidR="00E060BF" w:rsidRPr="00480423" w:rsidRDefault="00E060BF" w:rsidP="00AF6673">
            <w:pPr>
              <w:pStyle w:val="TAC"/>
              <w:rPr>
                <w:rFonts w:eastAsiaTheme="minorEastAsia"/>
                <w:lang w:val="en-US" w:eastAsia="zh-CN"/>
              </w:rPr>
            </w:pPr>
          </w:p>
        </w:tc>
      </w:tr>
      <w:tr w:rsidR="00E060BF" w:rsidRPr="00480423" w14:paraId="213329EC" w14:textId="77777777" w:rsidTr="005A0D4C">
        <w:trPr>
          <w:trHeight w:val="29"/>
        </w:trPr>
        <w:tc>
          <w:tcPr>
            <w:tcW w:w="3066" w:type="dxa"/>
            <w:tcBorders>
              <w:top w:val="nil"/>
              <w:left w:val="single" w:sz="4" w:space="0" w:color="auto"/>
              <w:bottom w:val="nil"/>
              <w:right w:val="single" w:sz="4" w:space="0" w:color="auto"/>
            </w:tcBorders>
            <w:vAlign w:val="center"/>
          </w:tcPr>
          <w:p w14:paraId="54F48E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016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8EA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8CE6B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7BF3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3F78C4D" w14:textId="77777777" w:rsidTr="005A0D4C">
        <w:trPr>
          <w:trHeight w:val="29"/>
        </w:trPr>
        <w:tc>
          <w:tcPr>
            <w:tcW w:w="3066" w:type="dxa"/>
            <w:tcBorders>
              <w:top w:val="nil"/>
              <w:left w:val="single" w:sz="4" w:space="0" w:color="auto"/>
              <w:bottom w:val="nil"/>
              <w:right w:val="single" w:sz="4" w:space="0" w:color="auto"/>
            </w:tcBorders>
            <w:vAlign w:val="center"/>
          </w:tcPr>
          <w:p w14:paraId="42DC09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7825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5EE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07F0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7D962432" w14:textId="77777777" w:rsidR="00E060BF" w:rsidRPr="00480423" w:rsidRDefault="00E060BF" w:rsidP="00AF6673">
            <w:pPr>
              <w:pStyle w:val="TAC"/>
              <w:rPr>
                <w:rFonts w:eastAsiaTheme="minorEastAsia"/>
                <w:lang w:val="en-US" w:eastAsia="zh-CN"/>
              </w:rPr>
            </w:pPr>
          </w:p>
        </w:tc>
      </w:tr>
      <w:tr w:rsidR="00E060BF" w:rsidRPr="00480423" w14:paraId="47FE6C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CE1C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261D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DFA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CB1A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7D60158" w14:textId="77777777" w:rsidR="00E060BF" w:rsidRPr="00480423" w:rsidRDefault="00E060BF" w:rsidP="00AF6673">
            <w:pPr>
              <w:pStyle w:val="TAC"/>
              <w:rPr>
                <w:rFonts w:eastAsiaTheme="minorEastAsia"/>
                <w:lang w:val="en-US" w:eastAsia="zh-CN"/>
              </w:rPr>
            </w:pPr>
          </w:p>
        </w:tc>
      </w:tr>
      <w:tr w:rsidR="00E060BF" w:rsidRPr="00480423" w14:paraId="279D901A" w14:textId="77777777" w:rsidTr="005A0D4C">
        <w:trPr>
          <w:trHeight w:val="29"/>
        </w:trPr>
        <w:tc>
          <w:tcPr>
            <w:tcW w:w="3066" w:type="dxa"/>
            <w:tcBorders>
              <w:top w:val="nil"/>
              <w:left w:val="single" w:sz="4" w:space="0" w:color="auto"/>
              <w:bottom w:val="nil"/>
              <w:right w:val="single" w:sz="4" w:space="0" w:color="auto"/>
            </w:tcBorders>
            <w:vAlign w:val="center"/>
          </w:tcPr>
          <w:p w14:paraId="069DFA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75A5C5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73A0B5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7765FC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EA4AC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6ED8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D74744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7629CF91" w14:textId="77777777" w:rsidTr="005A0D4C">
        <w:trPr>
          <w:trHeight w:val="29"/>
        </w:trPr>
        <w:tc>
          <w:tcPr>
            <w:tcW w:w="3066" w:type="dxa"/>
            <w:tcBorders>
              <w:top w:val="nil"/>
              <w:left w:val="single" w:sz="4" w:space="0" w:color="auto"/>
              <w:bottom w:val="nil"/>
              <w:right w:val="single" w:sz="4" w:space="0" w:color="auto"/>
            </w:tcBorders>
            <w:vAlign w:val="center"/>
          </w:tcPr>
          <w:p w14:paraId="62ADF3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7124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30E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94E5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4413F65" w14:textId="77777777" w:rsidR="00E060BF" w:rsidRPr="00480423" w:rsidRDefault="00E060BF" w:rsidP="00AF6673">
            <w:pPr>
              <w:pStyle w:val="TAC"/>
              <w:rPr>
                <w:rFonts w:eastAsiaTheme="minorEastAsia"/>
                <w:lang w:val="en-US" w:eastAsia="zh-CN"/>
              </w:rPr>
            </w:pPr>
          </w:p>
        </w:tc>
      </w:tr>
      <w:tr w:rsidR="00E060BF" w:rsidRPr="00480423" w14:paraId="5B8D52FF" w14:textId="77777777" w:rsidTr="005A0D4C">
        <w:trPr>
          <w:trHeight w:val="29"/>
        </w:trPr>
        <w:tc>
          <w:tcPr>
            <w:tcW w:w="3066" w:type="dxa"/>
            <w:tcBorders>
              <w:top w:val="nil"/>
              <w:left w:val="single" w:sz="4" w:space="0" w:color="auto"/>
              <w:bottom w:val="nil"/>
              <w:right w:val="single" w:sz="4" w:space="0" w:color="auto"/>
            </w:tcBorders>
            <w:vAlign w:val="center"/>
          </w:tcPr>
          <w:p w14:paraId="3D0CF1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E5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CFD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E6BD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EEE6B0B" w14:textId="77777777" w:rsidR="00E060BF" w:rsidRPr="00480423" w:rsidRDefault="00E060BF" w:rsidP="00AF6673">
            <w:pPr>
              <w:pStyle w:val="TAC"/>
              <w:rPr>
                <w:rFonts w:eastAsiaTheme="minorEastAsia"/>
                <w:lang w:val="en-US" w:eastAsia="zh-CN"/>
              </w:rPr>
            </w:pPr>
          </w:p>
        </w:tc>
      </w:tr>
      <w:tr w:rsidR="00E060BF" w:rsidRPr="00480423" w14:paraId="2C9B66AC" w14:textId="77777777" w:rsidTr="005A0D4C">
        <w:trPr>
          <w:trHeight w:val="29"/>
        </w:trPr>
        <w:tc>
          <w:tcPr>
            <w:tcW w:w="3066" w:type="dxa"/>
            <w:tcBorders>
              <w:top w:val="nil"/>
              <w:left w:val="single" w:sz="4" w:space="0" w:color="auto"/>
              <w:bottom w:val="nil"/>
              <w:right w:val="single" w:sz="4" w:space="0" w:color="auto"/>
            </w:tcBorders>
            <w:vAlign w:val="center"/>
          </w:tcPr>
          <w:p w14:paraId="57B5DD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CA6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FC5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61E9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3E5D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CFCAC2A" w14:textId="77777777" w:rsidTr="005A0D4C">
        <w:trPr>
          <w:trHeight w:val="29"/>
        </w:trPr>
        <w:tc>
          <w:tcPr>
            <w:tcW w:w="3066" w:type="dxa"/>
            <w:tcBorders>
              <w:top w:val="nil"/>
              <w:left w:val="single" w:sz="4" w:space="0" w:color="auto"/>
              <w:bottom w:val="nil"/>
              <w:right w:val="single" w:sz="4" w:space="0" w:color="auto"/>
            </w:tcBorders>
            <w:vAlign w:val="center"/>
          </w:tcPr>
          <w:p w14:paraId="60BEA5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6A7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3A6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6E92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DFE39CF" w14:textId="77777777" w:rsidR="00E060BF" w:rsidRPr="00480423" w:rsidRDefault="00E060BF" w:rsidP="00AF6673">
            <w:pPr>
              <w:pStyle w:val="TAC"/>
              <w:rPr>
                <w:rFonts w:eastAsiaTheme="minorEastAsia"/>
                <w:lang w:val="en-US" w:eastAsia="zh-CN"/>
              </w:rPr>
            </w:pPr>
          </w:p>
        </w:tc>
      </w:tr>
      <w:tr w:rsidR="00E060BF" w:rsidRPr="00480423" w14:paraId="627791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65AB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A3B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3A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F465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F55981" w14:textId="77777777" w:rsidR="00E060BF" w:rsidRPr="00480423" w:rsidRDefault="00E060BF" w:rsidP="00AF6673">
            <w:pPr>
              <w:pStyle w:val="TAC"/>
              <w:rPr>
                <w:rFonts w:eastAsiaTheme="minorEastAsia"/>
                <w:lang w:val="en-US" w:eastAsia="zh-CN"/>
              </w:rPr>
            </w:pPr>
          </w:p>
        </w:tc>
      </w:tr>
      <w:tr w:rsidR="00E060BF" w:rsidRPr="00480423" w14:paraId="1F5702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23A99F" w14:textId="77777777" w:rsidR="00E060BF" w:rsidRPr="00480423" w:rsidRDefault="00E060BF" w:rsidP="00AF6673">
            <w:pPr>
              <w:pStyle w:val="TAC"/>
              <w:rPr>
                <w:rFonts w:eastAsiaTheme="minorEastAsia"/>
                <w:lang w:val="en-US" w:eastAsia="zh-CN"/>
              </w:rPr>
            </w:pPr>
            <w:r w:rsidRPr="00480423">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132F068A"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E1AA471" w14:textId="77777777" w:rsidR="00E060BF" w:rsidRPr="00480423" w:rsidRDefault="00E060BF" w:rsidP="00AF6673">
            <w:pPr>
              <w:pStyle w:val="TAC"/>
              <w:rPr>
                <w:rFonts w:eastAsiaTheme="minorEastAsia"/>
                <w:lang w:val="en-US" w:eastAsia="zh-CN"/>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234164"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9077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48BA5D2" w14:textId="77777777" w:rsidTr="005A0D4C">
        <w:trPr>
          <w:trHeight w:val="29"/>
        </w:trPr>
        <w:tc>
          <w:tcPr>
            <w:tcW w:w="3066" w:type="dxa"/>
            <w:tcBorders>
              <w:top w:val="nil"/>
              <w:left w:val="single" w:sz="4" w:space="0" w:color="auto"/>
              <w:bottom w:val="nil"/>
              <w:right w:val="single" w:sz="4" w:space="0" w:color="auto"/>
            </w:tcBorders>
            <w:vAlign w:val="center"/>
          </w:tcPr>
          <w:p w14:paraId="67F531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83E0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B4D34" w14:textId="77777777" w:rsidR="00E060BF" w:rsidRPr="00480423" w:rsidRDefault="00E060BF" w:rsidP="00AF6673">
            <w:pPr>
              <w:pStyle w:val="TAC"/>
              <w:rPr>
                <w:rFonts w:eastAsiaTheme="minorEastAsia"/>
                <w:lang w:val="en-US" w:eastAsia="zh-CN"/>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0D823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949F012" w14:textId="77777777" w:rsidR="00E060BF" w:rsidRPr="00480423" w:rsidRDefault="00E060BF" w:rsidP="00AF6673">
            <w:pPr>
              <w:pStyle w:val="TAC"/>
              <w:rPr>
                <w:rFonts w:eastAsiaTheme="minorEastAsia"/>
                <w:lang w:val="en-US" w:eastAsia="zh-CN"/>
              </w:rPr>
            </w:pPr>
          </w:p>
        </w:tc>
      </w:tr>
      <w:tr w:rsidR="00E060BF" w:rsidRPr="00480423" w14:paraId="102726C0" w14:textId="77777777" w:rsidTr="005A0D4C">
        <w:trPr>
          <w:trHeight w:val="29"/>
        </w:trPr>
        <w:tc>
          <w:tcPr>
            <w:tcW w:w="3066" w:type="dxa"/>
            <w:tcBorders>
              <w:top w:val="nil"/>
              <w:left w:val="single" w:sz="4" w:space="0" w:color="auto"/>
              <w:bottom w:val="nil"/>
              <w:right w:val="single" w:sz="4" w:space="0" w:color="auto"/>
            </w:tcBorders>
            <w:vAlign w:val="center"/>
          </w:tcPr>
          <w:p w14:paraId="2C656D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391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F4455" w14:textId="77777777" w:rsidR="00E060BF" w:rsidRPr="00480423" w:rsidRDefault="00E060BF" w:rsidP="00AF6673">
            <w:pPr>
              <w:pStyle w:val="TAC"/>
              <w:rPr>
                <w:rFonts w:eastAsiaTheme="minorEastAsia"/>
                <w:lang w:val="en-US" w:eastAsia="zh-CN"/>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FD50B6"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F0E3C2B" w14:textId="77777777" w:rsidR="00E060BF" w:rsidRPr="00480423" w:rsidRDefault="00E060BF" w:rsidP="00AF6673">
            <w:pPr>
              <w:pStyle w:val="TAC"/>
              <w:rPr>
                <w:rFonts w:eastAsiaTheme="minorEastAsia"/>
                <w:lang w:val="en-US" w:eastAsia="zh-CN"/>
              </w:rPr>
            </w:pPr>
          </w:p>
        </w:tc>
      </w:tr>
      <w:tr w:rsidR="00E060BF" w:rsidRPr="00480423" w14:paraId="3988E151" w14:textId="77777777" w:rsidTr="005A0D4C">
        <w:trPr>
          <w:trHeight w:val="29"/>
        </w:trPr>
        <w:tc>
          <w:tcPr>
            <w:tcW w:w="3066" w:type="dxa"/>
            <w:tcBorders>
              <w:top w:val="nil"/>
              <w:left w:val="single" w:sz="4" w:space="0" w:color="auto"/>
              <w:bottom w:val="nil"/>
              <w:right w:val="single" w:sz="4" w:space="0" w:color="auto"/>
            </w:tcBorders>
            <w:vAlign w:val="center"/>
          </w:tcPr>
          <w:p w14:paraId="490641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15817"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E9D342A"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0FE6DF84"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197D8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F195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F5108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1</w:t>
            </w:r>
          </w:p>
        </w:tc>
      </w:tr>
      <w:tr w:rsidR="00E060BF" w:rsidRPr="00480423" w14:paraId="798ECAAE" w14:textId="77777777" w:rsidTr="005A0D4C">
        <w:trPr>
          <w:trHeight w:val="29"/>
        </w:trPr>
        <w:tc>
          <w:tcPr>
            <w:tcW w:w="3066" w:type="dxa"/>
            <w:tcBorders>
              <w:top w:val="nil"/>
              <w:left w:val="single" w:sz="4" w:space="0" w:color="auto"/>
              <w:bottom w:val="nil"/>
              <w:right w:val="single" w:sz="4" w:space="0" w:color="auto"/>
            </w:tcBorders>
            <w:vAlign w:val="center"/>
          </w:tcPr>
          <w:p w14:paraId="5338B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C7A5F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6BF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4F63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A35208" w14:textId="77777777" w:rsidR="00E060BF" w:rsidRPr="00480423" w:rsidRDefault="00E060BF" w:rsidP="00AF6673">
            <w:pPr>
              <w:pStyle w:val="TAC"/>
              <w:rPr>
                <w:rFonts w:eastAsiaTheme="minorEastAsia" w:cs="Arial"/>
                <w:szCs w:val="18"/>
                <w:lang w:val="en-US" w:eastAsia="zh-CN"/>
              </w:rPr>
            </w:pPr>
          </w:p>
        </w:tc>
      </w:tr>
      <w:tr w:rsidR="00E060BF" w:rsidRPr="00480423" w14:paraId="005C7F9B" w14:textId="77777777" w:rsidTr="005A0D4C">
        <w:trPr>
          <w:trHeight w:val="29"/>
        </w:trPr>
        <w:tc>
          <w:tcPr>
            <w:tcW w:w="3066" w:type="dxa"/>
            <w:tcBorders>
              <w:top w:val="nil"/>
              <w:left w:val="single" w:sz="4" w:space="0" w:color="auto"/>
              <w:bottom w:val="nil"/>
              <w:right w:val="single" w:sz="4" w:space="0" w:color="auto"/>
            </w:tcBorders>
            <w:vAlign w:val="center"/>
          </w:tcPr>
          <w:p w14:paraId="760263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BE938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E14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DA50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61ADFD" w14:textId="77777777" w:rsidR="00E060BF" w:rsidRPr="00480423" w:rsidRDefault="00E060BF" w:rsidP="00AF6673">
            <w:pPr>
              <w:pStyle w:val="TAC"/>
              <w:rPr>
                <w:rFonts w:eastAsiaTheme="minorEastAsia" w:cs="Arial"/>
                <w:szCs w:val="18"/>
                <w:lang w:val="en-US" w:eastAsia="zh-CN"/>
              </w:rPr>
            </w:pPr>
          </w:p>
        </w:tc>
      </w:tr>
      <w:tr w:rsidR="00E060BF" w:rsidRPr="00480423" w14:paraId="52D457DB" w14:textId="77777777" w:rsidTr="005A0D4C">
        <w:trPr>
          <w:trHeight w:val="29"/>
        </w:trPr>
        <w:tc>
          <w:tcPr>
            <w:tcW w:w="3066" w:type="dxa"/>
            <w:tcBorders>
              <w:top w:val="nil"/>
              <w:left w:val="single" w:sz="4" w:space="0" w:color="auto"/>
              <w:bottom w:val="nil"/>
              <w:right w:val="single" w:sz="4" w:space="0" w:color="auto"/>
            </w:tcBorders>
            <w:vAlign w:val="center"/>
          </w:tcPr>
          <w:p w14:paraId="779815BA"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0867829"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61BC7AD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16C22C1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21D32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AE81D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FB80CE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19549634" w14:textId="77777777" w:rsidTr="005A0D4C">
        <w:trPr>
          <w:trHeight w:val="29"/>
        </w:trPr>
        <w:tc>
          <w:tcPr>
            <w:tcW w:w="3066" w:type="dxa"/>
            <w:tcBorders>
              <w:top w:val="nil"/>
              <w:left w:val="single" w:sz="4" w:space="0" w:color="auto"/>
              <w:bottom w:val="nil"/>
              <w:right w:val="single" w:sz="4" w:space="0" w:color="auto"/>
            </w:tcBorders>
            <w:vAlign w:val="center"/>
          </w:tcPr>
          <w:p w14:paraId="373B47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B072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F17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FB0E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058CA44" w14:textId="77777777" w:rsidR="00E060BF" w:rsidRPr="00480423" w:rsidRDefault="00E060BF" w:rsidP="00AF6673">
            <w:pPr>
              <w:pStyle w:val="TAC"/>
              <w:rPr>
                <w:rFonts w:eastAsiaTheme="minorEastAsia" w:cs="Arial"/>
                <w:szCs w:val="18"/>
                <w:lang w:val="en-US" w:eastAsia="zh-CN"/>
              </w:rPr>
            </w:pPr>
          </w:p>
        </w:tc>
      </w:tr>
      <w:tr w:rsidR="00E060BF" w:rsidRPr="00480423" w14:paraId="7EF12A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131A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6401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58C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6CEA8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266EAD0A" w14:textId="77777777" w:rsidR="00E060BF" w:rsidRPr="00480423" w:rsidRDefault="00E060BF" w:rsidP="00AF6673">
            <w:pPr>
              <w:pStyle w:val="TAC"/>
              <w:rPr>
                <w:rFonts w:eastAsiaTheme="minorEastAsia" w:cs="Arial"/>
                <w:szCs w:val="18"/>
                <w:lang w:val="en-US" w:eastAsia="zh-CN"/>
              </w:rPr>
            </w:pPr>
          </w:p>
        </w:tc>
      </w:tr>
      <w:tr w:rsidR="00E060BF" w:rsidRPr="00480423" w14:paraId="765D19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FC4B36" w14:textId="77777777" w:rsidR="00E060BF" w:rsidRPr="00480423" w:rsidRDefault="00E060BF" w:rsidP="00AF6673">
            <w:pPr>
              <w:pStyle w:val="TAC"/>
              <w:rPr>
                <w:rFonts w:eastAsia="Yu Mincho"/>
                <w:lang w:val="en-US"/>
              </w:rPr>
            </w:pPr>
            <w:r w:rsidRPr="00480423">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5DDE146E" w14:textId="77777777" w:rsidR="00E060BF" w:rsidRPr="00480423" w:rsidRDefault="00E060BF" w:rsidP="00AF6673">
            <w:pPr>
              <w:pStyle w:val="TAC"/>
              <w:rPr>
                <w:rFonts w:eastAsiaTheme="minorEastAsia"/>
              </w:rPr>
            </w:pPr>
            <w:r w:rsidRPr="00480423">
              <w:rPr>
                <w:rFonts w:eastAsiaTheme="minorEastAsia"/>
              </w:rPr>
              <w:t>CA_n25A-n66A</w:t>
            </w:r>
          </w:p>
          <w:p w14:paraId="2BC2BA8C" w14:textId="77777777" w:rsidR="00E060BF" w:rsidRPr="00480423" w:rsidRDefault="00E060BF" w:rsidP="00AF6673">
            <w:pPr>
              <w:pStyle w:val="TAC"/>
              <w:rPr>
                <w:rFonts w:eastAsiaTheme="minorEastAsia"/>
              </w:rPr>
            </w:pPr>
            <w:r w:rsidRPr="00480423">
              <w:rPr>
                <w:rFonts w:eastAsiaTheme="minorEastAsia"/>
              </w:rPr>
              <w:t>CA_n25A-n71A</w:t>
            </w:r>
          </w:p>
          <w:p w14:paraId="687B46A0" w14:textId="77777777" w:rsidR="00E060BF" w:rsidRPr="00480423" w:rsidRDefault="00E060BF" w:rsidP="00AF6673">
            <w:pPr>
              <w:pStyle w:val="TAC"/>
              <w:rPr>
                <w:rFonts w:eastAsiaTheme="minorEastAsia"/>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C516A0D"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5E4D3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C4FE50"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FB98391" w14:textId="77777777" w:rsidTr="005A0D4C">
        <w:trPr>
          <w:trHeight w:val="29"/>
        </w:trPr>
        <w:tc>
          <w:tcPr>
            <w:tcW w:w="3066" w:type="dxa"/>
            <w:tcBorders>
              <w:top w:val="nil"/>
              <w:left w:val="single" w:sz="4" w:space="0" w:color="auto"/>
              <w:bottom w:val="nil"/>
              <w:right w:val="single" w:sz="4" w:space="0" w:color="auto"/>
            </w:tcBorders>
            <w:vAlign w:val="center"/>
          </w:tcPr>
          <w:p w14:paraId="6CB7A0C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9F3DC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17BD2"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C7E52E"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AFF0E6" w14:textId="77777777" w:rsidR="00E060BF" w:rsidRPr="00480423" w:rsidRDefault="00E060BF" w:rsidP="00AF6673">
            <w:pPr>
              <w:pStyle w:val="TAC"/>
              <w:rPr>
                <w:rFonts w:eastAsiaTheme="minorEastAsia" w:cs="Arial"/>
                <w:szCs w:val="18"/>
                <w:lang w:val="en-US" w:eastAsia="zh-CN"/>
              </w:rPr>
            </w:pPr>
          </w:p>
        </w:tc>
      </w:tr>
      <w:tr w:rsidR="00E060BF" w:rsidRPr="00480423" w14:paraId="54E57FA9" w14:textId="77777777" w:rsidTr="005A0D4C">
        <w:trPr>
          <w:trHeight w:val="29"/>
        </w:trPr>
        <w:tc>
          <w:tcPr>
            <w:tcW w:w="3066" w:type="dxa"/>
            <w:tcBorders>
              <w:top w:val="nil"/>
              <w:left w:val="single" w:sz="4" w:space="0" w:color="auto"/>
              <w:bottom w:val="nil"/>
              <w:right w:val="single" w:sz="4" w:space="0" w:color="auto"/>
            </w:tcBorders>
            <w:vAlign w:val="center"/>
          </w:tcPr>
          <w:p w14:paraId="1AF92D9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57B50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C7C075"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2EFADA"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25A7FCC" w14:textId="77777777" w:rsidR="00E060BF" w:rsidRPr="00480423" w:rsidRDefault="00E060BF" w:rsidP="00AF6673">
            <w:pPr>
              <w:pStyle w:val="TAC"/>
              <w:rPr>
                <w:rFonts w:eastAsiaTheme="minorEastAsia" w:cs="Arial"/>
                <w:szCs w:val="18"/>
                <w:lang w:val="en-US" w:eastAsia="zh-CN"/>
              </w:rPr>
            </w:pPr>
          </w:p>
        </w:tc>
      </w:tr>
      <w:tr w:rsidR="00E060BF" w:rsidRPr="00480423" w14:paraId="3BC6E4B2" w14:textId="77777777" w:rsidTr="005A0D4C">
        <w:trPr>
          <w:trHeight w:val="29"/>
        </w:trPr>
        <w:tc>
          <w:tcPr>
            <w:tcW w:w="3066" w:type="dxa"/>
            <w:tcBorders>
              <w:top w:val="nil"/>
              <w:left w:val="single" w:sz="4" w:space="0" w:color="auto"/>
              <w:bottom w:val="nil"/>
              <w:right w:val="single" w:sz="4" w:space="0" w:color="auto"/>
            </w:tcBorders>
            <w:vAlign w:val="center"/>
          </w:tcPr>
          <w:p w14:paraId="035F6C56"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ECBCEF8" w14:textId="77777777" w:rsidR="00E060BF" w:rsidRPr="00480423" w:rsidRDefault="00E060BF" w:rsidP="00AF6673">
            <w:pPr>
              <w:pStyle w:val="TAC"/>
              <w:rPr>
                <w:rFonts w:eastAsiaTheme="minorEastAsia"/>
              </w:rPr>
            </w:pPr>
            <w:r w:rsidRPr="00480423">
              <w:rPr>
                <w:rFonts w:eastAsiaTheme="minorEastAsia"/>
              </w:rPr>
              <w:t>CA_n25A-n66A</w:t>
            </w:r>
          </w:p>
          <w:p w14:paraId="6BCFF4FB" w14:textId="77777777" w:rsidR="00E060BF" w:rsidRPr="00480423" w:rsidRDefault="00E060BF" w:rsidP="00AF6673">
            <w:pPr>
              <w:pStyle w:val="TAC"/>
              <w:rPr>
                <w:rFonts w:eastAsiaTheme="minorEastAsia"/>
              </w:rPr>
            </w:pPr>
            <w:r w:rsidRPr="00480423">
              <w:rPr>
                <w:rFonts w:eastAsiaTheme="minorEastAsia"/>
              </w:rPr>
              <w:t>CA_n25A-n71A</w:t>
            </w:r>
          </w:p>
          <w:p w14:paraId="23F628D0"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886F22" w14:textId="77777777" w:rsidR="00E060BF" w:rsidRPr="00480423" w:rsidRDefault="00E060BF" w:rsidP="00AF6673">
            <w:pPr>
              <w:pStyle w:val="TAC"/>
              <w:rPr>
                <w:rFonts w:eastAsia="Yu Mincho"/>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E1C2E5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A2A81E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E8ED7E7" w14:textId="77777777" w:rsidTr="005A0D4C">
        <w:trPr>
          <w:trHeight w:val="29"/>
        </w:trPr>
        <w:tc>
          <w:tcPr>
            <w:tcW w:w="3066" w:type="dxa"/>
            <w:tcBorders>
              <w:top w:val="nil"/>
              <w:left w:val="single" w:sz="4" w:space="0" w:color="auto"/>
              <w:bottom w:val="nil"/>
              <w:right w:val="single" w:sz="4" w:space="0" w:color="auto"/>
            </w:tcBorders>
            <w:vAlign w:val="center"/>
          </w:tcPr>
          <w:p w14:paraId="58404FB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3EEB2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048E8" w14:textId="77777777" w:rsidR="00E060BF" w:rsidRPr="00480423" w:rsidRDefault="00E060BF" w:rsidP="00AF6673">
            <w:pPr>
              <w:pStyle w:val="TAC"/>
              <w:rPr>
                <w:rFonts w:eastAsia="Yu Mincho"/>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89AA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F6EF3E0" w14:textId="77777777" w:rsidR="00E060BF" w:rsidRPr="00480423" w:rsidRDefault="00E060BF" w:rsidP="00AF6673">
            <w:pPr>
              <w:pStyle w:val="TAC"/>
              <w:rPr>
                <w:rFonts w:eastAsiaTheme="minorEastAsia" w:cs="Arial"/>
                <w:szCs w:val="18"/>
                <w:lang w:val="en-US" w:eastAsia="zh-CN"/>
              </w:rPr>
            </w:pPr>
          </w:p>
        </w:tc>
      </w:tr>
      <w:tr w:rsidR="00E060BF" w:rsidRPr="00480423" w14:paraId="29B433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FD98C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3D9E3C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051872" w14:textId="77777777" w:rsidR="00E060BF" w:rsidRPr="00480423" w:rsidRDefault="00E060BF" w:rsidP="00AF6673">
            <w:pPr>
              <w:pStyle w:val="TAC"/>
              <w:rPr>
                <w:rFonts w:eastAsia="Yu Mincho"/>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87B9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E87A9A" w14:textId="77777777" w:rsidR="00E060BF" w:rsidRPr="00480423" w:rsidRDefault="00E060BF" w:rsidP="00AF6673">
            <w:pPr>
              <w:pStyle w:val="TAC"/>
              <w:rPr>
                <w:rFonts w:eastAsiaTheme="minorEastAsia" w:cs="Arial"/>
                <w:szCs w:val="18"/>
                <w:lang w:val="en-US" w:eastAsia="zh-CN"/>
              </w:rPr>
            </w:pPr>
          </w:p>
        </w:tc>
      </w:tr>
      <w:tr w:rsidR="00E060BF" w:rsidRPr="00480423" w14:paraId="22E95D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1A098D" w14:textId="77777777" w:rsidR="00E060BF" w:rsidRPr="00480423" w:rsidRDefault="00E060BF" w:rsidP="00AF6673">
            <w:pPr>
              <w:pStyle w:val="TAC"/>
              <w:rPr>
                <w:rFonts w:eastAsia="Yu Mincho"/>
                <w:lang w:val="en-US"/>
              </w:rPr>
            </w:pPr>
            <w:r w:rsidRPr="00480423">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5EED1F2B" w14:textId="77777777" w:rsidR="00E060BF" w:rsidRPr="00480423" w:rsidRDefault="00E060BF" w:rsidP="00AF6673">
            <w:pPr>
              <w:pStyle w:val="TAC"/>
              <w:rPr>
                <w:rFonts w:eastAsiaTheme="minorEastAsia"/>
              </w:rPr>
            </w:pPr>
            <w:r w:rsidRPr="00480423">
              <w:rPr>
                <w:rFonts w:eastAsiaTheme="minorEastAsia"/>
              </w:rPr>
              <w:t>CA_n25A-n66A</w:t>
            </w:r>
          </w:p>
          <w:p w14:paraId="49D19042" w14:textId="77777777" w:rsidR="00E060BF" w:rsidRPr="00480423" w:rsidRDefault="00E060BF" w:rsidP="00AF6673">
            <w:pPr>
              <w:pStyle w:val="TAC"/>
              <w:rPr>
                <w:rFonts w:eastAsiaTheme="minorEastAsia"/>
              </w:rPr>
            </w:pPr>
            <w:r w:rsidRPr="00480423">
              <w:rPr>
                <w:rFonts w:eastAsiaTheme="minorEastAsia"/>
              </w:rPr>
              <w:t>CA_n25A-n71A</w:t>
            </w:r>
          </w:p>
          <w:p w14:paraId="07981EE7"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1E63F1C"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910020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2B36F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2599EB4A" w14:textId="77777777" w:rsidTr="005A0D4C">
        <w:trPr>
          <w:trHeight w:val="29"/>
        </w:trPr>
        <w:tc>
          <w:tcPr>
            <w:tcW w:w="3066" w:type="dxa"/>
            <w:tcBorders>
              <w:top w:val="nil"/>
              <w:left w:val="single" w:sz="4" w:space="0" w:color="auto"/>
              <w:bottom w:val="nil"/>
              <w:right w:val="single" w:sz="4" w:space="0" w:color="auto"/>
            </w:tcBorders>
            <w:vAlign w:val="center"/>
          </w:tcPr>
          <w:p w14:paraId="6DAE3C0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042A5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C3A88A"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25796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AFDC0E" w14:textId="77777777" w:rsidR="00E060BF" w:rsidRPr="00480423" w:rsidRDefault="00E060BF" w:rsidP="00AF6673">
            <w:pPr>
              <w:pStyle w:val="TAC"/>
              <w:rPr>
                <w:rFonts w:eastAsiaTheme="minorEastAsia" w:cs="Arial"/>
                <w:szCs w:val="18"/>
                <w:lang w:val="en-US" w:eastAsia="zh-CN"/>
              </w:rPr>
            </w:pPr>
          </w:p>
        </w:tc>
      </w:tr>
      <w:tr w:rsidR="00E060BF" w:rsidRPr="00480423" w14:paraId="4CC1A0C4" w14:textId="77777777" w:rsidTr="005A0D4C">
        <w:trPr>
          <w:trHeight w:val="29"/>
        </w:trPr>
        <w:tc>
          <w:tcPr>
            <w:tcW w:w="3066" w:type="dxa"/>
            <w:tcBorders>
              <w:top w:val="nil"/>
              <w:left w:val="single" w:sz="4" w:space="0" w:color="auto"/>
              <w:bottom w:val="nil"/>
              <w:right w:val="single" w:sz="4" w:space="0" w:color="auto"/>
            </w:tcBorders>
            <w:vAlign w:val="center"/>
          </w:tcPr>
          <w:p w14:paraId="1CE4466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C6ECD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E6FB0"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6F7926"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8761DA" w14:textId="77777777" w:rsidR="00E060BF" w:rsidRPr="00480423" w:rsidRDefault="00E060BF" w:rsidP="00AF6673">
            <w:pPr>
              <w:pStyle w:val="TAC"/>
              <w:rPr>
                <w:rFonts w:eastAsiaTheme="minorEastAsia" w:cs="Arial"/>
                <w:szCs w:val="18"/>
                <w:lang w:val="en-US" w:eastAsia="zh-CN"/>
              </w:rPr>
            </w:pPr>
          </w:p>
        </w:tc>
      </w:tr>
      <w:tr w:rsidR="00E060BF" w:rsidRPr="00480423" w14:paraId="7A9FD5D8" w14:textId="77777777" w:rsidTr="005A0D4C">
        <w:trPr>
          <w:trHeight w:val="29"/>
        </w:trPr>
        <w:tc>
          <w:tcPr>
            <w:tcW w:w="3066" w:type="dxa"/>
            <w:tcBorders>
              <w:top w:val="nil"/>
              <w:left w:val="single" w:sz="4" w:space="0" w:color="auto"/>
              <w:bottom w:val="nil"/>
              <w:right w:val="single" w:sz="4" w:space="0" w:color="auto"/>
            </w:tcBorders>
            <w:vAlign w:val="center"/>
          </w:tcPr>
          <w:p w14:paraId="3B415E5D"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5CDE37C" w14:textId="77777777" w:rsidR="00E060BF" w:rsidRPr="00480423" w:rsidRDefault="00E060BF" w:rsidP="00AF6673">
            <w:pPr>
              <w:pStyle w:val="TAC"/>
              <w:rPr>
                <w:rFonts w:eastAsiaTheme="minorEastAsia"/>
              </w:rPr>
            </w:pPr>
            <w:r w:rsidRPr="00480423">
              <w:rPr>
                <w:rFonts w:eastAsiaTheme="minorEastAsia"/>
              </w:rPr>
              <w:t>CA_n25A-n66A</w:t>
            </w:r>
          </w:p>
          <w:p w14:paraId="569CF3BF" w14:textId="77777777" w:rsidR="00E060BF" w:rsidRPr="00480423" w:rsidRDefault="00E060BF" w:rsidP="00AF6673">
            <w:pPr>
              <w:pStyle w:val="TAC"/>
              <w:rPr>
                <w:rFonts w:eastAsiaTheme="minorEastAsia"/>
              </w:rPr>
            </w:pPr>
            <w:r w:rsidRPr="00480423">
              <w:rPr>
                <w:rFonts w:eastAsiaTheme="minorEastAsia"/>
              </w:rPr>
              <w:t>CA_n25A-n71A</w:t>
            </w:r>
          </w:p>
          <w:p w14:paraId="5E3FCF36"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0FD28E0" w14:textId="77777777" w:rsidR="00E060BF" w:rsidRPr="00480423" w:rsidRDefault="00E060BF" w:rsidP="00AF6673">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16068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705F54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E0F6897" w14:textId="77777777" w:rsidTr="005A0D4C">
        <w:trPr>
          <w:trHeight w:val="29"/>
        </w:trPr>
        <w:tc>
          <w:tcPr>
            <w:tcW w:w="3066" w:type="dxa"/>
            <w:tcBorders>
              <w:top w:val="nil"/>
              <w:left w:val="single" w:sz="4" w:space="0" w:color="auto"/>
              <w:bottom w:val="nil"/>
              <w:right w:val="single" w:sz="4" w:space="0" w:color="auto"/>
            </w:tcBorders>
            <w:vAlign w:val="center"/>
          </w:tcPr>
          <w:p w14:paraId="60DBC7F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940CF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C1B086" w14:textId="77777777" w:rsidR="00E060BF" w:rsidRPr="00480423" w:rsidRDefault="00E060BF" w:rsidP="00AF6673">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9DF4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FB0007B" w14:textId="77777777" w:rsidR="00E060BF" w:rsidRPr="00480423" w:rsidRDefault="00E060BF" w:rsidP="00AF6673">
            <w:pPr>
              <w:pStyle w:val="TAC"/>
              <w:rPr>
                <w:rFonts w:eastAsiaTheme="minorEastAsia" w:cs="Arial"/>
                <w:szCs w:val="18"/>
                <w:lang w:val="en-US" w:eastAsia="zh-CN"/>
              </w:rPr>
            </w:pPr>
          </w:p>
        </w:tc>
      </w:tr>
      <w:tr w:rsidR="00E060BF" w:rsidRPr="00480423" w14:paraId="3CFEAAE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2C571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015552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70D6E4" w14:textId="77777777" w:rsidR="00E060BF" w:rsidRPr="00480423" w:rsidRDefault="00E060BF" w:rsidP="00AF6673">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F0D03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D714206" w14:textId="77777777" w:rsidR="00E060BF" w:rsidRPr="00480423" w:rsidRDefault="00E060BF" w:rsidP="00AF6673">
            <w:pPr>
              <w:pStyle w:val="TAC"/>
              <w:rPr>
                <w:rFonts w:eastAsiaTheme="minorEastAsia" w:cs="Arial"/>
                <w:szCs w:val="18"/>
                <w:lang w:val="en-US" w:eastAsia="zh-CN"/>
              </w:rPr>
            </w:pPr>
          </w:p>
        </w:tc>
      </w:tr>
      <w:tr w:rsidR="00E060BF" w:rsidRPr="00480423" w14:paraId="47EDF6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EE7D9E" w14:textId="77777777" w:rsidR="00E060BF" w:rsidRPr="00480423" w:rsidRDefault="00E060BF" w:rsidP="00AF6673">
            <w:pPr>
              <w:pStyle w:val="TAC"/>
              <w:rPr>
                <w:rFonts w:eastAsiaTheme="minorEastAsia"/>
                <w:lang w:val="en-US"/>
              </w:rPr>
            </w:pPr>
            <w:r w:rsidRPr="00480423">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2855BDE3"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7C627CB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9583F3E"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97F0C9B"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1383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A4F23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5829942D" w14:textId="77777777" w:rsidTr="005A0D4C">
        <w:trPr>
          <w:trHeight w:val="29"/>
        </w:trPr>
        <w:tc>
          <w:tcPr>
            <w:tcW w:w="3066" w:type="dxa"/>
            <w:tcBorders>
              <w:top w:val="nil"/>
              <w:left w:val="single" w:sz="4" w:space="0" w:color="auto"/>
              <w:bottom w:val="nil"/>
              <w:right w:val="single" w:sz="4" w:space="0" w:color="auto"/>
            </w:tcBorders>
            <w:vAlign w:val="center"/>
          </w:tcPr>
          <w:p w14:paraId="0F1AA09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01D4C"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0AEEC"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03640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E226280" w14:textId="77777777" w:rsidR="00E060BF" w:rsidRPr="00480423" w:rsidRDefault="00E060BF" w:rsidP="00AF6673">
            <w:pPr>
              <w:pStyle w:val="TAC"/>
              <w:rPr>
                <w:rFonts w:eastAsiaTheme="minorEastAsia" w:cs="Arial"/>
                <w:szCs w:val="18"/>
                <w:lang w:val="en-US" w:eastAsia="zh-CN"/>
              </w:rPr>
            </w:pPr>
          </w:p>
        </w:tc>
      </w:tr>
      <w:tr w:rsidR="00E060BF" w:rsidRPr="00480423" w14:paraId="68ABB58C" w14:textId="77777777" w:rsidTr="005A0D4C">
        <w:trPr>
          <w:trHeight w:val="29"/>
        </w:trPr>
        <w:tc>
          <w:tcPr>
            <w:tcW w:w="3066" w:type="dxa"/>
            <w:tcBorders>
              <w:top w:val="nil"/>
              <w:left w:val="single" w:sz="4" w:space="0" w:color="auto"/>
              <w:bottom w:val="nil"/>
              <w:right w:val="single" w:sz="4" w:space="0" w:color="auto"/>
            </w:tcBorders>
            <w:vAlign w:val="center"/>
          </w:tcPr>
          <w:p w14:paraId="4E266DB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4C10D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2F28FB"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43D7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C1BE3C" w14:textId="77777777" w:rsidR="00E060BF" w:rsidRPr="00480423" w:rsidRDefault="00E060BF" w:rsidP="00AF6673">
            <w:pPr>
              <w:pStyle w:val="TAC"/>
              <w:rPr>
                <w:rFonts w:eastAsiaTheme="minorEastAsia" w:cs="Arial"/>
                <w:szCs w:val="18"/>
                <w:lang w:val="en-US" w:eastAsia="zh-CN"/>
              </w:rPr>
            </w:pPr>
          </w:p>
        </w:tc>
      </w:tr>
      <w:tr w:rsidR="00E060BF" w:rsidRPr="00480423" w14:paraId="2C4A4978" w14:textId="77777777" w:rsidTr="005A0D4C">
        <w:trPr>
          <w:trHeight w:val="29"/>
        </w:trPr>
        <w:tc>
          <w:tcPr>
            <w:tcW w:w="3066" w:type="dxa"/>
            <w:tcBorders>
              <w:top w:val="nil"/>
              <w:left w:val="single" w:sz="4" w:space="0" w:color="auto"/>
              <w:bottom w:val="nil"/>
              <w:right w:val="single" w:sz="4" w:space="0" w:color="auto"/>
            </w:tcBorders>
            <w:vAlign w:val="center"/>
          </w:tcPr>
          <w:p w14:paraId="1E60AD14"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DDC9D59"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38D4B4F"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E8EBF70"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52E5D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47F4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B78971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33CE527F" w14:textId="77777777" w:rsidTr="005A0D4C">
        <w:trPr>
          <w:trHeight w:val="29"/>
        </w:trPr>
        <w:tc>
          <w:tcPr>
            <w:tcW w:w="3066" w:type="dxa"/>
            <w:tcBorders>
              <w:top w:val="nil"/>
              <w:left w:val="single" w:sz="4" w:space="0" w:color="auto"/>
              <w:bottom w:val="nil"/>
              <w:right w:val="single" w:sz="4" w:space="0" w:color="auto"/>
            </w:tcBorders>
            <w:vAlign w:val="center"/>
          </w:tcPr>
          <w:p w14:paraId="38F145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10A99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5C117"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D90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75A71D9" w14:textId="77777777" w:rsidR="00E060BF" w:rsidRPr="00480423" w:rsidRDefault="00E060BF" w:rsidP="00AF6673">
            <w:pPr>
              <w:pStyle w:val="TAC"/>
              <w:rPr>
                <w:rFonts w:eastAsiaTheme="minorEastAsia" w:cs="Arial"/>
                <w:szCs w:val="18"/>
                <w:lang w:val="en-US" w:eastAsia="zh-CN"/>
              </w:rPr>
            </w:pPr>
          </w:p>
        </w:tc>
      </w:tr>
      <w:tr w:rsidR="00E060BF" w:rsidRPr="00480423" w14:paraId="679718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3FA29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4E17A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EE71D5"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91BE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F3822AD" w14:textId="77777777" w:rsidR="00E060BF" w:rsidRPr="00480423" w:rsidRDefault="00E060BF" w:rsidP="00AF6673">
            <w:pPr>
              <w:pStyle w:val="TAC"/>
              <w:rPr>
                <w:rFonts w:eastAsiaTheme="minorEastAsia" w:cs="Arial"/>
                <w:szCs w:val="18"/>
                <w:lang w:val="en-US" w:eastAsia="zh-CN"/>
              </w:rPr>
            </w:pPr>
          </w:p>
        </w:tc>
      </w:tr>
      <w:tr w:rsidR="00E060BF" w:rsidRPr="00480423" w14:paraId="554B00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86205B" w14:textId="77777777" w:rsidR="00E060BF" w:rsidRPr="00480423" w:rsidRDefault="00E060BF" w:rsidP="00AF6673">
            <w:pPr>
              <w:pStyle w:val="TAC"/>
              <w:rPr>
                <w:rFonts w:eastAsiaTheme="minorEastAsia"/>
                <w:lang w:val="en-US"/>
              </w:rPr>
            </w:pPr>
            <w:r w:rsidRPr="00480423">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7693FF8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26BEA7ED"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B3CE677"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626C59"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CE37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E0F8AC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771DA20B" w14:textId="77777777" w:rsidTr="005A0D4C">
        <w:trPr>
          <w:trHeight w:val="29"/>
        </w:trPr>
        <w:tc>
          <w:tcPr>
            <w:tcW w:w="3066" w:type="dxa"/>
            <w:tcBorders>
              <w:top w:val="nil"/>
              <w:left w:val="single" w:sz="4" w:space="0" w:color="auto"/>
              <w:bottom w:val="nil"/>
              <w:right w:val="single" w:sz="4" w:space="0" w:color="auto"/>
            </w:tcBorders>
            <w:vAlign w:val="center"/>
          </w:tcPr>
          <w:p w14:paraId="3965E2A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B44F6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5C6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A478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5B62105" w14:textId="77777777" w:rsidR="00E060BF" w:rsidRPr="00480423" w:rsidRDefault="00E060BF" w:rsidP="00AF6673">
            <w:pPr>
              <w:pStyle w:val="TAC"/>
              <w:rPr>
                <w:rFonts w:eastAsiaTheme="minorEastAsia" w:cs="Arial"/>
                <w:szCs w:val="18"/>
                <w:lang w:val="en-US" w:eastAsia="zh-CN"/>
              </w:rPr>
            </w:pPr>
          </w:p>
        </w:tc>
      </w:tr>
      <w:tr w:rsidR="00E060BF" w:rsidRPr="00480423" w14:paraId="1EFB04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DE690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70BE4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41CB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2699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FE428B8" w14:textId="77777777" w:rsidR="00E060BF" w:rsidRPr="00480423" w:rsidRDefault="00E060BF" w:rsidP="00AF6673">
            <w:pPr>
              <w:pStyle w:val="TAC"/>
              <w:rPr>
                <w:rFonts w:eastAsiaTheme="minorEastAsia" w:cs="Arial"/>
                <w:szCs w:val="18"/>
                <w:lang w:val="en-US" w:eastAsia="zh-CN"/>
              </w:rPr>
            </w:pPr>
          </w:p>
        </w:tc>
      </w:tr>
      <w:tr w:rsidR="00E060BF" w:rsidRPr="00480423" w14:paraId="4A3BB7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F69364" w14:textId="77777777" w:rsidR="00E060BF" w:rsidRPr="00480423" w:rsidRDefault="00E060BF" w:rsidP="00AF6673">
            <w:pPr>
              <w:pStyle w:val="TAC"/>
              <w:rPr>
                <w:rFonts w:eastAsiaTheme="minorEastAsia"/>
                <w:lang w:val="en-US"/>
              </w:rPr>
            </w:pPr>
            <w:r w:rsidRPr="00480423">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74811587"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723D0B6"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40A828C"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3F2A0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3CEB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23388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E42A3E1" w14:textId="77777777" w:rsidTr="005A0D4C">
        <w:trPr>
          <w:trHeight w:val="29"/>
        </w:trPr>
        <w:tc>
          <w:tcPr>
            <w:tcW w:w="3066" w:type="dxa"/>
            <w:tcBorders>
              <w:top w:val="nil"/>
              <w:left w:val="single" w:sz="4" w:space="0" w:color="auto"/>
              <w:bottom w:val="nil"/>
              <w:right w:val="single" w:sz="4" w:space="0" w:color="auto"/>
            </w:tcBorders>
            <w:vAlign w:val="center"/>
          </w:tcPr>
          <w:p w14:paraId="6FEC658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FF6992"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1E0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820B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0F1919" w14:textId="77777777" w:rsidR="00E060BF" w:rsidRPr="00480423" w:rsidRDefault="00E060BF" w:rsidP="00AF6673">
            <w:pPr>
              <w:pStyle w:val="TAC"/>
              <w:rPr>
                <w:rFonts w:eastAsiaTheme="minorEastAsia" w:cs="Arial"/>
                <w:szCs w:val="18"/>
                <w:lang w:val="en-US" w:eastAsia="zh-CN"/>
              </w:rPr>
            </w:pPr>
          </w:p>
        </w:tc>
      </w:tr>
      <w:tr w:rsidR="00E060BF" w:rsidRPr="00480423" w14:paraId="7FB17F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95D9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CEE9D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ED06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1064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3F7ACEA" w14:textId="77777777" w:rsidR="00E060BF" w:rsidRPr="00480423" w:rsidRDefault="00E060BF" w:rsidP="00AF6673">
            <w:pPr>
              <w:pStyle w:val="TAC"/>
              <w:rPr>
                <w:rFonts w:eastAsiaTheme="minorEastAsia" w:cs="Arial"/>
                <w:szCs w:val="18"/>
                <w:lang w:val="en-US" w:eastAsia="zh-CN"/>
              </w:rPr>
            </w:pPr>
          </w:p>
        </w:tc>
      </w:tr>
      <w:tr w:rsidR="00E060BF" w:rsidRPr="00480423" w14:paraId="098EB8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809970" w14:textId="77777777" w:rsidR="00E060BF" w:rsidRPr="00480423" w:rsidRDefault="00E060BF" w:rsidP="00AF6673">
            <w:pPr>
              <w:pStyle w:val="TAC"/>
              <w:rPr>
                <w:rFonts w:eastAsiaTheme="minorEastAsia"/>
                <w:lang w:val="en-US"/>
              </w:rPr>
            </w:pPr>
            <w:r w:rsidRPr="00480423">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7B8B3FEA" w14:textId="77777777" w:rsidR="00E060BF" w:rsidRPr="00480423" w:rsidRDefault="00E060BF" w:rsidP="00AF6673">
            <w:pPr>
              <w:pStyle w:val="TAC"/>
              <w:rPr>
                <w:rFonts w:eastAsiaTheme="minorEastAsia"/>
              </w:rPr>
            </w:pPr>
            <w:r w:rsidRPr="00480423">
              <w:rPr>
                <w:rFonts w:eastAsiaTheme="minorEastAsia"/>
              </w:rPr>
              <w:t>CA_n25A-n66A</w:t>
            </w:r>
          </w:p>
          <w:p w14:paraId="281FF93B" w14:textId="77777777" w:rsidR="00E060BF" w:rsidRPr="00480423" w:rsidRDefault="00E060BF" w:rsidP="00AF6673">
            <w:pPr>
              <w:pStyle w:val="TAC"/>
              <w:rPr>
                <w:rFonts w:eastAsiaTheme="minorEastAsia"/>
              </w:rPr>
            </w:pPr>
            <w:r w:rsidRPr="00480423">
              <w:rPr>
                <w:rFonts w:eastAsiaTheme="minorEastAsia"/>
              </w:rPr>
              <w:t>CA_n25A-n71A</w:t>
            </w:r>
          </w:p>
          <w:p w14:paraId="6DA924C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CF49FB1"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9F022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22326A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A9F4705" w14:textId="77777777" w:rsidTr="005A0D4C">
        <w:trPr>
          <w:trHeight w:val="29"/>
        </w:trPr>
        <w:tc>
          <w:tcPr>
            <w:tcW w:w="3066" w:type="dxa"/>
            <w:tcBorders>
              <w:top w:val="nil"/>
              <w:left w:val="single" w:sz="4" w:space="0" w:color="auto"/>
              <w:bottom w:val="nil"/>
              <w:right w:val="single" w:sz="4" w:space="0" w:color="auto"/>
            </w:tcBorders>
            <w:vAlign w:val="center"/>
          </w:tcPr>
          <w:p w14:paraId="433F321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7150BA"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32EE80"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F472C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E4F531" w14:textId="77777777" w:rsidR="00E060BF" w:rsidRPr="00480423" w:rsidRDefault="00E060BF" w:rsidP="00AF6673">
            <w:pPr>
              <w:pStyle w:val="TAC"/>
              <w:rPr>
                <w:rFonts w:eastAsiaTheme="minorEastAsia" w:cs="Arial"/>
                <w:szCs w:val="18"/>
                <w:lang w:val="en-US" w:eastAsia="zh-CN"/>
              </w:rPr>
            </w:pPr>
          </w:p>
        </w:tc>
      </w:tr>
      <w:tr w:rsidR="00E060BF" w:rsidRPr="00480423" w14:paraId="13C46447" w14:textId="77777777" w:rsidTr="005A0D4C">
        <w:trPr>
          <w:trHeight w:val="29"/>
        </w:trPr>
        <w:tc>
          <w:tcPr>
            <w:tcW w:w="3066" w:type="dxa"/>
            <w:tcBorders>
              <w:top w:val="nil"/>
              <w:left w:val="single" w:sz="4" w:space="0" w:color="auto"/>
              <w:bottom w:val="nil"/>
              <w:right w:val="single" w:sz="4" w:space="0" w:color="auto"/>
            </w:tcBorders>
            <w:vAlign w:val="center"/>
          </w:tcPr>
          <w:p w14:paraId="5B746C1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62E5E7"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1A8FF5"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1176F5"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80D5D62" w14:textId="77777777" w:rsidR="00E060BF" w:rsidRPr="00480423" w:rsidRDefault="00E060BF" w:rsidP="00AF6673">
            <w:pPr>
              <w:pStyle w:val="TAC"/>
              <w:rPr>
                <w:rFonts w:eastAsiaTheme="minorEastAsia" w:cs="Arial"/>
                <w:szCs w:val="18"/>
                <w:lang w:val="en-US" w:eastAsia="zh-CN"/>
              </w:rPr>
            </w:pPr>
          </w:p>
        </w:tc>
      </w:tr>
      <w:tr w:rsidR="00E060BF" w:rsidRPr="00480423" w14:paraId="491EDC5B" w14:textId="77777777" w:rsidTr="005A0D4C">
        <w:trPr>
          <w:trHeight w:val="29"/>
        </w:trPr>
        <w:tc>
          <w:tcPr>
            <w:tcW w:w="3066" w:type="dxa"/>
            <w:tcBorders>
              <w:top w:val="nil"/>
              <w:left w:val="single" w:sz="4" w:space="0" w:color="auto"/>
              <w:bottom w:val="nil"/>
              <w:right w:val="single" w:sz="4" w:space="0" w:color="auto"/>
            </w:tcBorders>
            <w:vAlign w:val="center"/>
          </w:tcPr>
          <w:p w14:paraId="7047ABF1"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89C2694" w14:textId="77777777" w:rsidR="00E060BF" w:rsidRPr="00480423" w:rsidRDefault="00E060BF" w:rsidP="00AF6673">
            <w:pPr>
              <w:pStyle w:val="TAC"/>
              <w:rPr>
                <w:rFonts w:eastAsiaTheme="minorEastAsia"/>
              </w:rPr>
            </w:pPr>
            <w:r w:rsidRPr="00480423">
              <w:rPr>
                <w:rFonts w:eastAsiaTheme="minorEastAsia"/>
              </w:rPr>
              <w:t>CA_n25A-n66A</w:t>
            </w:r>
          </w:p>
          <w:p w14:paraId="6980B023" w14:textId="77777777" w:rsidR="00E060BF" w:rsidRPr="00480423" w:rsidRDefault="00E060BF" w:rsidP="00AF6673">
            <w:pPr>
              <w:pStyle w:val="TAC"/>
              <w:rPr>
                <w:rFonts w:eastAsiaTheme="minorEastAsia"/>
              </w:rPr>
            </w:pPr>
            <w:r w:rsidRPr="00480423">
              <w:rPr>
                <w:rFonts w:eastAsiaTheme="minorEastAsia"/>
              </w:rPr>
              <w:t>CA_n25A-n71A</w:t>
            </w:r>
          </w:p>
          <w:p w14:paraId="08F22DA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CDE13E" w14:textId="77777777" w:rsidR="00E060BF" w:rsidRPr="00480423" w:rsidRDefault="00E060BF" w:rsidP="00AF6673">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46DA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F2F6A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23B85125" w14:textId="77777777" w:rsidTr="005A0D4C">
        <w:trPr>
          <w:trHeight w:val="29"/>
        </w:trPr>
        <w:tc>
          <w:tcPr>
            <w:tcW w:w="3066" w:type="dxa"/>
            <w:tcBorders>
              <w:top w:val="nil"/>
              <w:left w:val="single" w:sz="4" w:space="0" w:color="auto"/>
              <w:bottom w:val="nil"/>
              <w:right w:val="single" w:sz="4" w:space="0" w:color="auto"/>
            </w:tcBorders>
            <w:vAlign w:val="center"/>
          </w:tcPr>
          <w:p w14:paraId="3FF8670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953476"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0A6031" w14:textId="77777777" w:rsidR="00E060BF" w:rsidRPr="00480423" w:rsidRDefault="00E060BF" w:rsidP="00AF6673">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1923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6617452" w14:textId="77777777" w:rsidR="00E060BF" w:rsidRPr="00480423" w:rsidRDefault="00E060BF" w:rsidP="00AF6673">
            <w:pPr>
              <w:pStyle w:val="TAC"/>
              <w:rPr>
                <w:rFonts w:eastAsiaTheme="minorEastAsia" w:cs="Arial"/>
                <w:szCs w:val="18"/>
                <w:lang w:val="en-US" w:eastAsia="zh-CN"/>
              </w:rPr>
            </w:pPr>
          </w:p>
        </w:tc>
      </w:tr>
      <w:tr w:rsidR="00E060BF" w:rsidRPr="00480423" w14:paraId="74F52A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0DCC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742F66"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B337F" w14:textId="77777777" w:rsidR="00E060BF" w:rsidRPr="00480423" w:rsidRDefault="00E060BF" w:rsidP="00AF6673">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0368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EB9B22C" w14:textId="77777777" w:rsidR="00E060BF" w:rsidRPr="00480423" w:rsidRDefault="00E060BF" w:rsidP="00AF6673">
            <w:pPr>
              <w:pStyle w:val="TAC"/>
              <w:rPr>
                <w:rFonts w:eastAsiaTheme="minorEastAsia" w:cs="Arial"/>
                <w:szCs w:val="18"/>
                <w:lang w:val="en-US" w:eastAsia="zh-CN"/>
              </w:rPr>
            </w:pPr>
          </w:p>
        </w:tc>
      </w:tr>
      <w:tr w:rsidR="00E060BF" w:rsidRPr="00480423" w14:paraId="7CDD2F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6F85D8" w14:textId="77777777" w:rsidR="00E060BF" w:rsidRPr="00480423" w:rsidRDefault="00E060BF" w:rsidP="00AF6673">
            <w:pPr>
              <w:pStyle w:val="TAC"/>
              <w:rPr>
                <w:rFonts w:eastAsiaTheme="minorEastAsia"/>
                <w:lang w:val="en-US"/>
              </w:rPr>
            </w:pPr>
            <w:r w:rsidRPr="00480423">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5D6EA913" w14:textId="77777777" w:rsidR="00E060BF" w:rsidRPr="00480423" w:rsidRDefault="00E060BF" w:rsidP="00AF6673">
            <w:pPr>
              <w:pStyle w:val="TAC"/>
              <w:rPr>
                <w:rFonts w:eastAsiaTheme="minorEastAsia"/>
              </w:rPr>
            </w:pPr>
            <w:r w:rsidRPr="00480423">
              <w:rPr>
                <w:rFonts w:eastAsiaTheme="minorEastAsia"/>
              </w:rPr>
              <w:t>CA_n25A-n66A</w:t>
            </w:r>
          </w:p>
          <w:p w14:paraId="7959369C" w14:textId="77777777" w:rsidR="00E060BF" w:rsidRPr="00480423" w:rsidRDefault="00E060BF" w:rsidP="00AF6673">
            <w:pPr>
              <w:pStyle w:val="TAC"/>
              <w:rPr>
                <w:rFonts w:eastAsiaTheme="minorEastAsia"/>
              </w:rPr>
            </w:pPr>
            <w:r w:rsidRPr="00480423">
              <w:rPr>
                <w:rFonts w:eastAsiaTheme="minorEastAsia"/>
              </w:rPr>
              <w:t>CA_n25A-n71A</w:t>
            </w:r>
          </w:p>
          <w:p w14:paraId="6E90F069"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963E22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E7F5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8C8727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7BF5AD0E" w14:textId="77777777" w:rsidTr="005A0D4C">
        <w:trPr>
          <w:trHeight w:val="29"/>
        </w:trPr>
        <w:tc>
          <w:tcPr>
            <w:tcW w:w="3066" w:type="dxa"/>
            <w:tcBorders>
              <w:top w:val="nil"/>
              <w:left w:val="single" w:sz="4" w:space="0" w:color="auto"/>
              <w:bottom w:val="nil"/>
              <w:right w:val="single" w:sz="4" w:space="0" w:color="auto"/>
            </w:tcBorders>
            <w:vAlign w:val="center"/>
          </w:tcPr>
          <w:p w14:paraId="4C79F86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3A6B7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3A9A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52EA7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F9D88F" w14:textId="77777777" w:rsidR="00E060BF" w:rsidRPr="00480423" w:rsidRDefault="00E060BF" w:rsidP="00AF6673">
            <w:pPr>
              <w:pStyle w:val="TAC"/>
              <w:rPr>
                <w:rFonts w:eastAsiaTheme="minorEastAsia" w:cs="Arial"/>
                <w:szCs w:val="18"/>
                <w:lang w:val="en-US" w:eastAsia="zh-CN"/>
              </w:rPr>
            </w:pPr>
          </w:p>
        </w:tc>
      </w:tr>
      <w:tr w:rsidR="00E060BF" w:rsidRPr="00480423" w14:paraId="38E210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FCDA6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52DBC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777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DD6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0A2B4426" w14:textId="77777777" w:rsidR="00E060BF" w:rsidRPr="00480423" w:rsidRDefault="00E060BF" w:rsidP="00AF6673">
            <w:pPr>
              <w:pStyle w:val="TAC"/>
              <w:rPr>
                <w:rFonts w:eastAsiaTheme="minorEastAsia" w:cs="Arial"/>
                <w:szCs w:val="18"/>
                <w:lang w:val="en-US" w:eastAsia="zh-CN"/>
              </w:rPr>
            </w:pPr>
          </w:p>
        </w:tc>
      </w:tr>
      <w:tr w:rsidR="00E060BF" w:rsidRPr="00480423" w14:paraId="5F53E7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92009B" w14:textId="77777777" w:rsidR="00E060BF" w:rsidRPr="00480423" w:rsidRDefault="00E060BF" w:rsidP="00AF6673">
            <w:pPr>
              <w:pStyle w:val="TAC"/>
              <w:rPr>
                <w:rFonts w:eastAsiaTheme="minorEastAsia"/>
                <w:lang w:val="en-US"/>
              </w:rPr>
            </w:pPr>
            <w:r w:rsidRPr="00480423">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232E17BF" w14:textId="77777777" w:rsidR="00E060BF" w:rsidRPr="00480423" w:rsidRDefault="00E060BF" w:rsidP="00AF6673">
            <w:pPr>
              <w:pStyle w:val="TAC"/>
              <w:rPr>
                <w:rFonts w:eastAsiaTheme="minorEastAsia"/>
              </w:rPr>
            </w:pPr>
            <w:r w:rsidRPr="00480423">
              <w:rPr>
                <w:rFonts w:eastAsiaTheme="minorEastAsia"/>
              </w:rPr>
              <w:t>CA_n25A-n66A</w:t>
            </w:r>
          </w:p>
          <w:p w14:paraId="3A51C145" w14:textId="77777777" w:rsidR="00E060BF" w:rsidRPr="00480423" w:rsidRDefault="00E060BF" w:rsidP="00AF6673">
            <w:pPr>
              <w:pStyle w:val="TAC"/>
              <w:rPr>
                <w:rFonts w:eastAsiaTheme="minorEastAsia"/>
              </w:rPr>
            </w:pPr>
            <w:r w:rsidRPr="00480423">
              <w:rPr>
                <w:rFonts w:eastAsiaTheme="minorEastAsia"/>
              </w:rPr>
              <w:t>CA_n25A-n71A</w:t>
            </w:r>
          </w:p>
          <w:p w14:paraId="6D70477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7725A14"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F66D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0D10FB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8269077" w14:textId="77777777" w:rsidTr="005A0D4C">
        <w:trPr>
          <w:trHeight w:val="29"/>
        </w:trPr>
        <w:tc>
          <w:tcPr>
            <w:tcW w:w="3066" w:type="dxa"/>
            <w:tcBorders>
              <w:top w:val="nil"/>
              <w:left w:val="single" w:sz="4" w:space="0" w:color="auto"/>
              <w:bottom w:val="nil"/>
              <w:right w:val="single" w:sz="4" w:space="0" w:color="auto"/>
            </w:tcBorders>
            <w:vAlign w:val="center"/>
          </w:tcPr>
          <w:p w14:paraId="30DFFAD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A6969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ED1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DA50B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F576E13" w14:textId="77777777" w:rsidR="00E060BF" w:rsidRPr="00480423" w:rsidRDefault="00E060BF" w:rsidP="00AF6673">
            <w:pPr>
              <w:pStyle w:val="TAC"/>
              <w:rPr>
                <w:rFonts w:eastAsiaTheme="minorEastAsia" w:cs="Arial"/>
                <w:szCs w:val="18"/>
                <w:lang w:val="en-US" w:eastAsia="zh-CN"/>
              </w:rPr>
            </w:pPr>
          </w:p>
        </w:tc>
      </w:tr>
      <w:tr w:rsidR="00E060BF" w:rsidRPr="00480423" w14:paraId="3FC8F8A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8113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D9C3C7"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3872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D7C1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DAB4D80" w14:textId="77777777" w:rsidR="00E060BF" w:rsidRPr="00480423" w:rsidRDefault="00E060BF" w:rsidP="00AF6673">
            <w:pPr>
              <w:pStyle w:val="TAC"/>
              <w:rPr>
                <w:rFonts w:eastAsiaTheme="minorEastAsia" w:cs="Arial"/>
                <w:szCs w:val="18"/>
                <w:lang w:val="en-US" w:eastAsia="zh-CN"/>
              </w:rPr>
            </w:pPr>
          </w:p>
        </w:tc>
      </w:tr>
      <w:tr w:rsidR="00E060BF" w:rsidRPr="00480423" w14:paraId="1ABCE3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F7C748" w14:textId="77777777" w:rsidR="00E060BF" w:rsidRPr="00480423" w:rsidRDefault="00E060BF" w:rsidP="00AF6673">
            <w:pPr>
              <w:pStyle w:val="TAC"/>
              <w:rPr>
                <w:rFonts w:eastAsiaTheme="minorEastAsia"/>
                <w:lang w:val="en-US"/>
              </w:rPr>
            </w:pPr>
            <w:r w:rsidRPr="00480423">
              <w:rPr>
                <w:rFonts w:eastAsiaTheme="minorEastAsia"/>
                <w:lang w:val="en-US"/>
              </w:rPr>
              <w:lastRenderedPageBreak/>
              <w:t>CA_n25(2A)-n66A-n71(2A)</w:t>
            </w:r>
          </w:p>
        </w:tc>
        <w:tc>
          <w:tcPr>
            <w:tcW w:w="2712" w:type="dxa"/>
            <w:tcBorders>
              <w:top w:val="single" w:sz="4" w:space="0" w:color="auto"/>
              <w:left w:val="single" w:sz="4" w:space="0" w:color="auto"/>
              <w:bottom w:val="nil"/>
              <w:right w:val="single" w:sz="4" w:space="0" w:color="auto"/>
            </w:tcBorders>
            <w:vAlign w:val="center"/>
          </w:tcPr>
          <w:p w14:paraId="0BA4D9DE" w14:textId="77777777" w:rsidR="00E060BF" w:rsidRPr="00480423" w:rsidRDefault="00E060BF" w:rsidP="00AF6673">
            <w:pPr>
              <w:pStyle w:val="TAC"/>
              <w:rPr>
                <w:rFonts w:eastAsiaTheme="minorEastAsia"/>
              </w:rPr>
            </w:pPr>
            <w:r w:rsidRPr="00480423">
              <w:rPr>
                <w:rFonts w:eastAsiaTheme="minorEastAsia"/>
              </w:rPr>
              <w:t>CA_n25A-n66A</w:t>
            </w:r>
          </w:p>
          <w:p w14:paraId="4E46E2C7" w14:textId="77777777" w:rsidR="00E060BF" w:rsidRPr="00480423" w:rsidRDefault="00E060BF" w:rsidP="00AF6673">
            <w:pPr>
              <w:pStyle w:val="TAC"/>
              <w:rPr>
                <w:rFonts w:eastAsiaTheme="minorEastAsia"/>
              </w:rPr>
            </w:pPr>
            <w:r w:rsidRPr="00480423">
              <w:rPr>
                <w:rFonts w:eastAsiaTheme="minorEastAsia"/>
              </w:rPr>
              <w:t>CA_n25A-n71A</w:t>
            </w:r>
          </w:p>
          <w:p w14:paraId="1076D0ED"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939C56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56C7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43CC77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A7EE5AA" w14:textId="77777777" w:rsidTr="005A0D4C">
        <w:trPr>
          <w:trHeight w:val="29"/>
        </w:trPr>
        <w:tc>
          <w:tcPr>
            <w:tcW w:w="3066" w:type="dxa"/>
            <w:tcBorders>
              <w:top w:val="nil"/>
              <w:left w:val="single" w:sz="4" w:space="0" w:color="auto"/>
              <w:bottom w:val="nil"/>
              <w:right w:val="single" w:sz="4" w:space="0" w:color="auto"/>
            </w:tcBorders>
            <w:vAlign w:val="center"/>
          </w:tcPr>
          <w:p w14:paraId="5B73FD0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BE17D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A431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FD52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85A47BD" w14:textId="77777777" w:rsidR="00E060BF" w:rsidRPr="00480423" w:rsidRDefault="00E060BF" w:rsidP="00AF6673">
            <w:pPr>
              <w:pStyle w:val="TAC"/>
              <w:rPr>
                <w:rFonts w:eastAsiaTheme="minorEastAsia" w:cs="Arial"/>
                <w:szCs w:val="18"/>
                <w:lang w:val="en-US" w:eastAsia="zh-CN"/>
              </w:rPr>
            </w:pPr>
          </w:p>
        </w:tc>
      </w:tr>
      <w:tr w:rsidR="00E060BF" w:rsidRPr="00480423" w14:paraId="53868E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3D99F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47EE6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180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08A4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4C96E2C5" w14:textId="77777777" w:rsidR="00E060BF" w:rsidRPr="00480423" w:rsidRDefault="00E060BF" w:rsidP="00AF6673">
            <w:pPr>
              <w:pStyle w:val="TAC"/>
              <w:rPr>
                <w:rFonts w:eastAsiaTheme="minorEastAsia" w:cs="Arial"/>
                <w:szCs w:val="18"/>
                <w:lang w:val="en-US" w:eastAsia="zh-CN"/>
              </w:rPr>
            </w:pPr>
          </w:p>
        </w:tc>
      </w:tr>
      <w:tr w:rsidR="00E060BF" w:rsidRPr="00480423" w14:paraId="4D2121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283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5DDAC80A"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2D39151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CA_n25A-n66A</w:t>
            </w:r>
          </w:p>
          <w:p w14:paraId="01EB6EC0"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4004693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45E018"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B2B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D901F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CA140E1" w14:textId="77777777" w:rsidTr="005A0D4C">
        <w:trPr>
          <w:trHeight w:val="29"/>
        </w:trPr>
        <w:tc>
          <w:tcPr>
            <w:tcW w:w="3066" w:type="dxa"/>
            <w:tcBorders>
              <w:top w:val="nil"/>
              <w:left w:val="single" w:sz="4" w:space="0" w:color="auto"/>
              <w:bottom w:val="nil"/>
              <w:right w:val="single" w:sz="4" w:space="0" w:color="auto"/>
            </w:tcBorders>
            <w:vAlign w:val="center"/>
          </w:tcPr>
          <w:p w14:paraId="0B20CB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EFE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93960"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4AE7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AF3C19" w14:textId="77777777" w:rsidR="00E060BF" w:rsidRPr="00480423" w:rsidRDefault="00E060BF" w:rsidP="00AF6673">
            <w:pPr>
              <w:pStyle w:val="TAC"/>
              <w:rPr>
                <w:rFonts w:eastAsiaTheme="minorEastAsia"/>
                <w:lang w:val="en-US" w:eastAsia="zh-CN"/>
              </w:rPr>
            </w:pPr>
          </w:p>
        </w:tc>
      </w:tr>
      <w:tr w:rsidR="00E060BF" w:rsidRPr="00480423" w14:paraId="047B030B" w14:textId="77777777" w:rsidTr="005A0D4C">
        <w:trPr>
          <w:trHeight w:val="29"/>
        </w:trPr>
        <w:tc>
          <w:tcPr>
            <w:tcW w:w="3066" w:type="dxa"/>
            <w:tcBorders>
              <w:top w:val="nil"/>
              <w:left w:val="single" w:sz="4" w:space="0" w:color="auto"/>
              <w:bottom w:val="nil"/>
              <w:right w:val="single" w:sz="4" w:space="0" w:color="auto"/>
            </w:tcBorders>
            <w:vAlign w:val="center"/>
          </w:tcPr>
          <w:p w14:paraId="3142E1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D610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DE2AE"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FDFE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2ADD5D" w14:textId="77777777" w:rsidR="00E060BF" w:rsidRPr="00480423" w:rsidRDefault="00E060BF" w:rsidP="00AF6673">
            <w:pPr>
              <w:pStyle w:val="TAC"/>
              <w:rPr>
                <w:rFonts w:eastAsiaTheme="minorEastAsia"/>
                <w:lang w:val="en-US" w:eastAsia="zh-CN"/>
              </w:rPr>
            </w:pPr>
          </w:p>
        </w:tc>
      </w:tr>
      <w:tr w:rsidR="00E060BF" w:rsidRPr="00480423" w14:paraId="4A8A09F2" w14:textId="77777777" w:rsidTr="005A0D4C">
        <w:trPr>
          <w:trHeight w:val="29"/>
        </w:trPr>
        <w:tc>
          <w:tcPr>
            <w:tcW w:w="3066" w:type="dxa"/>
            <w:tcBorders>
              <w:top w:val="nil"/>
              <w:left w:val="single" w:sz="4" w:space="0" w:color="auto"/>
              <w:bottom w:val="nil"/>
              <w:right w:val="single" w:sz="4" w:space="0" w:color="auto"/>
            </w:tcBorders>
            <w:vAlign w:val="center"/>
          </w:tcPr>
          <w:p w14:paraId="7E3070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6043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06EA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A0C6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8E9C07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0A96A28" w14:textId="77777777" w:rsidTr="005A0D4C">
        <w:trPr>
          <w:trHeight w:val="29"/>
        </w:trPr>
        <w:tc>
          <w:tcPr>
            <w:tcW w:w="3066" w:type="dxa"/>
            <w:tcBorders>
              <w:top w:val="nil"/>
              <w:left w:val="single" w:sz="4" w:space="0" w:color="auto"/>
              <w:bottom w:val="nil"/>
              <w:right w:val="single" w:sz="4" w:space="0" w:color="auto"/>
            </w:tcBorders>
            <w:vAlign w:val="center"/>
          </w:tcPr>
          <w:p w14:paraId="2CAC6B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408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40A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232A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E161826" w14:textId="77777777" w:rsidR="00E060BF" w:rsidRPr="00480423" w:rsidRDefault="00E060BF" w:rsidP="00AF6673">
            <w:pPr>
              <w:pStyle w:val="TAC"/>
              <w:rPr>
                <w:rFonts w:eastAsiaTheme="minorEastAsia"/>
                <w:lang w:val="en-US" w:eastAsia="zh-CN"/>
              </w:rPr>
            </w:pPr>
          </w:p>
        </w:tc>
      </w:tr>
      <w:tr w:rsidR="00E060BF" w:rsidRPr="00480423" w14:paraId="2C19D1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5A60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29F6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2E7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18A7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AD5EE09" w14:textId="77777777" w:rsidR="00E060BF" w:rsidRPr="00480423" w:rsidRDefault="00E060BF" w:rsidP="00AF6673">
            <w:pPr>
              <w:pStyle w:val="TAC"/>
              <w:rPr>
                <w:rFonts w:eastAsiaTheme="minorEastAsia"/>
                <w:lang w:val="en-US" w:eastAsia="zh-CN"/>
              </w:rPr>
            </w:pPr>
          </w:p>
        </w:tc>
      </w:tr>
      <w:tr w:rsidR="00E060BF" w:rsidRPr="00480423" w14:paraId="2D1BF3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7863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269BC15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0551F5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CA_n25A-n66A</w:t>
            </w:r>
          </w:p>
          <w:p w14:paraId="1C9F31C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2467B5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F6615F"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B0225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70C40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AA6DB41" w14:textId="77777777" w:rsidTr="005A0D4C">
        <w:trPr>
          <w:trHeight w:val="29"/>
        </w:trPr>
        <w:tc>
          <w:tcPr>
            <w:tcW w:w="3066" w:type="dxa"/>
            <w:tcBorders>
              <w:top w:val="nil"/>
              <w:left w:val="single" w:sz="4" w:space="0" w:color="auto"/>
              <w:bottom w:val="nil"/>
              <w:right w:val="single" w:sz="4" w:space="0" w:color="auto"/>
            </w:tcBorders>
            <w:vAlign w:val="center"/>
          </w:tcPr>
          <w:p w14:paraId="244C70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0E4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EF09E"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819C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B6B9E5C" w14:textId="77777777" w:rsidR="00E060BF" w:rsidRPr="00480423" w:rsidRDefault="00E060BF" w:rsidP="00AF6673">
            <w:pPr>
              <w:pStyle w:val="TAC"/>
              <w:rPr>
                <w:rFonts w:eastAsiaTheme="minorEastAsia"/>
                <w:lang w:val="en-US" w:eastAsia="zh-CN"/>
              </w:rPr>
            </w:pPr>
          </w:p>
        </w:tc>
      </w:tr>
      <w:tr w:rsidR="00E060BF" w:rsidRPr="00480423" w14:paraId="7A4054BB" w14:textId="77777777" w:rsidTr="005A0D4C">
        <w:trPr>
          <w:trHeight w:val="29"/>
        </w:trPr>
        <w:tc>
          <w:tcPr>
            <w:tcW w:w="3066" w:type="dxa"/>
            <w:tcBorders>
              <w:top w:val="nil"/>
              <w:left w:val="single" w:sz="4" w:space="0" w:color="auto"/>
              <w:bottom w:val="nil"/>
              <w:right w:val="single" w:sz="4" w:space="0" w:color="auto"/>
            </w:tcBorders>
            <w:vAlign w:val="center"/>
          </w:tcPr>
          <w:p w14:paraId="2E3630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C50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D6569"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8846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180337" w14:textId="77777777" w:rsidR="00E060BF" w:rsidRPr="00480423" w:rsidRDefault="00E060BF" w:rsidP="00AF6673">
            <w:pPr>
              <w:pStyle w:val="TAC"/>
              <w:rPr>
                <w:rFonts w:eastAsiaTheme="minorEastAsia"/>
                <w:lang w:val="en-US" w:eastAsia="zh-CN"/>
              </w:rPr>
            </w:pPr>
          </w:p>
        </w:tc>
      </w:tr>
      <w:tr w:rsidR="00E060BF" w:rsidRPr="00480423" w14:paraId="03472330" w14:textId="77777777" w:rsidTr="005A0D4C">
        <w:trPr>
          <w:trHeight w:val="29"/>
        </w:trPr>
        <w:tc>
          <w:tcPr>
            <w:tcW w:w="3066" w:type="dxa"/>
            <w:tcBorders>
              <w:top w:val="nil"/>
              <w:left w:val="single" w:sz="4" w:space="0" w:color="auto"/>
              <w:bottom w:val="nil"/>
              <w:right w:val="single" w:sz="4" w:space="0" w:color="auto"/>
            </w:tcBorders>
            <w:vAlign w:val="center"/>
          </w:tcPr>
          <w:p w14:paraId="10FF7E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A886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8061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04D70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F2EBA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83292B5" w14:textId="77777777" w:rsidTr="005A0D4C">
        <w:trPr>
          <w:trHeight w:val="29"/>
        </w:trPr>
        <w:tc>
          <w:tcPr>
            <w:tcW w:w="3066" w:type="dxa"/>
            <w:tcBorders>
              <w:top w:val="nil"/>
              <w:left w:val="single" w:sz="4" w:space="0" w:color="auto"/>
              <w:bottom w:val="nil"/>
              <w:right w:val="single" w:sz="4" w:space="0" w:color="auto"/>
            </w:tcBorders>
            <w:vAlign w:val="center"/>
          </w:tcPr>
          <w:p w14:paraId="5B1DA0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B0E9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D1D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8D3C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3644186" w14:textId="77777777" w:rsidR="00E060BF" w:rsidRPr="00480423" w:rsidRDefault="00E060BF" w:rsidP="00AF6673">
            <w:pPr>
              <w:pStyle w:val="TAC"/>
              <w:rPr>
                <w:rFonts w:eastAsiaTheme="minorEastAsia"/>
                <w:lang w:val="en-US" w:eastAsia="zh-CN"/>
              </w:rPr>
            </w:pPr>
          </w:p>
        </w:tc>
      </w:tr>
      <w:tr w:rsidR="00E060BF" w:rsidRPr="00480423" w14:paraId="274175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332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27FE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CB0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B850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8F48290" w14:textId="77777777" w:rsidR="00E060BF" w:rsidRPr="00480423" w:rsidRDefault="00E060BF" w:rsidP="00AF6673">
            <w:pPr>
              <w:pStyle w:val="TAC"/>
              <w:rPr>
                <w:rFonts w:eastAsiaTheme="minorEastAsia"/>
                <w:lang w:val="en-US" w:eastAsia="zh-CN"/>
              </w:rPr>
            </w:pPr>
          </w:p>
        </w:tc>
      </w:tr>
      <w:tr w:rsidR="00E060BF" w:rsidRPr="00480423" w14:paraId="409178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5108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70B581F5" w14:textId="77777777" w:rsidR="004444D8"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A6741B" w14:textId="0DD2F2B3"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71C0EF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1B3A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A6BC69"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96D5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B77089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77038E3" w14:textId="77777777" w:rsidTr="005A0D4C">
        <w:trPr>
          <w:trHeight w:val="29"/>
        </w:trPr>
        <w:tc>
          <w:tcPr>
            <w:tcW w:w="3066" w:type="dxa"/>
            <w:tcBorders>
              <w:top w:val="nil"/>
              <w:left w:val="single" w:sz="4" w:space="0" w:color="auto"/>
              <w:bottom w:val="nil"/>
              <w:right w:val="single" w:sz="4" w:space="0" w:color="auto"/>
            </w:tcBorders>
            <w:vAlign w:val="center"/>
          </w:tcPr>
          <w:p w14:paraId="27CE52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DA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D047D" w14:textId="77777777" w:rsidR="00E060BF" w:rsidRPr="00480423" w:rsidRDefault="00E060BF" w:rsidP="00AF6673">
            <w:pPr>
              <w:pStyle w:val="TAC"/>
              <w:rPr>
                <w:rFonts w:eastAsia="Yu Mincho"/>
                <w:lang w:val="en-US" w:eastAsia="zh-CN"/>
              </w:rPr>
            </w:pPr>
            <w:r w:rsidRPr="00480423">
              <w:rPr>
                <w:rFonts w:eastAsia="Yu Mincho"/>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11FF22" w14:textId="77777777" w:rsidR="00E060BF" w:rsidRPr="00480423" w:rsidRDefault="00E060BF" w:rsidP="00AF6673">
            <w:pPr>
              <w:pStyle w:val="TAC"/>
              <w:rPr>
                <w:rFonts w:eastAsia="Yu Mincho"/>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759F62" w14:textId="77777777" w:rsidR="00E060BF" w:rsidRPr="00480423" w:rsidRDefault="00E060BF" w:rsidP="00AF6673">
            <w:pPr>
              <w:pStyle w:val="TAC"/>
              <w:rPr>
                <w:rFonts w:eastAsiaTheme="minorEastAsia"/>
                <w:lang w:val="en-US" w:eastAsia="zh-CN"/>
              </w:rPr>
            </w:pPr>
          </w:p>
        </w:tc>
      </w:tr>
      <w:tr w:rsidR="00E060BF" w:rsidRPr="00480423" w14:paraId="68BCB0BA" w14:textId="77777777" w:rsidTr="005A0D4C">
        <w:trPr>
          <w:trHeight w:val="29"/>
        </w:trPr>
        <w:tc>
          <w:tcPr>
            <w:tcW w:w="3066" w:type="dxa"/>
            <w:tcBorders>
              <w:top w:val="nil"/>
              <w:left w:val="single" w:sz="4" w:space="0" w:color="auto"/>
              <w:bottom w:val="nil"/>
              <w:right w:val="single" w:sz="4" w:space="0" w:color="auto"/>
            </w:tcBorders>
            <w:vAlign w:val="center"/>
          </w:tcPr>
          <w:p w14:paraId="47431E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509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C3CE2"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689A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045EFB" w14:textId="77777777" w:rsidR="00E060BF" w:rsidRPr="00480423" w:rsidRDefault="00E060BF" w:rsidP="00AF6673">
            <w:pPr>
              <w:pStyle w:val="TAC"/>
              <w:rPr>
                <w:rFonts w:eastAsiaTheme="minorEastAsia"/>
                <w:lang w:val="en-US" w:eastAsia="zh-CN"/>
              </w:rPr>
            </w:pPr>
          </w:p>
        </w:tc>
      </w:tr>
      <w:tr w:rsidR="00E060BF" w:rsidRPr="00480423" w14:paraId="7442A673" w14:textId="77777777" w:rsidTr="005A0D4C">
        <w:trPr>
          <w:trHeight w:val="29"/>
        </w:trPr>
        <w:tc>
          <w:tcPr>
            <w:tcW w:w="3066" w:type="dxa"/>
            <w:tcBorders>
              <w:top w:val="nil"/>
              <w:left w:val="single" w:sz="4" w:space="0" w:color="auto"/>
              <w:bottom w:val="nil"/>
              <w:right w:val="single" w:sz="4" w:space="0" w:color="auto"/>
            </w:tcBorders>
            <w:vAlign w:val="center"/>
          </w:tcPr>
          <w:p w14:paraId="29D4BE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A0D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1620B"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7B2C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86C77F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05EC84A" w14:textId="77777777" w:rsidTr="005A0D4C">
        <w:trPr>
          <w:trHeight w:val="29"/>
        </w:trPr>
        <w:tc>
          <w:tcPr>
            <w:tcW w:w="3066" w:type="dxa"/>
            <w:tcBorders>
              <w:top w:val="nil"/>
              <w:left w:val="single" w:sz="4" w:space="0" w:color="auto"/>
              <w:bottom w:val="nil"/>
              <w:right w:val="single" w:sz="4" w:space="0" w:color="auto"/>
            </w:tcBorders>
            <w:vAlign w:val="center"/>
          </w:tcPr>
          <w:p w14:paraId="3BF88F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CA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0681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A33E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5AD31DD" w14:textId="77777777" w:rsidR="00E060BF" w:rsidRPr="00480423" w:rsidRDefault="00E060BF" w:rsidP="00AF6673">
            <w:pPr>
              <w:pStyle w:val="TAC"/>
              <w:rPr>
                <w:rFonts w:eastAsiaTheme="minorEastAsia"/>
                <w:lang w:val="en-US" w:eastAsia="zh-CN"/>
              </w:rPr>
            </w:pPr>
          </w:p>
        </w:tc>
      </w:tr>
      <w:tr w:rsidR="00E060BF" w:rsidRPr="00480423" w14:paraId="0524F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6A0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C434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197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84DE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69E28C" w14:textId="77777777" w:rsidR="00E060BF" w:rsidRPr="00480423" w:rsidRDefault="00E060BF" w:rsidP="00AF6673">
            <w:pPr>
              <w:pStyle w:val="TAC"/>
              <w:rPr>
                <w:rFonts w:eastAsiaTheme="minorEastAsia"/>
                <w:lang w:val="en-US" w:eastAsia="zh-CN"/>
              </w:rPr>
            </w:pPr>
          </w:p>
        </w:tc>
      </w:tr>
      <w:tr w:rsidR="00E060BF" w:rsidRPr="00480423" w14:paraId="75DB3A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6FBD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14C77995"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38FF4D0" w14:textId="023227D1"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04AFA5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616A4C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4616AD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0C67DD"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F9763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3993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4C25C5D" w14:textId="77777777" w:rsidTr="005A0D4C">
        <w:trPr>
          <w:trHeight w:val="29"/>
        </w:trPr>
        <w:tc>
          <w:tcPr>
            <w:tcW w:w="3066" w:type="dxa"/>
            <w:tcBorders>
              <w:top w:val="nil"/>
              <w:left w:val="single" w:sz="4" w:space="0" w:color="auto"/>
              <w:bottom w:val="nil"/>
              <w:right w:val="single" w:sz="4" w:space="0" w:color="auto"/>
            </w:tcBorders>
            <w:vAlign w:val="center"/>
          </w:tcPr>
          <w:p w14:paraId="766DE2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9F5A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905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437F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9066BE" w14:textId="77777777" w:rsidR="00E060BF" w:rsidRPr="00480423" w:rsidRDefault="00E060BF" w:rsidP="00AF6673">
            <w:pPr>
              <w:pStyle w:val="TAC"/>
              <w:rPr>
                <w:rFonts w:eastAsiaTheme="minorEastAsia"/>
                <w:lang w:val="en-US" w:eastAsia="zh-CN"/>
              </w:rPr>
            </w:pPr>
          </w:p>
        </w:tc>
      </w:tr>
      <w:tr w:rsidR="00E060BF" w:rsidRPr="00480423" w14:paraId="24B7B34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5E57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7F2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BB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F8A7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648DF9F" w14:textId="77777777" w:rsidR="00E060BF" w:rsidRPr="00480423" w:rsidRDefault="00E060BF" w:rsidP="00AF6673">
            <w:pPr>
              <w:pStyle w:val="TAC"/>
              <w:rPr>
                <w:rFonts w:eastAsiaTheme="minorEastAsia"/>
                <w:lang w:val="en-US" w:eastAsia="zh-CN"/>
              </w:rPr>
            </w:pPr>
          </w:p>
        </w:tc>
      </w:tr>
      <w:tr w:rsidR="00E060BF" w:rsidRPr="00480423" w14:paraId="0BB1C0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665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0E3CCBD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6545E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CA_n25A-n66A</w:t>
            </w:r>
          </w:p>
          <w:p w14:paraId="4137BB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228F43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2D6CD8"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B581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B2D15F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35662F2" w14:textId="77777777" w:rsidTr="005A0D4C">
        <w:trPr>
          <w:trHeight w:val="29"/>
        </w:trPr>
        <w:tc>
          <w:tcPr>
            <w:tcW w:w="3066" w:type="dxa"/>
            <w:tcBorders>
              <w:top w:val="nil"/>
              <w:left w:val="single" w:sz="4" w:space="0" w:color="auto"/>
              <w:bottom w:val="nil"/>
              <w:right w:val="single" w:sz="4" w:space="0" w:color="auto"/>
            </w:tcBorders>
            <w:vAlign w:val="center"/>
          </w:tcPr>
          <w:p w14:paraId="3D456C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B56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CB0BC"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B50F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210A352" w14:textId="77777777" w:rsidR="00E060BF" w:rsidRPr="00480423" w:rsidRDefault="00E060BF" w:rsidP="00AF6673">
            <w:pPr>
              <w:pStyle w:val="TAC"/>
              <w:rPr>
                <w:rFonts w:eastAsiaTheme="minorEastAsia"/>
                <w:lang w:val="en-US" w:eastAsia="zh-CN"/>
              </w:rPr>
            </w:pPr>
          </w:p>
        </w:tc>
      </w:tr>
      <w:tr w:rsidR="00E060BF" w:rsidRPr="00480423" w14:paraId="06D24CE1" w14:textId="77777777" w:rsidTr="005A0D4C">
        <w:trPr>
          <w:trHeight w:val="29"/>
        </w:trPr>
        <w:tc>
          <w:tcPr>
            <w:tcW w:w="3066" w:type="dxa"/>
            <w:tcBorders>
              <w:top w:val="nil"/>
              <w:left w:val="single" w:sz="4" w:space="0" w:color="auto"/>
              <w:bottom w:val="nil"/>
              <w:right w:val="single" w:sz="4" w:space="0" w:color="auto"/>
            </w:tcBorders>
            <w:vAlign w:val="center"/>
          </w:tcPr>
          <w:p w14:paraId="141EB5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317C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48F40"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A875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A3FA9E" w14:textId="77777777" w:rsidR="00E060BF" w:rsidRPr="00480423" w:rsidRDefault="00E060BF" w:rsidP="00AF6673">
            <w:pPr>
              <w:pStyle w:val="TAC"/>
              <w:rPr>
                <w:rFonts w:eastAsiaTheme="minorEastAsia"/>
                <w:lang w:val="en-US" w:eastAsia="zh-CN"/>
              </w:rPr>
            </w:pPr>
          </w:p>
        </w:tc>
      </w:tr>
      <w:tr w:rsidR="00E060BF" w:rsidRPr="00480423" w14:paraId="633075B7" w14:textId="77777777" w:rsidTr="005A0D4C">
        <w:trPr>
          <w:trHeight w:val="29"/>
        </w:trPr>
        <w:tc>
          <w:tcPr>
            <w:tcW w:w="3066" w:type="dxa"/>
            <w:tcBorders>
              <w:top w:val="nil"/>
              <w:left w:val="single" w:sz="4" w:space="0" w:color="auto"/>
              <w:bottom w:val="nil"/>
              <w:right w:val="single" w:sz="4" w:space="0" w:color="auto"/>
            </w:tcBorders>
            <w:vAlign w:val="center"/>
          </w:tcPr>
          <w:p w14:paraId="4CDC00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F66C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7F0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6BE49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22E3E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440277B" w14:textId="77777777" w:rsidTr="005A0D4C">
        <w:trPr>
          <w:trHeight w:val="29"/>
        </w:trPr>
        <w:tc>
          <w:tcPr>
            <w:tcW w:w="3066" w:type="dxa"/>
            <w:tcBorders>
              <w:top w:val="nil"/>
              <w:left w:val="single" w:sz="4" w:space="0" w:color="auto"/>
              <w:bottom w:val="nil"/>
              <w:right w:val="single" w:sz="4" w:space="0" w:color="auto"/>
            </w:tcBorders>
            <w:vAlign w:val="center"/>
          </w:tcPr>
          <w:p w14:paraId="5520DE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F53F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455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BE6DD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288C6D1" w14:textId="77777777" w:rsidR="00E060BF" w:rsidRPr="00480423" w:rsidRDefault="00E060BF" w:rsidP="00AF6673">
            <w:pPr>
              <w:pStyle w:val="TAC"/>
              <w:rPr>
                <w:rFonts w:eastAsiaTheme="minorEastAsia"/>
                <w:lang w:val="en-US" w:eastAsia="zh-CN"/>
              </w:rPr>
            </w:pPr>
          </w:p>
        </w:tc>
      </w:tr>
      <w:tr w:rsidR="00E060BF" w:rsidRPr="00480423" w14:paraId="4A7AAE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374E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C5ED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505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19C8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5334212" w14:textId="77777777" w:rsidR="00E060BF" w:rsidRPr="00480423" w:rsidRDefault="00E060BF" w:rsidP="00AF6673">
            <w:pPr>
              <w:pStyle w:val="TAC"/>
              <w:rPr>
                <w:rFonts w:eastAsiaTheme="minorEastAsia"/>
                <w:lang w:val="en-US" w:eastAsia="zh-CN"/>
              </w:rPr>
            </w:pPr>
          </w:p>
        </w:tc>
      </w:tr>
      <w:tr w:rsidR="00E060BF" w:rsidRPr="00480423" w14:paraId="14B8A7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83E3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61C9B74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28913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2FC7C1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D5F1A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88102A"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2E104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D77B71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3C6CB5F" w14:textId="77777777" w:rsidTr="005A0D4C">
        <w:trPr>
          <w:trHeight w:val="29"/>
        </w:trPr>
        <w:tc>
          <w:tcPr>
            <w:tcW w:w="3066" w:type="dxa"/>
            <w:tcBorders>
              <w:top w:val="nil"/>
              <w:left w:val="single" w:sz="4" w:space="0" w:color="auto"/>
              <w:bottom w:val="nil"/>
              <w:right w:val="single" w:sz="4" w:space="0" w:color="auto"/>
            </w:tcBorders>
            <w:vAlign w:val="center"/>
          </w:tcPr>
          <w:p w14:paraId="0B1116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6C5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50FDF"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9EE7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2425B2" w14:textId="77777777" w:rsidR="00E060BF" w:rsidRPr="00480423" w:rsidRDefault="00E060BF" w:rsidP="00AF6673">
            <w:pPr>
              <w:pStyle w:val="TAC"/>
              <w:rPr>
                <w:rFonts w:eastAsiaTheme="minorEastAsia"/>
                <w:lang w:val="en-US" w:eastAsia="zh-CN"/>
              </w:rPr>
            </w:pPr>
          </w:p>
        </w:tc>
      </w:tr>
      <w:tr w:rsidR="00E060BF" w:rsidRPr="00480423" w14:paraId="16A0E8F2" w14:textId="77777777" w:rsidTr="005A0D4C">
        <w:trPr>
          <w:trHeight w:val="29"/>
        </w:trPr>
        <w:tc>
          <w:tcPr>
            <w:tcW w:w="3066" w:type="dxa"/>
            <w:tcBorders>
              <w:top w:val="nil"/>
              <w:left w:val="single" w:sz="4" w:space="0" w:color="auto"/>
              <w:bottom w:val="nil"/>
              <w:right w:val="single" w:sz="4" w:space="0" w:color="auto"/>
            </w:tcBorders>
            <w:vAlign w:val="center"/>
          </w:tcPr>
          <w:p w14:paraId="6C74CD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47C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B51B1"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9C1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B7E389" w14:textId="77777777" w:rsidR="00E060BF" w:rsidRPr="00480423" w:rsidRDefault="00E060BF" w:rsidP="00AF6673">
            <w:pPr>
              <w:pStyle w:val="TAC"/>
              <w:rPr>
                <w:rFonts w:eastAsiaTheme="minorEastAsia"/>
                <w:lang w:val="en-US" w:eastAsia="zh-CN"/>
              </w:rPr>
            </w:pPr>
          </w:p>
        </w:tc>
      </w:tr>
      <w:tr w:rsidR="00E060BF" w:rsidRPr="00480423" w14:paraId="3A3E9127" w14:textId="77777777" w:rsidTr="005A0D4C">
        <w:trPr>
          <w:trHeight w:val="29"/>
        </w:trPr>
        <w:tc>
          <w:tcPr>
            <w:tcW w:w="3066" w:type="dxa"/>
            <w:tcBorders>
              <w:top w:val="nil"/>
              <w:left w:val="single" w:sz="4" w:space="0" w:color="auto"/>
              <w:bottom w:val="nil"/>
              <w:right w:val="single" w:sz="4" w:space="0" w:color="auto"/>
            </w:tcBorders>
            <w:vAlign w:val="center"/>
          </w:tcPr>
          <w:p w14:paraId="36154E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63F7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BA2D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4350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C74070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3ABA3F36" w14:textId="77777777" w:rsidTr="005A0D4C">
        <w:trPr>
          <w:trHeight w:val="29"/>
        </w:trPr>
        <w:tc>
          <w:tcPr>
            <w:tcW w:w="3066" w:type="dxa"/>
            <w:tcBorders>
              <w:top w:val="nil"/>
              <w:left w:val="single" w:sz="4" w:space="0" w:color="auto"/>
              <w:bottom w:val="nil"/>
              <w:right w:val="single" w:sz="4" w:space="0" w:color="auto"/>
            </w:tcBorders>
            <w:vAlign w:val="center"/>
          </w:tcPr>
          <w:p w14:paraId="0D5357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12E5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B42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DE525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70A8C6F" w14:textId="77777777" w:rsidR="00E060BF" w:rsidRPr="00480423" w:rsidRDefault="00E060BF" w:rsidP="00AF6673">
            <w:pPr>
              <w:pStyle w:val="TAC"/>
              <w:rPr>
                <w:rFonts w:eastAsiaTheme="minorEastAsia"/>
                <w:lang w:val="en-US" w:eastAsia="zh-CN"/>
              </w:rPr>
            </w:pPr>
          </w:p>
        </w:tc>
      </w:tr>
      <w:tr w:rsidR="00E060BF" w:rsidRPr="00480423" w14:paraId="7B7BD0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17E0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F90A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B70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F7091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E25640A" w14:textId="77777777" w:rsidR="00E060BF" w:rsidRPr="00480423" w:rsidRDefault="00E060BF" w:rsidP="00AF6673">
            <w:pPr>
              <w:pStyle w:val="TAC"/>
              <w:rPr>
                <w:rFonts w:eastAsiaTheme="minorEastAsia"/>
                <w:lang w:val="en-US" w:eastAsia="zh-CN"/>
              </w:rPr>
            </w:pPr>
          </w:p>
        </w:tc>
      </w:tr>
      <w:tr w:rsidR="00E060BF" w:rsidRPr="00480423" w14:paraId="30DA0C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D4F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11AC0600"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F6EF0D7" w14:textId="77777777" w:rsidR="00E060BF" w:rsidRPr="00771F82" w:rsidRDefault="00E060BF" w:rsidP="00AF6673">
            <w:pPr>
              <w:pStyle w:val="TAC"/>
              <w:rPr>
                <w:rFonts w:eastAsiaTheme="minorEastAsia"/>
                <w:lang w:val="en-US"/>
              </w:rPr>
            </w:pPr>
            <w:r w:rsidRPr="00771F82">
              <w:rPr>
                <w:rFonts w:eastAsiaTheme="minorEastAsia"/>
                <w:lang w:val="en-US"/>
              </w:rPr>
              <w:t>CA_n25A-n66A</w:t>
            </w:r>
          </w:p>
          <w:p w14:paraId="2E1A1C7B"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AC37340" w14:textId="77777777" w:rsidR="00E060BF" w:rsidRPr="00480423" w:rsidRDefault="00E060BF" w:rsidP="00AF6673">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292C8C"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9EEF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967DEC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22AE5B61" w14:textId="77777777" w:rsidTr="005A0D4C">
        <w:trPr>
          <w:trHeight w:val="29"/>
        </w:trPr>
        <w:tc>
          <w:tcPr>
            <w:tcW w:w="3066" w:type="dxa"/>
            <w:tcBorders>
              <w:top w:val="nil"/>
              <w:left w:val="single" w:sz="4" w:space="0" w:color="auto"/>
              <w:bottom w:val="nil"/>
              <w:right w:val="single" w:sz="4" w:space="0" w:color="auto"/>
            </w:tcBorders>
            <w:vAlign w:val="center"/>
          </w:tcPr>
          <w:p w14:paraId="382AD7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B52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8E3FB"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4EC9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D87ED7B" w14:textId="77777777" w:rsidR="00E060BF" w:rsidRPr="00480423" w:rsidRDefault="00E060BF" w:rsidP="00AF6673">
            <w:pPr>
              <w:pStyle w:val="TAC"/>
              <w:rPr>
                <w:rFonts w:eastAsiaTheme="minorEastAsia"/>
                <w:lang w:val="en-US" w:eastAsia="zh-CN"/>
              </w:rPr>
            </w:pPr>
          </w:p>
        </w:tc>
      </w:tr>
      <w:tr w:rsidR="00E060BF" w:rsidRPr="00480423" w14:paraId="440FE1AB" w14:textId="77777777" w:rsidTr="005A0D4C">
        <w:trPr>
          <w:trHeight w:val="29"/>
        </w:trPr>
        <w:tc>
          <w:tcPr>
            <w:tcW w:w="3066" w:type="dxa"/>
            <w:tcBorders>
              <w:top w:val="nil"/>
              <w:left w:val="single" w:sz="4" w:space="0" w:color="auto"/>
              <w:bottom w:val="nil"/>
              <w:right w:val="single" w:sz="4" w:space="0" w:color="auto"/>
            </w:tcBorders>
            <w:vAlign w:val="center"/>
          </w:tcPr>
          <w:p w14:paraId="15F46D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B22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62297"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9DA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BD37BC" w14:textId="77777777" w:rsidR="00E060BF" w:rsidRPr="00480423" w:rsidRDefault="00E060BF" w:rsidP="00AF6673">
            <w:pPr>
              <w:pStyle w:val="TAC"/>
              <w:rPr>
                <w:rFonts w:eastAsiaTheme="minorEastAsia"/>
                <w:lang w:val="en-US" w:eastAsia="zh-CN"/>
              </w:rPr>
            </w:pPr>
          </w:p>
        </w:tc>
      </w:tr>
      <w:tr w:rsidR="00E060BF" w:rsidRPr="00480423" w14:paraId="5F7353CA" w14:textId="77777777" w:rsidTr="005A0D4C">
        <w:trPr>
          <w:trHeight w:val="29"/>
        </w:trPr>
        <w:tc>
          <w:tcPr>
            <w:tcW w:w="3066" w:type="dxa"/>
            <w:tcBorders>
              <w:top w:val="nil"/>
              <w:left w:val="single" w:sz="4" w:space="0" w:color="auto"/>
              <w:bottom w:val="nil"/>
              <w:right w:val="single" w:sz="4" w:space="0" w:color="auto"/>
            </w:tcBorders>
            <w:vAlign w:val="center"/>
          </w:tcPr>
          <w:p w14:paraId="305123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38E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604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D8FA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206F1B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25C0AA6" w14:textId="77777777" w:rsidTr="005A0D4C">
        <w:trPr>
          <w:trHeight w:val="29"/>
        </w:trPr>
        <w:tc>
          <w:tcPr>
            <w:tcW w:w="3066" w:type="dxa"/>
            <w:tcBorders>
              <w:top w:val="nil"/>
              <w:left w:val="single" w:sz="4" w:space="0" w:color="auto"/>
              <w:bottom w:val="nil"/>
              <w:right w:val="single" w:sz="4" w:space="0" w:color="auto"/>
            </w:tcBorders>
            <w:vAlign w:val="center"/>
          </w:tcPr>
          <w:p w14:paraId="66625E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3175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3AB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42F10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B262B68" w14:textId="77777777" w:rsidR="00E060BF" w:rsidRPr="00480423" w:rsidRDefault="00E060BF" w:rsidP="00AF6673">
            <w:pPr>
              <w:pStyle w:val="TAC"/>
              <w:rPr>
                <w:rFonts w:eastAsiaTheme="minorEastAsia"/>
                <w:lang w:val="en-US" w:eastAsia="zh-CN"/>
              </w:rPr>
            </w:pPr>
          </w:p>
        </w:tc>
      </w:tr>
      <w:tr w:rsidR="00E060BF" w:rsidRPr="00480423" w14:paraId="4A1025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1162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47E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621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71AE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B4390A0" w14:textId="77777777" w:rsidR="00E060BF" w:rsidRPr="00480423" w:rsidRDefault="00E060BF" w:rsidP="00AF6673">
            <w:pPr>
              <w:pStyle w:val="TAC"/>
              <w:rPr>
                <w:rFonts w:eastAsiaTheme="minorEastAsia"/>
                <w:lang w:val="en-US" w:eastAsia="zh-CN"/>
              </w:rPr>
            </w:pPr>
          </w:p>
        </w:tc>
      </w:tr>
      <w:tr w:rsidR="00E060BF" w:rsidRPr="00480423" w14:paraId="60A398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82A9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77AAA84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071C1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50CD65E9"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CB8763"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15E8D0"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9133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16527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B1AE70F" w14:textId="77777777" w:rsidTr="005A0D4C">
        <w:trPr>
          <w:trHeight w:val="29"/>
        </w:trPr>
        <w:tc>
          <w:tcPr>
            <w:tcW w:w="3066" w:type="dxa"/>
            <w:tcBorders>
              <w:top w:val="nil"/>
              <w:left w:val="single" w:sz="4" w:space="0" w:color="auto"/>
              <w:bottom w:val="nil"/>
              <w:right w:val="single" w:sz="4" w:space="0" w:color="auto"/>
            </w:tcBorders>
            <w:vAlign w:val="center"/>
          </w:tcPr>
          <w:p w14:paraId="7F0B8F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927D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C82F"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0E71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192E89" w14:textId="77777777" w:rsidR="00E060BF" w:rsidRPr="00480423" w:rsidRDefault="00E060BF" w:rsidP="00AF6673">
            <w:pPr>
              <w:pStyle w:val="TAC"/>
              <w:rPr>
                <w:rFonts w:eastAsiaTheme="minorEastAsia"/>
                <w:lang w:val="en-US" w:eastAsia="zh-CN"/>
              </w:rPr>
            </w:pPr>
          </w:p>
        </w:tc>
      </w:tr>
      <w:tr w:rsidR="00E060BF" w:rsidRPr="00480423" w14:paraId="4F14B86A" w14:textId="77777777" w:rsidTr="005A0D4C">
        <w:trPr>
          <w:trHeight w:val="29"/>
        </w:trPr>
        <w:tc>
          <w:tcPr>
            <w:tcW w:w="3066" w:type="dxa"/>
            <w:tcBorders>
              <w:top w:val="nil"/>
              <w:left w:val="single" w:sz="4" w:space="0" w:color="auto"/>
              <w:bottom w:val="nil"/>
              <w:right w:val="single" w:sz="4" w:space="0" w:color="auto"/>
            </w:tcBorders>
            <w:vAlign w:val="center"/>
          </w:tcPr>
          <w:p w14:paraId="721EE1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B050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02068C"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C22E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7A3374" w14:textId="77777777" w:rsidR="00E060BF" w:rsidRPr="00480423" w:rsidRDefault="00E060BF" w:rsidP="00AF6673">
            <w:pPr>
              <w:pStyle w:val="TAC"/>
              <w:rPr>
                <w:rFonts w:eastAsiaTheme="minorEastAsia"/>
                <w:lang w:val="en-US" w:eastAsia="zh-CN"/>
              </w:rPr>
            </w:pPr>
          </w:p>
        </w:tc>
      </w:tr>
      <w:tr w:rsidR="00E060BF" w:rsidRPr="00480423" w14:paraId="35E0B6CE" w14:textId="77777777" w:rsidTr="005A0D4C">
        <w:trPr>
          <w:trHeight w:val="29"/>
        </w:trPr>
        <w:tc>
          <w:tcPr>
            <w:tcW w:w="3066" w:type="dxa"/>
            <w:tcBorders>
              <w:top w:val="nil"/>
              <w:left w:val="single" w:sz="4" w:space="0" w:color="auto"/>
              <w:bottom w:val="nil"/>
              <w:right w:val="single" w:sz="4" w:space="0" w:color="auto"/>
            </w:tcBorders>
            <w:vAlign w:val="center"/>
          </w:tcPr>
          <w:p w14:paraId="68F3A6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4ADC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BE4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6927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233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7EE1E5D" w14:textId="77777777" w:rsidTr="005A0D4C">
        <w:trPr>
          <w:trHeight w:val="29"/>
        </w:trPr>
        <w:tc>
          <w:tcPr>
            <w:tcW w:w="3066" w:type="dxa"/>
            <w:tcBorders>
              <w:top w:val="nil"/>
              <w:left w:val="single" w:sz="4" w:space="0" w:color="auto"/>
              <w:bottom w:val="nil"/>
              <w:right w:val="single" w:sz="4" w:space="0" w:color="auto"/>
            </w:tcBorders>
            <w:vAlign w:val="center"/>
          </w:tcPr>
          <w:p w14:paraId="08D1BC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262A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B9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750CD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D7B8D71" w14:textId="77777777" w:rsidR="00E060BF" w:rsidRPr="00480423" w:rsidRDefault="00E060BF" w:rsidP="00AF6673">
            <w:pPr>
              <w:pStyle w:val="TAC"/>
              <w:rPr>
                <w:rFonts w:eastAsiaTheme="minorEastAsia"/>
                <w:lang w:val="en-US" w:eastAsia="zh-CN"/>
              </w:rPr>
            </w:pPr>
          </w:p>
        </w:tc>
      </w:tr>
      <w:tr w:rsidR="00E060BF" w:rsidRPr="00480423" w14:paraId="2A41F5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0FA8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D6B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6DB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F296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97B4CE7" w14:textId="77777777" w:rsidR="00E060BF" w:rsidRPr="00480423" w:rsidRDefault="00E060BF" w:rsidP="00AF6673">
            <w:pPr>
              <w:pStyle w:val="TAC"/>
              <w:rPr>
                <w:rFonts w:eastAsiaTheme="minorEastAsia"/>
                <w:lang w:val="en-US" w:eastAsia="zh-CN"/>
              </w:rPr>
            </w:pPr>
          </w:p>
        </w:tc>
      </w:tr>
      <w:tr w:rsidR="00E060BF" w:rsidRPr="00480423" w14:paraId="42A5486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67FF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13D186CE"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682D5BA9" w14:textId="77777777" w:rsidR="00E060BF" w:rsidRPr="00771F82" w:rsidRDefault="00E060BF" w:rsidP="00AF6673">
            <w:pPr>
              <w:pStyle w:val="TAC"/>
              <w:rPr>
                <w:rFonts w:eastAsiaTheme="minorEastAsia"/>
                <w:lang w:val="en-US"/>
              </w:rPr>
            </w:pPr>
            <w:r w:rsidRPr="00771F82">
              <w:rPr>
                <w:rFonts w:eastAsiaTheme="minorEastAsia"/>
                <w:lang w:val="en-US"/>
              </w:rPr>
              <w:t>CA_n25A-n66A</w:t>
            </w:r>
          </w:p>
          <w:p w14:paraId="2F223F88"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4FEC15C7" w14:textId="77777777" w:rsidR="00E060BF" w:rsidRPr="00480423" w:rsidRDefault="00E060BF" w:rsidP="00AF6673">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0C572C"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7911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AA8A3E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75EF35FB" w14:textId="77777777" w:rsidTr="005A0D4C">
        <w:trPr>
          <w:trHeight w:val="29"/>
        </w:trPr>
        <w:tc>
          <w:tcPr>
            <w:tcW w:w="3066" w:type="dxa"/>
            <w:tcBorders>
              <w:top w:val="nil"/>
              <w:left w:val="single" w:sz="4" w:space="0" w:color="auto"/>
              <w:bottom w:val="nil"/>
              <w:right w:val="single" w:sz="4" w:space="0" w:color="auto"/>
            </w:tcBorders>
            <w:vAlign w:val="center"/>
          </w:tcPr>
          <w:p w14:paraId="59D8B0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075A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8C543"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F482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54E3FB8" w14:textId="77777777" w:rsidR="00E060BF" w:rsidRPr="00480423" w:rsidRDefault="00E060BF" w:rsidP="00AF6673">
            <w:pPr>
              <w:pStyle w:val="TAC"/>
              <w:rPr>
                <w:rFonts w:eastAsiaTheme="minorEastAsia"/>
                <w:lang w:val="en-US" w:eastAsia="zh-CN"/>
              </w:rPr>
            </w:pPr>
          </w:p>
        </w:tc>
      </w:tr>
      <w:tr w:rsidR="00E060BF" w:rsidRPr="00480423" w14:paraId="1BFAB30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6CA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C76FD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AEC6B"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EC7F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E5333" w14:textId="77777777" w:rsidR="00E060BF" w:rsidRPr="00480423" w:rsidRDefault="00E060BF" w:rsidP="00AF6673">
            <w:pPr>
              <w:pStyle w:val="TAC"/>
              <w:rPr>
                <w:rFonts w:eastAsiaTheme="minorEastAsia"/>
                <w:lang w:val="en-US" w:eastAsia="zh-CN"/>
              </w:rPr>
            </w:pPr>
          </w:p>
        </w:tc>
      </w:tr>
      <w:tr w:rsidR="00E060BF" w:rsidRPr="00480423" w14:paraId="51D2E4A1" w14:textId="77777777" w:rsidTr="005A0D4C">
        <w:trPr>
          <w:trHeight w:val="29"/>
        </w:trPr>
        <w:tc>
          <w:tcPr>
            <w:tcW w:w="3066" w:type="dxa"/>
            <w:tcBorders>
              <w:top w:val="nil"/>
              <w:left w:val="single" w:sz="4" w:space="0" w:color="auto"/>
              <w:bottom w:val="nil"/>
              <w:right w:val="single" w:sz="4" w:space="0" w:color="auto"/>
            </w:tcBorders>
            <w:vAlign w:val="center"/>
          </w:tcPr>
          <w:p w14:paraId="7BB201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811C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EEB6A"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9A1F8B" w14:textId="77777777" w:rsidR="00E060BF" w:rsidRPr="00480423" w:rsidRDefault="00E060BF" w:rsidP="00AF6673">
            <w:pPr>
              <w:pStyle w:val="TAC"/>
              <w:rPr>
                <w:rFonts w:eastAsiaTheme="minorEastAsia"/>
                <w:lang w:val="en-US" w:eastAsia="zh-CN" w:bidi="ar"/>
              </w:rPr>
            </w:pPr>
            <w:r w:rsidRPr="008523D2">
              <w:rPr>
                <w:lang w:val="en-US" w:eastAsia="zh-CN" w:bidi="ar"/>
              </w:rPr>
              <w:t>CA_n25(2A)_ BCS 4 and 5</w:t>
            </w:r>
          </w:p>
        </w:tc>
        <w:tc>
          <w:tcPr>
            <w:tcW w:w="2387" w:type="dxa"/>
            <w:tcBorders>
              <w:top w:val="single" w:sz="4" w:space="0" w:color="auto"/>
              <w:left w:val="single" w:sz="4" w:space="0" w:color="auto"/>
              <w:bottom w:val="nil"/>
              <w:right w:val="single" w:sz="4" w:space="0" w:color="auto"/>
            </w:tcBorders>
            <w:vAlign w:val="center"/>
          </w:tcPr>
          <w:p w14:paraId="00B8EFC4"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3DE263B3" w14:textId="77777777" w:rsidTr="005A0D4C">
        <w:trPr>
          <w:trHeight w:val="29"/>
        </w:trPr>
        <w:tc>
          <w:tcPr>
            <w:tcW w:w="3066" w:type="dxa"/>
            <w:tcBorders>
              <w:top w:val="nil"/>
              <w:left w:val="single" w:sz="4" w:space="0" w:color="auto"/>
              <w:bottom w:val="nil"/>
              <w:right w:val="single" w:sz="4" w:space="0" w:color="auto"/>
            </w:tcBorders>
            <w:vAlign w:val="center"/>
          </w:tcPr>
          <w:p w14:paraId="2299D7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F499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1115F"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F455DD" w14:textId="77777777" w:rsidR="00E060BF" w:rsidRPr="00480423" w:rsidRDefault="00E060BF" w:rsidP="00AF6673">
            <w:pPr>
              <w:pStyle w:val="TAC"/>
              <w:rPr>
                <w:rFonts w:eastAsiaTheme="minorEastAsia"/>
                <w:lang w:val="en-US" w:eastAsia="zh-CN" w:bidi="ar"/>
              </w:rPr>
            </w:pPr>
            <w:r w:rsidRPr="008523D2">
              <w:rPr>
                <w:lang w:val="en-US" w:eastAsia="zh-CN" w:bidi="ar"/>
              </w:rPr>
              <w:t>CA_n66(2A)_ BCS 4 and 5</w:t>
            </w:r>
          </w:p>
        </w:tc>
        <w:tc>
          <w:tcPr>
            <w:tcW w:w="2387" w:type="dxa"/>
            <w:tcBorders>
              <w:top w:val="nil"/>
              <w:left w:val="single" w:sz="4" w:space="0" w:color="auto"/>
              <w:bottom w:val="nil"/>
              <w:right w:val="single" w:sz="4" w:space="0" w:color="auto"/>
            </w:tcBorders>
            <w:vAlign w:val="center"/>
          </w:tcPr>
          <w:p w14:paraId="4B8EBC80" w14:textId="77777777" w:rsidR="00E060BF" w:rsidRPr="00480423" w:rsidRDefault="00E060BF" w:rsidP="00AF6673">
            <w:pPr>
              <w:pStyle w:val="TAC"/>
              <w:rPr>
                <w:rFonts w:eastAsiaTheme="minorEastAsia"/>
                <w:lang w:val="en-US" w:eastAsia="zh-CN"/>
              </w:rPr>
            </w:pPr>
          </w:p>
        </w:tc>
      </w:tr>
      <w:tr w:rsidR="00E060BF" w:rsidRPr="00480423" w14:paraId="3E8B3E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17A4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18CB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E12DF" w14:textId="77777777" w:rsidR="00E060BF" w:rsidRPr="00480423" w:rsidRDefault="00E060BF" w:rsidP="00AF6673">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36A171" w14:textId="77777777" w:rsidR="00E060BF" w:rsidRPr="00480423" w:rsidRDefault="00E060BF" w:rsidP="00AF6673">
            <w:pPr>
              <w:pStyle w:val="TAC"/>
              <w:rPr>
                <w:rFonts w:eastAsiaTheme="minorEastAsia"/>
                <w:lang w:val="en-US" w:eastAsia="zh-CN" w:bidi="ar"/>
              </w:rPr>
            </w:pPr>
            <w:r w:rsidRPr="008523D2">
              <w:rPr>
                <w:lang w:val="en-US" w:eastAsia="zh-CN" w:bidi="ar"/>
              </w:rPr>
              <w:t>CA_n77(2A)_ BCS 4 and 5</w:t>
            </w:r>
          </w:p>
        </w:tc>
        <w:tc>
          <w:tcPr>
            <w:tcW w:w="2387" w:type="dxa"/>
            <w:tcBorders>
              <w:top w:val="nil"/>
              <w:left w:val="single" w:sz="4" w:space="0" w:color="auto"/>
              <w:bottom w:val="single" w:sz="4" w:space="0" w:color="auto"/>
              <w:right w:val="single" w:sz="4" w:space="0" w:color="auto"/>
            </w:tcBorders>
            <w:vAlign w:val="center"/>
          </w:tcPr>
          <w:p w14:paraId="41DC613D" w14:textId="77777777" w:rsidR="00E060BF" w:rsidRPr="00480423" w:rsidRDefault="00E060BF" w:rsidP="00AF6673">
            <w:pPr>
              <w:pStyle w:val="TAC"/>
              <w:rPr>
                <w:rFonts w:eastAsiaTheme="minorEastAsia"/>
                <w:lang w:val="en-US" w:eastAsia="zh-CN"/>
              </w:rPr>
            </w:pPr>
          </w:p>
        </w:tc>
      </w:tr>
      <w:tr w:rsidR="00E060BF" w:rsidRPr="00480423" w14:paraId="2D8ADC88" w14:textId="77777777" w:rsidTr="005A0D4C">
        <w:trPr>
          <w:trHeight w:val="29"/>
        </w:trPr>
        <w:tc>
          <w:tcPr>
            <w:tcW w:w="3066" w:type="dxa"/>
            <w:tcBorders>
              <w:top w:val="nil"/>
              <w:left w:val="single" w:sz="4" w:space="0" w:color="auto"/>
              <w:bottom w:val="nil"/>
              <w:right w:val="single" w:sz="4" w:space="0" w:color="auto"/>
            </w:tcBorders>
            <w:vAlign w:val="center"/>
          </w:tcPr>
          <w:p w14:paraId="7EE1BA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34CF131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071B2B9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38645D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7D6F7DC6"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39223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E3948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8C6612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B7A6913" w14:textId="77777777" w:rsidTr="005A0D4C">
        <w:trPr>
          <w:trHeight w:val="29"/>
        </w:trPr>
        <w:tc>
          <w:tcPr>
            <w:tcW w:w="3066" w:type="dxa"/>
            <w:tcBorders>
              <w:top w:val="nil"/>
              <w:left w:val="single" w:sz="4" w:space="0" w:color="auto"/>
              <w:bottom w:val="nil"/>
              <w:right w:val="single" w:sz="4" w:space="0" w:color="auto"/>
            </w:tcBorders>
            <w:vAlign w:val="center"/>
          </w:tcPr>
          <w:p w14:paraId="433B17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EE8D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37996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51D0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382F46" w14:textId="77777777" w:rsidR="00E060BF" w:rsidRPr="00480423" w:rsidRDefault="00E060BF" w:rsidP="00AF6673">
            <w:pPr>
              <w:pStyle w:val="TAC"/>
              <w:rPr>
                <w:rFonts w:eastAsiaTheme="minorEastAsia"/>
                <w:szCs w:val="18"/>
                <w:lang w:val="en-US" w:eastAsia="zh-CN"/>
              </w:rPr>
            </w:pPr>
          </w:p>
        </w:tc>
      </w:tr>
      <w:tr w:rsidR="00E060BF" w:rsidRPr="00480423" w14:paraId="333F309B" w14:textId="77777777" w:rsidTr="005A0D4C">
        <w:trPr>
          <w:trHeight w:val="29"/>
        </w:trPr>
        <w:tc>
          <w:tcPr>
            <w:tcW w:w="3066" w:type="dxa"/>
            <w:tcBorders>
              <w:top w:val="nil"/>
              <w:left w:val="single" w:sz="4" w:space="0" w:color="auto"/>
              <w:bottom w:val="nil"/>
              <w:right w:val="single" w:sz="4" w:space="0" w:color="auto"/>
            </w:tcBorders>
            <w:vAlign w:val="center"/>
          </w:tcPr>
          <w:p w14:paraId="721DAC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B4F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133C7"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1C3E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B861E25" w14:textId="77777777" w:rsidR="00E060BF" w:rsidRPr="00480423" w:rsidRDefault="00E060BF" w:rsidP="00AF6673">
            <w:pPr>
              <w:pStyle w:val="TAC"/>
              <w:rPr>
                <w:rFonts w:eastAsiaTheme="minorEastAsia"/>
                <w:szCs w:val="18"/>
                <w:lang w:val="en-US" w:eastAsia="zh-CN"/>
              </w:rPr>
            </w:pPr>
          </w:p>
        </w:tc>
      </w:tr>
      <w:tr w:rsidR="00E060BF" w:rsidRPr="00480423" w14:paraId="6DB8AB4A" w14:textId="77777777" w:rsidTr="005A0D4C">
        <w:trPr>
          <w:trHeight w:val="29"/>
        </w:trPr>
        <w:tc>
          <w:tcPr>
            <w:tcW w:w="3066" w:type="dxa"/>
            <w:tcBorders>
              <w:top w:val="nil"/>
              <w:left w:val="single" w:sz="4" w:space="0" w:color="auto"/>
              <w:bottom w:val="nil"/>
              <w:right w:val="single" w:sz="4" w:space="0" w:color="auto"/>
            </w:tcBorders>
            <w:vAlign w:val="center"/>
          </w:tcPr>
          <w:p w14:paraId="1A3888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78F5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26B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9F3D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F87BF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1</w:t>
            </w:r>
          </w:p>
        </w:tc>
      </w:tr>
      <w:tr w:rsidR="00E060BF" w:rsidRPr="00480423" w14:paraId="542521D4" w14:textId="77777777" w:rsidTr="005A0D4C">
        <w:trPr>
          <w:trHeight w:val="29"/>
        </w:trPr>
        <w:tc>
          <w:tcPr>
            <w:tcW w:w="3066" w:type="dxa"/>
            <w:tcBorders>
              <w:top w:val="nil"/>
              <w:left w:val="single" w:sz="4" w:space="0" w:color="auto"/>
              <w:bottom w:val="nil"/>
              <w:right w:val="single" w:sz="4" w:space="0" w:color="auto"/>
            </w:tcBorders>
            <w:vAlign w:val="center"/>
          </w:tcPr>
          <w:p w14:paraId="609019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64CA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287D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6BD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7477D0" w14:textId="77777777" w:rsidR="00E060BF" w:rsidRPr="00480423" w:rsidRDefault="00E060BF" w:rsidP="00AF6673">
            <w:pPr>
              <w:pStyle w:val="TAC"/>
              <w:rPr>
                <w:rFonts w:eastAsiaTheme="minorEastAsia"/>
                <w:szCs w:val="18"/>
                <w:lang w:val="en-US" w:eastAsia="zh-CN"/>
              </w:rPr>
            </w:pPr>
          </w:p>
        </w:tc>
      </w:tr>
      <w:tr w:rsidR="00E060BF" w:rsidRPr="00480423" w14:paraId="083AC3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8FB5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065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D22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B015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2B9689" w14:textId="77777777" w:rsidR="00E060BF" w:rsidRPr="00480423" w:rsidRDefault="00E060BF" w:rsidP="00AF6673">
            <w:pPr>
              <w:pStyle w:val="TAC"/>
              <w:rPr>
                <w:rFonts w:eastAsiaTheme="minorEastAsia"/>
                <w:szCs w:val="18"/>
                <w:lang w:val="en-US" w:eastAsia="zh-CN"/>
              </w:rPr>
            </w:pPr>
          </w:p>
        </w:tc>
      </w:tr>
      <w:tr w:rsidR="00E060BF" w:rsidRPr="00480423" w14:paraId="26A054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62A63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508FEFB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CEB0D00"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5E9F94"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1CBD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EA9E41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42EE787A" w14:textId="77777777" w:rsidTr="005A0D4C">
        <w:trPr>
          <w:trHeight w:val="29"/>
        </w:trPr>
        <w:tc>
          <w:tcPr>
            <w:tcW w:w="3066" w:type="dxa"/>
            <w:tcBorders>
              <w:top w:val="nil"/>
              <w:left w:val="single" w:sz="4" w:space="0" w:color="auto"/>
              <w:bottom w:val="nil"/>
              <w:right w:val="single" w:sz="4" w:space="0" w:color="auto"/>
            </w:tcBorders>
            <w:vAlign w:val="center"/>
          </w:tcPr>
          <w:p w14:paraId="6FCDB5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CA382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8A981"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EB66F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DA1F45" w14:textId="77777777" w:rsidR="00E060BF" w:rsidRPr="00480423" w:rsidRDefault="00E060BF" w:rsidP="00AF6673">
            <w:pPr>
              <w:pStyle w:val="TAC"/>
              <w:rPr>
                <w:rFonts w:eastAsiaTheme="minorEastAsia"/>
                <w:szCs w:val="18"/>
                <w:lang w:val="en-US" w:eastAsia="zh-CN"/>
              </w:rPr>
            </w:pPr>
          </w:p>
        </w:tc>
      </w:tr>
      <w:tr w:rsidR="00E060BF" w:rsidRPr="00480423" w14:paraId="5EC2A3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90B5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7F115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C9DB8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F698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99414" w14:textId="77777777" w:rsidR="00E060BF" w:rsidRPr="00480423" w:rsidRDefault="00E060BF" w:rsidP="00AF6673">
            <w:pPr>
              <w:pStyle w:val="TAC"/>
              <w:rPr>
                <w:rFonts w:eastAsiaTheme="minorEastAsia"/>
                <w:szCs w:val="18"/>
                <w:lang w:val="en-US" w:eastAsia="zh-CN"/>
              </w:rPr>
            </w:pPr>
          </w:p>
        </w:tc>
      </w:tr>
      <w:tr w:rsidR="00E060BF" w:rsidRPr="00480423" w14:paraId="159CAD1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035B9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57DE94E3"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102B63D"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15F9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15990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1025B38" w14:textId="77777777" w:rsidTr="005A0D4C">
        <w:trPr>
          <w:trHeight w:val="29"/>
        </w:trPr>
        <w:tc>
          <w:tcPr>
            <w:tcW w:w="3066" w:type="dxa"/>
            <w:tcBorders>
              <w:top w:val="nil"/>
              <w:left w:val="single" w:sz="4" w:space="0" w:color="auto"/>
              <w:bottom w:val="nil"/>
              <w:right w:val="single" w:sz="4" w:space="0" w:color="auto"/>
            </w:tcBorders>
            <w:vAlign w:val="center"/>
          </w:tcPr>
          <w:p w14:paraId="36A7FA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304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09EAF2"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873D5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9496DB4" w14:textId="77777777" w:rsidR="00E060BF" w:rsidRPr="00480423" w:rsidRDefault="00E060BF" w:rsidP="00AF6673">
            <w:pPr>
              <w:pStyle w:val="TAC"/>
              <w:rPr>
                <w:rFonts w:eastAsiaTheme="minorEastAsia"/>
                <w:szCs w:val="18"/>
                <w:lang w:val="en-US" w:eastAsia="zh-CN"/>
              </w:rPr>
            </w:pPr>
          </w:p>
        </w:tc>
      </w:tr>
      <w:tr w:rsidR="00E060BF" w:rsidRPr="00480423" w14:paraId="384026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7262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8310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D52B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1B6F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227DD" w14:textId="77777777" w:rsidR="00E060BF" w:rsidRPr="00480423" w:rsidRDefault="00E060BF" w:rsidP="00AF6673">
            <w:pPr>
              <w:pStyle w:val="TAC"/>
              <w:rPr>
                <w:rFonts w:eastAsiaTheme="minorEastAsia"/>
                <w:szCs w:val="18"/>
                <w:lang w:val="en-US" w:eastAsia="zh-CN"/>
              </w:rPr>
            </w:pPr>
          </w:p>
        </w:tc>
      </w:tr>
      <w:tr w:rsidR="00E060BF" w:rsidRPr="00480423" w14:paraId="0B62BE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22EDB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2705D96D" w14:textId="3D3B0313"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672E591"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DDC3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A74DD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7DFCEB7E" w14:textId="77777777" w:rsidTr="005A0D4C">
        <w:trPr>
          <w:trHeight w:val="29"/>
        </w:trPr>
        <w:tc>
          <w:tcPr>
            <w:tcW w:w="3066" w:type="dxa"/>
            <w:tcBorders>
              <w:top w:val="nil"/>
              <w:left w:val="single" w:sz="4" w:space="0" w:color="auto"/>
              <w:bottom w:val="nil"/>
              <w:right w:val="single" w:sz="4" w:space="0" w:color="auto"/>
            </w:tcBorders>
            <w:vAlign w:val="center"/>
          </w:tcPr>
          <w:p w14:paraId="662962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A5A33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74378C"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83CE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8D3A29" w14:textId="77777777" w:rsidR="00E060BF" w:rsidRPr="00480423" w:rsidRDefault="00E060BF" w:rsidP="00AF6673">
            <w:pPr>
              <w:pStyle w:val="TAC"/>
              <w:rPr>
                <w:rFonts w:eastAsiaTheme="minorEastAsia"/>
                <w:szCs w:val="18"/>
                <w:lang w:val="en-US" w:eastAsia="zh-CN"/>
              </w:rPr>
            </w:pPr>
          </w:p>
        </w:tc>
      </w:tr>
      <w:tr w:rsidR="00E060BF" w:rsidRPr="00480423" w14:paraId="2F7285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E32E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1E8E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009A72"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31C7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7C158A5" w14:textId="77777777" w:rsidR="00E060BF" w:rsidRPr="00480423" w:rsidRDefault="00E060BF" w:rsidP="00AF6673">
            <w:pPr>
              <w:pStyle w:val="TAC"/>
              <w:rPr>
                <w:rFonts w:eastAsiaTheme="minorEastAsia"/>
                <w:szCs w:val="18"/>
                <w:lang w:val="en-US" w:eastAsia="zh-CN"/>
              </w:rPr>
            </w:pPr>
          </w:p>
        </w:tc>
      </w:tr>
      <w:tr w:rsidR="00E060BF" w:rsidRPr="00480423" w14:paraId="7BAE21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77D43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2B143617"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16BE579"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4F39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170490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673276B" w14:textId="77777777" w:rsidTr="005A0D4C">
        <w:trPr>
          <w:trHeight w:val="29"/>
        </w:trPr>
        <w:tc>
          <w:tcPr>
            <w:tcW w:w="3066" w:type="dxa"/>
            <w:tcBorders>
              <w:top w:val="nil"/>
              <w:left w:val="single" w:sz="4" w:space="0" w:color="auto"/>
              <w:bottom w:val="nil"/>
              <w:right w:val="single" w:sz="4" w:space="0" w:color="auto"/>
            </w:tcBorders>
            <w:vAlign w:val="center"/>
          </w:tcPr>
          <w:p w14:paraId="62539F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4E6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D872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C6FD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4F5D82E" w14:textId="77777777" w:rsidR="00E060BF" w:rsidRPr="00480423" w:rsidRDefault="00E060BF" w:rsidP="00AF6673">
            <w:pPr>
              <w:pStyle w:val="TAC"/>
              <w:rPr>
                <w:rFonts w:eastAsiaTheme="minorEastAsia"/>
                <w:szCs w:val="18"/>
                <w:lang w:val="en-US" w:eastAsia="zh-CN"/>
              </w:rPr>
            </w:pPr>
          </w:p>
        </w:tc>
      </w:tr>
      <w:tr w:rsidR="00E060BF" w:rsidRPr="00480423" w14:paraId="7E4A2C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BBEB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3EC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0B2B64"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8CA2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3A3684" w14:textId="77777777" w:rsidR="00E060BF" w:rsidRPr="00480423" w:rsidRDefault="00E060BF" w:rsidP="00AF6673">
            <w:pPr>
              <w:pStyle w:val="TAC"/>
              <w:rPr>
                <w:rFonts w:eastAsiaTheme="minorEastAsia"/>
                <w:szCs w:val="18"/>
                <w:lang w:val="en-US" w:eastAsia="zh-CN"/>
              </w:rPr>
            </w:pPr>
          </w:p>
        </w:tc>
      </w:tr>
      <w:tr w:rsidR="00E060BF" w:rsidRPr="00480423" w14:paraId="2DA0F34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A1216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068B0838"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EC70EC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8FD3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9A22CE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7E6BAD5E" w14:textId="77777777" w:rsidTr="005A0D4C">
        <w:trPr>
          <w:trHeight w:val="29"/>
        </w:trPr>
        <w:tc>
          <w:tcPr>
            <w:tcW w:w="3066" w:type="dxa"/>
            <w:tcBorders>
              <w:top w:val="nil"/>
              <w:left w:val="single" w:sz="4" w:space="0" w:color="auto"/>
              <w:bottom w:val="nil"/>
              <w:right w:val="single" w:sz="4" w:space="0" w:color="auto"/>
            </w:tcBorders>
            <w:vAlign w:val="center"/>
          </w:tcPr>
          <w:p w14:paraId="12A0E8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1547B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6CC2A5"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7410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A05F10" w14:textId="77777777" w:rsidR="00E060BF" w:rsidRPr="00480423" w:rsidRDefault="00E060BF" w:rsidP="00AF6673">
            <w:pPr>
              <w:pStyle w:val="TAC"/>
              <w:rPr>
                <w:rFonts w:eastAsiaTheme="minorEastAsia"/>
                <w:szCs w:val="18"/>
                <w:lang w:val="en-US" w:eastAsia="zh-CN"/>
              </w:rPr>
            </w:pPr>
          </w:p>
        </w:tc>
      </w:tr>
      <w:tr w:rsidR="00E060BF" w:rsidRPr="00480423" w14:paraId="49803D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E6F7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A134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5C4705"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1D510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3BA3495" w14:textId="77777777" w:rsidR="00E060BF" w:rsidRPr="00480423" w:rsidRDefault="00E060BF" w:rsidP="00AF6673">
            <w:pPr>
              <w:pStyle w:val="TAC"/>
              <w:rPr>
                <w:rFonts w:eastAsiaTheme="minorEastAsia"/>
                <w:szCs w:val="18"/>
                <w:lang w:val="en-US" w:eastAsia="zh-CN"/>
              </w:rPr>
            </w:pPr>
          </w:p>
        </w:tc>
      </w:tr>
      <w:tr w:rsidR="00E060BF" w:rsidRPr="00480423" w14:paraId="012FE5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C15DD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3039890D"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A4B74F1"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D204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FF24B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E52807F" w14:textId="77777777" w:rsidTr="005A0D4C">
        <w:trPr>
          <w:trHeight w:val="29"/>
        </w:trPr>
        <w:tc>
          <w:tcPr>
            <w:tcW w:w="3066" w:type="dxa"/>
            <w:tcBorders>
              <w:top w:val="nil"/>
              <w:left w:val="single" w:sz="4" w:space="0" w:color="auto"/>
              <w:bottom w:val="nil"/>
              <w:right w:val="single" w:sz="4" w:space="0" w:color="auto"/>
            </w:tcBorders>
            <w:vAlign w:val="center"/>
          </w:tcPr>
          <w:p w14:paraId="2595B6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7FA1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28FCE"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63C1D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A10B73E" w14:textId="77777777" w:rsidR="00E060BF" w:rsidRPr="00480423" w:rsidRDefault="00E060BF" w:rsidP="00AF6673">
            <w:pPr>
              <w:pStyle w:val="TAC"/>
              <w:rPr>
                <w:rFonts w:eastAsiaTheme="minorEastAsia"/>
                <w:szCs w:val="18"/>
                <w:lang w:val="en-US" w:eastAsia="zh-CN"/>
              </w:rPr>
            </w:pPr>
          </w:p>
        </w:tc>
      </w:tr>
      <w:tr w:rsidR="00E060BF" w:rsidRPr="00480423" w14:paraId="054BE8B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1839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BEAF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0ECE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2C3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6841CA6" w14:textId="77777777" w:rsidR="00E060BF" w:rsidRPr="00480423" w:rsidRDefault="00E060BF" w:rsidP="00AF6673">
            <w:pPr>
              <w:pStyle w:val="TAC"/>
              <w:rPr>
                <w:rFonts w:eastAsiaTheme="minorEastAsia"/>
                <w:szCs w:val="18"/>
                <w:lang w:val="en-US" w:eastAsia="zh-CN"/>
              </w:rPr>
            </w:pPr>
          </w:p>
        </w:tc>
      </w:tr>
      <w:tr w:rsidR="00E060BF" w:rsidRPr="00480423" w14:paraId="413517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AA6B7" w14:textId="77777777" w:rsidR="00E060BF" w:rsidRPr="00480423" w:rsidRDefault="00E060BF" w:rsidP="00AF6673">
            <w:pPr>
              <w:pStyle w:val="TAC"/>
              <w:rPr>
                <w:rFonts w:eastAsiaTheme="minorEastAsia"/>
                <w:lang w:val="en-US" w:eastAsia="zh-CN"/>
              </w:rPr>
            </w:pPr>
            <w:r w:rsidRPr="00480423">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1B4AA136" w14:textId="77777777" w:rsidR="00E060BF" w:rsidRPr="00480423" w:rsidRDefault="00E060BF" w:rsidP="00AF6673">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174938"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60B0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15E1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69A066F" w14:textId="77777777" w:rsidTr="005A0D4C">
        <w:trPr>
          <w:trHeight w:val="29"/>
        </w:trPr>
        <w:tc>
          <w:tcPr>
            <w:tcW w:w="3066" w:type="dxa"/>
            <w:tcBorders>
              <w:top w:val="nil"/>
              <w:left w:val="single" w:sz="4" w:space="0" w:color="auto"/>
              <w:bottom w:val="nil"/>
              <w:right w:val="single" w:sz="4" w:space="0" w:color="auto"/>
            </w:tcBorders>
            <w:vAlign w:val="center"/>
          </w:tcPr>
          <w:p w14:paraId="2CC470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C1EB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A23ECC"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4FF1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6EDA9DB" w14:textId="77777777" w:rsidR="00E060BF" w:rsidRPr="00480423" w:rsidRDefault="00E060BF" w:rsidP="00AF6673">
            <w:pPr>
              <w:pStyle w:val="TAC"/>
              <w:rPr>
                <w:rFonts w:eastAsiaTheme="minorEastAsia"/>
                <w:lang w:val="en-US" w:eastAsia="zh-CN"/>
              </w:rPr>
            </w:pPr>
          </w:p>
        </w:tc>
      </w:tr>
      <w:tr w:rsidR="00E060BF" w:rsidRPr="00480423" w14:paraId="7967AD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F59B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BB78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6B92A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E4D7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3B48E1" w14:textId="77777777" w:rsidR="00E060BF" w:rsidRPr="00480423" w:rsidRDefault="00E060BF" w:rsidP="00AF6673">
            <w:pPr>
              <w:pStyle w:val="TAC"/>
              <w:rPr>
                <w:rFonts w:eastAsiaTheme="minorEastAsia"/>
                <w:lang w:val="en-US" w:eastAsia="zh-CN"/>
              </w:rPr>
            </w:pPr>
          </w:p>
        </w:tc>
      </w:tr>
      <w:tr w:rsidR="00E060BF" w:rsidRPr="00480423" w14:paraId="33FC66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8108E0" w14:textId="77777777" w:rsidR="00E060BF" w:rsidRPr="00480423" w:rsidRDefault="00E060BF" w:rsidP="00AF6673">
            <w:pPr>
              <w:pStyle w:val="TAC"/>
              <w:rPr>
                <w:rFonts w:eastAsiaTheme="minorEastAsia"/>
                <w:lang w:val="en-US" w:eastAsia="zh-CN"/>
              </w:rPr>
            </w:pPr>
            <w:r w:rsidRPr="00480423">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063E2B5B"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n66</w:t>
            </w:r>
            <w:r w:rsidRPr="00650DB4">
              <w:rPr>
                <w:rFonts w:eastAsiaTheme="minorEastAsia"/>
                <w:lang w:val="en-US"/>
              </w:rPr>
              <w:t>A</w:t>
            </w:r>
          </w:p>
          <w:p w14:paraId="1A11FB7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3EE8703A"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2627C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D1CF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C0A58C5"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4251003F" w14:textId="77777777" w:rsidTr="005A0D4C">
        <w:trPr>
          <w:trHeight w:val="29"/>
        </w:trPr>
        <w:tc>
          <w:tcPr>
            <w:tcW w:w="3066" w:type="dxa"/>
            <w:tcBorders>
              <w:top w:val="nil"/>
              <w:left w:val="single" w:sz="4" w:space="0" w:color="auto"/>
              <w:bottom w:val="nil"/>
              <w:right w:val="single" w:sz="4" w:space="0" w:color="auto"/>
            </w:tcBorders>
            <w:vAlign w:val="center"/>
          </w:tcPr>
          <w:p w14:paraId="74EE08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7058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FB5CE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284D4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5028A50F" w14:textId="77777777" w:rsidR="00E060BF" w:rsidRPr="00480423" w:rsidRDefault="00E060BF" w:rsidP="00AF6673">
            <w:pPr>
              <w:pStyle w:val="TAC"/>
              <w:rPr>
                <w:rFonts w:eastAsiaTheme="minorEastAsia"/>
                <w:lang w:val="en-US" w:eastAsia="zh-CN"/>
              </w:rPr>
            </w:pPr>
          </w:p>
        </w:tc>
      </w:tr>
      <w:tr w:rsidR="00E060BF" w:rsidRPr="00480423" w14:paraId="61AE94C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835B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8D5A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843E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5B0BFA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8B5CE0D" w14:textId="77777777" w:rsidR="00E060BF" w:rsidRPr="00480423" w:rsidRDefault="00E060BF" w:rsidP="00AF6673">
            <w:pPr>
              <w:pStyle w:val="TAC"/>
              <w:rPr>
                <w:rFonts w:eastAsiaTheme="minorEastAsia"/>
                <w:lang w:val="en-US" w:eastAsia="zh-CN"/>
              </w:rPr>
            </w:pPr>
          </w:p>
        </w:tc>
      </w:tr>
      <w:tr w:rsidR="00E060BF" w:rsidRPr="00480423" w14:paraId="0B888A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8E57C9" w14:textId="77777777" w:rsidR="00E060BF" w:rsidRPr="00480423" w:rsidRDefault="00E060BF" w:rsidP="00AF6673">
            <w:pPr>
              <w:pStyle w:val="TAC"/>
              <w:rPr>
                <w:rFonts w:eastAsiaTheme="minorEastAsia"/>
                <w:lang w:val="en-US" w:eastAsia="zh-CN"/>
              </w:rPr>
            </w:pPr>
            <w:r w:rsidRPr="00480423">
              <w:rPr>
                <w:rFonts w:eastAsiaTheme="minorEastAsia"/>
                <w:lang w:val="en-US"/>
              </w:rPr>
              <w:lastRenderedPageBreak/>
              <w:t>CA_n25A-n71A-n77A</w:t>
            </w:r>
          </w:p>
        </w:tc>
        <w:tc>
          <w:tcPr>
            <w:tcW w:w="2712" w:type="dxa"/>
            <w:tcBorders>
              <w:top w:val="single" w:sz="4" w:space="0" w:color="auto"/>
              <w:left w:val="single" w:sz="4" w:space="0" w:color="auto"/>
              <w:bottom w:val="nil"/>
              <w:right w:val="single" w:sz="4" w:space="0" w:color="auto"/>
            </w:tcBorders>
            <w:vAlign w:val="center"/>
          </w:tcPr>
          <w:p w14:paraId="4CCA640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B6D431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9B435D3"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181E9C0"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F1153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C8784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BBA778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20917D7" w14:textId="77777777" w:rsidTr="005A0D4C">
        <w:trPr>
          <w:trHeight w:val="29"/>
        </w:trPr>
        <w:tc>
          <w:tcPr>
            <w:tcW w:w="3066" w:type="dxa"/>
            <w:tcBorders>
              <w:top w:val="nil"/>
              <w:left w:val="single" w:sz="4" w:space="0" w:color="auto"/>
              <w:bottom w:val="nil"/>
              <w:right w:val="single" w:sz="4" w:space="0" w:color="auto"/>
            </w:tcBorders>
            <w:vAlign w:val="center"/>
          </w:tcPr>
          <w:p w14:paraId="10325D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442BE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6096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B27F7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2D0DF09" w14:textId="77777777" w:rsidR="00E060BF" w:rsidRPr="00480423" w:rsidRDefault="00E060BF" w:rsidP="00AF6673">
            <w:pPr>
              <w:pStyle w:val="TAC"/>
              <w:rPr>
                <w:rFonts w:eastAsiaTheme="minorEastAsia"/>
                <w:lang w:val="en-US" w:eastAsia="zh-CN"/>
              </w:rPr>
            </w:pPr>
          </w:p>
        </w:tc>
      </w:tr>
      <w:tr w:rsidR="00E060BF" w:rsidRPr="00480423" w14:paraId="58EDCF03" w14:textId="77777777" w:rsidTr="005A0D4C">
        <w:trPr>
          <w:trHeight w:val="29"/>
        </w:trPr>
        <w:tc>
          <w:tcPr>
            <w:tcW w:w="3066" w:type="dxa"/>
            <w:tcBorders>
              <w:top w:val="nil"/>
              <w:left w:val="single" w:sz="4" w:space="0" w:color="auto"/>
              <w:bottom w:val="nil"/>
              <w:right w:val="single" w:sz="4" w:space="0" w:color="auto"/>
            </w:tcBorders>
            <w:vAlign w:val="center"/>
          </w:tcPr>
          <w:p w14:paraId="01E456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C7990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6983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4AF5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B87F05" w14:textId="77777777" w:rsidR="00E060BF" w:rsidRPr="00480423" w:rsidRDefault="00E060BF" w:rsidP="00AF6673">
            <w:pPr>
              <w:pStyle w:val="TAC"/>
              <w:rPr>
                <w:rFonts w:eastAsiaTheme="minorEastAsia"/>
                <w:lang w:val="en-US" w:eastAsia="zh-CN"/>
              </w:rPr>
            </w:pPr>
          </w:p>
        </w:tc>
      </w:tr>
      <w:tr w:rsidR="00E060BF" w:rsidRPr="00480423" w14:paraId="3276DA7F" w14:textId="77777777" w:rsidTr="005A0D4C">
        <w:trPr>
          <w:trHeight w:val="29"/>
        </w:trPr>
        <w:tc>
          <w:tcPr>
            <w:tcW w:w="3066" w:type="dxa"/>
            <w:tcBorders>
              <w:top w:val="nil"/>
              <w:left w:val="single" w:sz="4" w:space="0" w:color="auto"/>
              <w:bottom w:val="nil"/>
              <w:right w:val="single" w:sz="4" w:space="0" w:color="auto"/>
            </w:tcBorders>
            <w:vAlign w:val="center"/>
          </w:tcPr>
          <w:p w14:paraId="362B8B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810BF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B5EC8F"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4109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40D049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5EA4A384" w14:textId="77777777" w:rsidTr="005A0D4C">
        <w:trPr>
          <w:trHeight w:val="29"/>
        </w:trPr>
        <w:tc>
          <w:tcPr>
            <w:tcW w:w="3066" w:type="dxa"/>
            <w:tcBorders>
              <w:top w:val="nil"/>
              <w:left w:val="single" w:sz="4" w:space="0" w:color="auto"/>
              <w:bottom w:val="nil"/>
              <w:right w:val="single" w:sz="4" w:space="0" w:color="auto"/>
            </w:tcBorders>
            <w:vAlign w:val="center"/>
          </w:tcPr>
          <w:p w14:paraId="14A8FD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11D64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6B6F6"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6B5F2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D2AD11A" w14:textId="77777777" w:rsidR="00E060BF" w:rsidRPr="00480423" w:rsidRDefault="00E060BF" w:rsidP="00AF6673">
            <w:pPr>
              <w:pStyle w:val="TAC"/>
              <w:rPr>
                <w:rFonts w:eastAsiaTheme="minorEastAsia"/>
                <w:lang w:val="en-US" w:eastAsia="zh-CN"/>
              </w:rPr>
            </w:pPr>
          </w:p>
        </w:tc>
      </w:tr>
      <w:tr w:rsidR="00E060BF" w:rsidRPr="00480423" w14:paraId="235459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21ED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9A51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7F94D"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33E72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367C88" w14:textId="77777777" w:rsidR="00E060BF" w:rsidRPr="00480423" w:rsidRDefault="00E060BF" w:rsidP="00AF6673">
            <w:pPr>
              <w:pStyle w:val="TAC"/>
              <w:rPr>
                <w:rFonts w:eastAsiaTheme="minorEastAsia"/>
                <w:lang w:val="en-US" w:eastAsia="zh-CN"/>
              </w:rPr>
            </w:pPr>
          </w:p>
        </w:tc>
      </w:tr>
      <w:tr w:rsidR="00E060BF" w:rsidRPr="00480423" w14:paraId="28C835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F2CE63"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7EE4AFFC"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64058D9" w14:textId="77777777" w:rsidR="00E060BF" w:rsidRPr="00480423" w:rsidRDefault="00E060BF" w:rsidP="00AF6673">
            <w:pPr>
              <w:pStyle w:val="TAC"/>
              <w:rPr>
                <w:rFonts w:eastAsiaTheme="minorEastAsia"/>
                <w:lang w:val="en-US"/>
              </w:rPr>
            </w:pPr>
            <w:r w:rsidRPr="00480423">
              <w:rPr>
                <w:rFonts w:eastAsiaTheme="minorEastAsia"/>
                <w:lang w:val="en-US"/>
              </w:rPr>
              <w:t>CA_n77(2A)</w:t>
            </w:r>
          </w:p>
          <w:p w14:paraId="0D9D51E1"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75ADE6E"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24141CE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A63FF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F16D8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02C8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9F189E" w14:textId="77777777" w:rsidTr="005A0D4C">
        <w:trPr>
          <w:trHeight w:val="29"/>
        </w:trPr>
        <w:tc>
          <w:tcPr>
            <w:tcW w:w="3066" w:type="dxa"/>
            <w:tcBorders>
              <w:top w:val="nil"/>
              <w:left w:val="single" w:sz="4" w:space="0" w:color="auto"/>
              <w:bottom w:val="nil"/>
              <w:right w:val="single" w:sz="4" w:space="0" w:color="auto"/>
            </w:tcBorders>
            <w:vAlign w:val="center"/>
          </w:tcPr>
          <w:p w14:paraId="23AC22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B4D36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F12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C072B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A10E146" w14:textId="77777777" w:rsidR="00E060BF" w:rsidRPr="00480423" w:rsidRDefault="00E060BF" w:rsidP="00AF6673">
            <w:pPr>
              <w:pStyle w:val="TAC"/>
              <w:rPr>
                <w:rFonts w:eastAsiaTheme="minorEastAsia"/>
                <w:lang w:val="en-US" w:eastAsia="zh-CN"/>
              </w:rPr>
            </w:pPr>
          </w:p>
        </w:tc>
      </w:tr>
      <w:tr w:rsidR="00E060BF" w:rsidRPr="00480423" w14:paraId="42ED6FB9" w14:textId="77777777" w:rsidTr="005A0D4C">
        <w:trPr>
          <w:trHeight w:val="29"/>
        </w:trPr>
        <w:tc>
          <w:tcPr>
            <w:tcW w:w="3066" w:type="dxa"/>
            <w:tcBorders>
              <w:top w:val="nil"/>
              <w:left w:val="single" w:sz="4" w:space="0" w:color="auto"/>
              <w:bottom w:val="nil"/>
              <w:right w:val="single" w:sz="4" w:space="0" w:color="auto"/>
            </w:tcBorders>
            <w:vAlign w:val="center"/>
          </w:tcPr>
          <w:p w14:paraId="068025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165B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47B4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EC69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4A9B4D33" w14:textId="77777777" w:rsidR="00E060BF" w:rsidRPr="00480423" w:rsidRDefault="00E060BF" w:rsidP="00AF6673">
            <w:pPr>
              <w:pStyle w:val="TAC"/>
              <w:rPr>
                <w:rFonts w:eastAsiaTheme="minorEastAsia"/>
                <w:lang w:val="en-US" w:eastAsia="zh-CN"/>
              </w:rPr>
            </w:pPr>
          </w:p>
        </w:tc>
      </w:tr>
      <w:tr w:rsidR="00E060BF" w:rsidRPr="00480423" w14:paraId="079180AD" w14:textId="77777777" w:rsidTr="005A0D4C">
        <w:trPr>
          <w:trHeight w:val="29"/>
        </w:trPr>
        <w:tc>
          <w:tcPr>
            <w:tcW w:w="3066" w:type="dxa"/>
            <w:tcBorders>
              <w:top w:val="nil"/>
              <w:left w:val="single" w:sz="4" w:space="0" w:color="auto"/>
              <w:bottom w:val="nil"/>
              <w:right w:val="single" w:sz="4" w:space="0" w:color="auto"/>
            </w:tcBorders>
            <w:vAlign w:val="center"/>
          </w:tcPr>
          <w:p w14:paraId="29E3F0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7B7A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240BC2"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E3C4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01D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7DE067C" w14:textId="77777777" w:rsidTr="005A0D4C">
        <w:trPr>
          <w:trHeight w:val="29"/>
        </w:trPr>
        <w:tc>
          <w:tcPr>
            <w:tcW w:w="3066" w:type="dxa"/>
            <w:tcBorders>
              <w:top w:val="nil"/>
              <w:left w:val="single" w:sz="4" w:space="0" w:color="auto"/>
              <w:bottom w:val="nil"/>
              <w:right w:val="single" w:sz="4" w:space="0" w:color="auto"/>
            </w:tcBorders>
            <w:vAlign w:val="center"/>
          </w:tcPr>
          <w:p w14:paraId="740213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C4972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E7F5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B4E3A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558DB177" w14:textId="77777777" w:rsidR="00E060BF" w:rsidRPr="00480423" w:rsidRDefault="00E060BF" w:rsidP="00AF6673">
            <w:pPr>
              <w:pStyle w:val="TAC"/>
              <w:rPr>
                <w:rFonts w:eastAsiaTheme="minorEastAsia"/>
                <w:lang w:val="en-US" w:eastAsia="zh-CN"/>
              </w:rPr>
            </w:pPr>
          </w:p>
        </w:tc>
      </w:tr>
      <w:tr w:rsidR="00E060BF" w:rsidRPr="00480423" w14:paraId="1EED9B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B9E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23F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6C4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8F47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0BDDDAA" w14:textId="77777777" w:rsidR="00E060BF" w:rsidRPr="00480423" w:rsidRDefault="00E060BF" w:rsidP="00AF6673">
            <w:pPr>
              <w:pStyle w:val="TAC"/>
              <w:rPr>
                <w:rFonts w:eastAsiaTheme="minorEastAsia"/>
                <w:lang w:val="en-US" w:eastAsia="zh-CN"/>
              </w:rPr>
            </w:pPr>
          </w:p>
        </w:tc>
      </w:tr>
      <w:tr w:rsidR="00E060BF" w:rsidRPr="00480423" w14:paraId="259389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724D32"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680841A4"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1FCB1F8D" w14:textId="77777777" w:rsidR="00E060BF" w:rsidRPr="00771F82" w:rsidRDefault="00E060BF" w:rsidP="00AF6673">
            <w:pPr>
              <w:pStyle w:val="TAC"/>
              <w:rPr>
                <w:rFonts w:eastAsiaTheme="minorEastAsia"/>
                <w:lang w:val="en-US"/>
              </w:rPr>
            </w:pPr>
            <w:r w:rsidRPr="00771F82">
              <w:rPr>
                <w:rFonts w:eastAsiaTheme="minorEastAsia"/>
                <w:lang w:val="en-US"/>
              </w:rPr>
              <w:t>CA_n77(2A)</w:t>
            </w:r>
          </w:p>
          <w:p w14:paraId="4E861813" w14:textId="77777777" w:rsidR="00E060BF" w:rsidRPr="00771F82" w:rsidRDefault="00E060BF" w:rsidP="00AF6673">
            <w:pPr>
              <w:pStyle w:val="TAC"/>
              <w:rPr>
                <w:rFonts w:eastAsiaTheme="minorEastAsia"/>
                <w:lang w:val="en-US"/>
              </w:rPr>
            </w:pPr>
            <w:r w:rsidRPr="00771F82">
              <w:rPr>
                <w:rFonts w:eastAsiaTheme="minorEastAsia"/>
                <w:lang w:val="en-US"/>
              </w:rPr>
              <w:t>CA_n25A-n71A</w:t>
            </w:r>
          </w:p>
          <w:p w14:paraId="09565F0E"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518960DF" w14:textId="77777777" w:rsidR="00E060BF" w:rsidRPr="00480423" w:rsidRDefault="00E060BF" w:rsidP="00AF6673">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561B1D"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5AE1A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90A8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E44567" w14:textId="77777777" w:rsidTr="005A0D4C">
        <w:trPr>
          <w:trHeight w:val="29"/>
        </w:trPr>
        <w:tc>
          <w:tcPr>
            <w:tcW w:w="3066" w:type="dxa"/>
            <w:tcBorders>
              <w:top w:val="nil"/>
              <w:left w:val="single" w:sz="4" w:space="0" w:color="auto"/>
              <w:bottom w:val="nil"/>
              <w:right w:val="single" w:sz="4" w:space="0" w:color="auto"/>
            </w:tcBorders>
            <w:vAlign w:val="center"/>
          </w:tcPr>
          <w:p w14:paraId="280EBC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6A3C7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F69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A3278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230B6DE" w14:textId="77777777" w:rsidR="00E060BF" w:rsidRPr="00480423" w:rsidRDefault="00E060BF" w:rsidP="00AF6673">
            <w:pPr>
              <w:pStyle w:val="TAC"/>
              <w:rPr>
                <w:rFonts w:eastAsiaTheme="minorEastAsia"/>
                <w:lang w:val="en-US" w:eastAsia="zh-CN"/>
              </w:rPr>
            </w:pPr>
          </w:p>
        </w:tc>
      </w:tr>
      <w:tr w:rsidR="00E060BF" w:rsidRPr="00480423" w14:paraId="6BD8D2E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4769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E8D0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45A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E418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1B92DA99" w14:textId="77777777" w:rsidR="00E060BF" w:rsidRPr="00480423" w:rsidRDefault="00E060BF" w:rsidP="00AF6673">
            <w:pPr>
              <w:pStyle w:val="TAC"/>
              <w:rPr>
                <w:rFonts w:eastAsiaTheme="minorEastAsia"/>
                <w:lang w:val="en-US" w:eastAsia="zh-CN"/>
              </w:rPr>
            </w:pPr>
          </w:p>
        </w:tc>
      </w:tr>
      <w:tr w:rsidR="00E060BF" w:rsidRPr="00480423" w14:paraId="4A9A6C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1FF860"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7D8882D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911728F"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D64D827"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0C521EB"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B2EE5D"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6F56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4CC7D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C991FDA" w14:textId="77777777" w:rsidTr="005A0D4C">
        <w:trPr>
          <w:trHeight w:val="29"/>
        </w:trPr>
        <w:tc>
          <w:tcPr>
            <w:tcW w:w="3066" w:type="dxa"/>
            <w:tcBorders>
              <w:top w:val="nil"/>
              <w:left w:val="single" w:sz="4" w:space="0" w:color="auto"/>
              <w:bottom w:val="nil"/>
              <w:right w:val="single" w:sz="4" w:space="0" w:color="auto"/>
            </w:tcBorders>
            <w:vAlign w:val="center"/>
          </w:tcPr>
          <w:p w14:paraId="213E60B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116B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637172"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0407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53B1871C" w14:textId="77777777" w:rsidR="00E060BF" w:rsidRPr="00480423" w:rsidRDefault="00E060BF" w:rsidP="00AF6673">
            <w:pPr>
              <w:pStyle w:val="TAC"/>
              <w:rPr>
                <w:rFonts w:eastAsiaTheme="minorEastAsia"/>
                <w:lang w:val="en-US" w:eastAsia="zh-CN"/>
              </w:rPr>
            </w:pPr>
          </w:p>
        </w:tc>
      </w:tr>
      <w:tr w:rsidR="00E060BF" w:rsidRPr="00480423" w14:paraId="30E499F8" w14:textId="77777777" w:rsidTr="005A0D4C">
        <w:trPr>
          <w:trHeight w:val="29"/>
        </w:trPr>
        <w:tc>
          <w:tcPr>
            <w:tcW w:w="3066" w:type="dxa"/>
            <w:tcBorders>
              <w:top w:val="nil"/>
              <w:left w:val="single" w:sz="4" w:space="0" w:color="auto"/>
              <w:bottom w:val="nil"/>
              <w:right w:val="single" w:sz="4" w:space="0" w:color="auto"/>
            </w:tcBorders>
            <w:vAlign w:val="center"/>
          </w:tcPr>
          <w:p w14:paraId="7967D0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B6A4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CAFEA9"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872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6FB7A2" w14:textId="77777777" w:rsidR="00E060BF" w:rsidRPr="00480423" w:rsidRDefault="00E060BF" w:rsidP="00AF6673">
            <w:pPr>
              <w:pStyle w:val="TAC"/>
              <w:rPr>
                <w:rFonts w:eastAsiaTheme="minorEastAsia"/>
                <w:lang w:val="en-US" w:eastAsia="zh-CN"/>
              </w:rPr>
            </w:pPr>
          </w:p>
        </w:tc>
      </w:tr>
      <w:tr w:rsidR="00E060BF" w:rsidRPr="00480423" w14:paraId="10BDC8FB" w14:textId="77777777" w:rsidTr="005A0D4C">
        <w:trPr>
          <w:trHeight w:val="29"/>
        </w:trPr>
        <w:tc>
          <w:tcPr>
            <w:tcW w:w="3066" w:type="dxa"/>
            <w:tcBorders>
              <w:top w:val="nil"/>
              <w:left w:val="single" w:sz="4" w:space="0" w:color="auto"/>
              <w:bottom w:val="nil"/>
              <w:right w:val="single" w:sz="4" w:space="0" w:color="auto"/>
            </w:tcBorders>
            <w:vAlign w:val="center"/>
          </w:tcPr>
          <w:p w14:paraId="4CF389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FF45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4E596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C847B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574110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AD87D33" w14:textId="77777777" w:rsidTr="005A0D4C">
        <w:trPr>
          <w:trHeight w:val="29"/>
        </w:trPr>
        <w:tc>
          <w:tcPr>
            <w:tcW w:w="3066" w:type="dxa"/>
            <w:tcBorders>
              <w:top w:val="nil"/>
              <w:left w:val="single" w:sz="4" w:space="0" w:color="auto"/>
              <w:bottom w:val="nil"/>
              <w:right w:val="single" w:sz="4" w:space="0" w:color="auto"/>
            </w:tcBorders>
            <w:vAlign w:val="center"/>
          </w:tcPr>
          <w:p w14:paraId="5BD408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5E616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CB132A"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AB2A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853895" w14:textId="77777777" w:rsidR="00E060BF" w:rsidRPr="00480423" w:rsidRDefault="00E060BF" w:rsidP="00AF6673">
            <w:pPr>
              <w:pStyle w:val="TAC"/>
              <w:rPr>
                <w:rFonts w:eastAsiaTheme="minorEastAsia"/>
                <w:lang w:val="en-US" w:eastAsia="zh-CN"/>
              </w:rPr>
            </w:pPr>
          </w:p>
        </w:tc>
      </w:tr>
      <w:tr w:rsidR="00E060BF" w:rsidRPr="00480423" w14:paraId="07CEA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47FB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76F7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BD19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C471E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D51D7C0" w14:textId="77777777" w:rsidR="00E060BF" w:rsidRPr="00480423" w:rsidRDefault="00E060BF" w:rsidP="00AF6673">
            <w:pPr>
              <w:pStyle w:val="TAC"/>
              <w:rPr>
                <w:rFonts w:eastAsiaTheme="minorEastAsia"/>
                <w:lang w:val="en-US" w:eastAsia="zh-CN"/>
              </w:rPr>
            </w:pPr>
          </w:p>
        </w:tc>
      </w:tr>
      <w:tr w:rsidR="00E060BF" w:rsidRPr="00480423" w14:paraId="468E19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46EDA8" w14:textId="77777777" w:rsidR="00E060BF" w:rsidRPr="00480423" w:rsidRDefault="00E060BF" w:rsidP="00AF6673">
            <w:pPr>
              <w:pStyle w:val="TAC"/>
              <w:rPr>
                <w:rFonts w:eastAsiaTheme="minorEastAsia"/>
                <w:lang w:val="en-US"/>
              </w:rPr>
            </w:pPr>
            <w:r w:rsidRPr="00480423">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4517FF34"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4A63812"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37C1DDA3"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3607A8D"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4A3FE0"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68147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89711AE"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4 and 5</w:t>
            </w:r>
          </w:p>
        </w:tc>
      </w:tr>
      <w:tr w:rsidR="00E060BF" w:rsidRPr="00480423" w14:paraId="1FBAE1D2" w14:textId="77777777" w:rsidTr="005A0D4C">
        <w:trPr>
          <w:trHeight w:val="29"/>
        </w:trPr>
        <w:tc>
          <w:tcPr>
            <w:tcW w:w="3066" w:type="dxa"/>
            <w:tcBorders>
              <w:top w:val="nil"/>
              <w:left w:val="single" w:sz="4" w:space="0" w:color="auto"/>
              <w:bottom w:val="nil"/>
              <w:right w:val="single" w:sz="4" w:space="0" w:color="auto"/>
            </w:tcBorders>
            <w:vAlign w:val="center"/>
          </w:tcPr>
          <w:p w14:paraId="546A97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4F0D4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D73A0"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098D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F7CBF11" w14:textId="77777777" w:rsidR="00E060BF" w:rsidRPr="00480423" w:rsidRDefault="00E060BF" w:rsidP="00AF6673">
            <w:pPr>
              <w:pStyle w:val="TAC"/>
              <w:rPr>
                <w:rFonts w:eastAsiaTheme="minorEastAsia"/>
                <w:szCs w:val="18"/>
                <w:lang w:val="en-US" w:eastAsia="zh-CN"/>
              </w:rPr>
            </w:pPr>
          </w:p>
        </w:tc>
      </w:tr>
      <w:tr w:rsidR="00E060BF" w:rsidRPr="00480423" w14:paraId="5C18E2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75E57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F0FE9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62CF93"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C21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7192E7A" w14:textId="77777777" w:rsidR="00E060BF" w:rsidRPr="00480423" w:rsidRDefault="00E060BF" w:rsidP="00AF6673">
            <w:pPr>
              <w:pStyle w:val="TAC"/>
              <w:rPr>
                <w:rFonts w:eastAsiaTheme="minorEastAsia"/>
                <w:szCs w:val="18"/>
                <w:lang w:val="en-US" w:eastAsia="zh-CN"/>
              </w:rPr>
            </w:pPr>
          </w:p>
        </w:tc>
      </w:tr>
      <w:tr w:rsidR="00E060BF" w:rsidRPr="00480423" w14:paraId="377A59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1B8FC97"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70BF08D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BC40895"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A8A3789"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38162E8"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BC137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B442E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AC3BA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6A9294D" w14:textId="77777777" w:rsidTr="005A0D4C">
        <w:trPr>
          <w:trHeight w:val="29"/>
        </w:trPr>
        <w:tc>
          <w:tcPr>
            <w:tcW w:w="3066" w:type="dxa"/>
            <w:tcBorders>
              <w:top w:val="nil"/>
              <w:left w:val="single" w:sz="4" w:space="0" w:color="auto"/>
              <w:bottom w:val="nil"/>
              <w:right w:val="single" w:sz="4" w:space="0" w:color="auto"/>
            </w:tcBorders>
            <w:vAlign w:val="center"/>
          </w:tcPr>
          <w:p w14:paraId="6BB735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8EE07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45A7D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43E97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11618E9F" w14:textId="77777777" w:rsidR="00E060BF" w:rsidRPr="00480423" w:rsidRDefault="00E060BF" w:rsidP="00AF6673">
            <w:pPr>
              <w:pStyle w:val="TAC"/>
              <w:rPr>
                <w:rFonts w:eastAsiaTheme="minorEastAsia"/>
                <w:lang w:val="en-US" w:eastAsia="zh-CN"/>
              </w:rPr>
            </w:pPr>
          </w:p>
        </w:tc>
      </w:tr>
      <w:tr w:rsidR="00E060BF" w:rsidRPr="00480423" w14:paraId="0D4A2861" w14:textId="77777777" w:rsidTr="005A0D4C">
        <w:trPr>
          <w:trHeight w:val="29"/>
        </w:trPr>
        <w:tc>
          <w:tcPr>
            <w:tcW w:w="3066" w:type="dxa"/>
            <w:tcBorders>
              <w:top w:val="nil"/>
              <w:left w:val="single" w:sz="4" w:space="0" w:color="auto"/>
              <w:bottom w:val="nil"/>
              <w:right w:val="single" w:sz="4" w:space="0" w:color="auto"/>
            </w:tcBorders>
            <w:vAlign w:val="center"/>
          </w:tcPr>
          <w:p w14:paraId="02A24A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E232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7E670"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7041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9D5ECA" w14:textId="77777777" w:rsidR="00E060BF" w:rsidRPr="00480423" w:rsidRDefault="00E060BF" w:rsidP="00AF6673">
            <w:pPr>
              <w:pStyle w:val="TAC"/>
              <w:rPr>
                <w:rFonts w:eastAsiaTheme="minorEastAsia"/>
                <w:lang w:val="en-US" w:eastAsia="zh-CN"/>
              </w:rPr>
            </w:pPr>
          </w:p>
        </w:tc>
      </w:tr>
      <w:tr w:rsidR="00E060BF" w:rsidRPr="00480423" w14:paraId="53D16A96" w14:textId="77777777" w:rsidTr="005A0D4C">
        <w:trPr>
          <w:trHeight w:val="29"/>
        </w:trPr>
        <w:tc>
          <w:tcPr>
            <w:tcW w:w="3066" w:type="dxa"/>
            <w:tcBorders>
              <w:top w:val="nil"/>
              <w:left w:val="single" w:sz="4" w:space="0" w:color="auto"/>
              <w:bottom w:val="nil"/>
              <w:right w:val="single" w:sz="4" w:space="0" w:color="auto"/>
            </w:tcBorders>
            <w:vAlign w:val="center"/>
          </w:tcPr>
          <w:p w14:paraId="70FBBF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1C7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A4BBD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C6CA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4C93D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3962A00" w14:textId="77777777" w:rsidTr="005A0D4C">
        <w:trPr>
          <w:trHeight w:val="29"/>
        </w:trPr>
        <w:tc>
          <w:tcPr>
            <w:tcW w:w="3066" w:type="dxa"/>
            <w:tcBorders>
              <w:top w:val="nil"/>
              <w:left w:val="single" w:sz="4" w:space="0" w:color="auto"/>
              <w:bottom w:val="nil"/>
              <w:right w:val="single" w:sz="4" w:space="0" w:color="auto"/>
            </w:tcBorders>
            <w:vAlign w:val="center"/>
          </w:tcPr>
          <w:p w14:paraId="23F2EC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6826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1063F"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5A98F4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4EA8251" w14:textId="77777777" w:rsidR="00E060BF" w:rsidRPr="00480423" w:rsidRDefault="00E060BF" w:rsidP="00AF6673">
            <w:pPr>
              <w:pStyle w:val="TAC"/>
              <w:rPr>
                <w:rFonts w:eastAsiaTheme="minorEastAsia"/>
                <w:lang w:val="en-US" w:eastAsia="zh-CN"/>
              </w:rPr>
            </w:pPr>
          </w:p>
        </w:tc>
      </w:tr>
      <w:tr w:rsidR="00E060BF" w:rsidRPr="00480423" w14:paraId="5601A9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D634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9FEEB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4DBE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C54A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D31CB8" w14:textId="77777777" w:rsidR="00E060BF" w:rsidRPr="00480423" w:rsidRDefault="00E060BF" w:rsidP="00AF6673">
            <w:pPr>
              <w:pStyle w:val="TAC"/>
              <w:rPr>
                <w:rFonts w:eastAsiaTheme="minorEastAsia"/>
                <w:lang w:val="en-US" w:eastAsia="zh-CN"/>
              </w:rPr>
            </w:pPr>
          </w:p>
        </w:tc>
      </w:tr>
      <w:tr w:rsidR="00E060BF" w:rsidRPr="00480423" w14:paraId="2FD8F1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E06594" w14:textId="77777777" w:rsidR="00E060BF" w:rsidRPr="00480423" w:rsidRDefault="00E060BF" w:rsidP="00AF6673">
            <w:pPr>
              <w:pStyle w:val="TAC"/>
              <w:rPr>
                <w:rFonts w:eastAsiaTheme="minorEastAsia"/>
                <w:lang w:val="en-US"/>
              </w:rPr>
            </w:pPr>
            <w:r w:rsidRPr="00480423">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73A5A3F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91678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493E2DB7"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16CA6B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4571A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2621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8E04C38"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4 and 5</w:t>
            </w:r>
          </w:p>
        </w:tc>
      </w:tr>
      <w:tr w:rsidR="00E060BF" w:rsidRPr="00480423" w14:paraId="406377CC" w14:textId="77777777" w:rsidTr="005A0D4C">
        <w:trPr>
          <w:trHeight w:val="29"/>
        </w:trPr>
        <w:tc>
          <w:tcPr>
            <w:tcW w:w="3066" w:type="dxa"/>
            <w:tcBorders>
              <w:top w:val="nil"/>
              <w:left w:val="single" w:sz="4" w:space="0" w:color="auto"/>
              <w:bottom w:val="nil"/>
              <w:right w:val="single" w:sz="4" w:space="0" w:color="auto"/>
            </w:tcBorders>
            <w:vAlign w:val="center"/>
          </w:tcPr>
          <w:p w14:paraId="30C645C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6EAE1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1A86CB"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B208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AEB4FDC" w14:textId="77777777" w:rsidR="00E060BF" w:rsidRPr="00480423" w:rsidRDefault="00E060BF" w:rsidP="00AF6673">
            <w:pPr>
              <w:pStyle w:val="TAC"/>
              <w:rPr>
                <w:rFonts w:eastAsiaTheme="minorEastAsia"/>
                <w:szCs w:val="18"/>
                <w:lang w:val="en-US" w:eastAsia="zh-CN"/>
              </w:rPr>
            </w:pPr>
          </w:p>
        </w:tc>
      </w:tr>
      <w:tr w:rsidR="00E060BF" w:rsidRPr="00480423" w14:paraId="01B294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F7B4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E331E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FDF855"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2C9C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16BDAB7" w14:textId="77777777" w:rsidR="00E060BF" w:rsidRPr="00480423" w:rsidRDefault="00E060BF" w:rsidP="00AF6673">
            <w:pPr>
              <w:pStyle w:val="TAC"/>
              <w:rPr>
                <w:rFonts w:eastAsiaTheme="minorEastAsia"/>
                <w:szCs w:val="18"/>
                <w:lang w:val="en-US" w:eastAsia="zh-CN"/>
              </w:rPr>
            </w:pPr>
          </w:p>
        </w:tc>
      </w:tr>
      <w:tr w:rsidR="00E060BF" w:rsidRPr="00480423" w14:paraId="4800379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FA79B5" w14:textId="77777777" w:rsidR="00E060BF" w:rsidRPr="00480423" w:rsidRDefault="00E060BF" w:rsidP="00AF6673">
            <w:pPr>
              <w:pStyle w:val="TAC"/>
              <w:rPr>
                <w:rFonts w:eastAsiaTheme="minorEastAsia"/>
                <w:lang w:val="en-US" w:eastAsia="zh-CN"/>
              </w:rPr>
            </w:pPr>
            <w:r w:rsidRPr="00480423">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361BF856"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12D514"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F85584C"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9995B5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52CD1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9297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CD30F5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E531CA5" w14:textId="77777777" w:rsidTr="005A0D4C">
        <w:trPr>
          <w:trHeight w:val="29"/>
        </w:trPr>
        <w:tc>
          <w:tcPr>
            <w:tcW w:w="3066" w:type="dxa"/>
            <w:tcBorders>
              <w:top w:val="nil"/>
              <w:left w:val="single" w:sz="4" w:space="0" w:color="auto"/>
              <w:bottom w:val="nil"/>
              <w:right w:val="single" w:sz="4" w:space="0" w:color="auto"/>
            </w:tcBorders>
            <w:vAlign w:val="center"/>
          </w:tcPr>
          <w:p w14:paraId="4B60DA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A90B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3522E"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147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AB0DE75" w14:textId="77777777" w:rsidR="00E060BF" w:rsidRPr="00480423" w:rsidRDefault="00E060BF" w:rsidP="00AF6673">
            <w:pPr>
              <w:pStyle w:val="TAC"/>
              <w:rPr>
                <w:rFonts w:eastAsiaTheme="minorEastAsia"/>
                <w:lang w:val="en-US" w:eastAsia="zh-CN"/>
              </w:rPr>
            </w:pPr>
          </w:p>
        </w:tc>
      </w:tr>
      <w:tr w:rsidR="00E060BF" w:rsidRPr="00480423" w14:paraId="1D5FF3AA" w14:textId="77777777" w:rsidTr="005A0D4C">
        <w:trPr>
          <w:trHeight w:val="29"/>
        </w:trPr>
        <w:tc>
          <w:tcPr>
            <w:tcW w:w="3066" w:type="dxa"/>
            <w:tcBorders>
              <w:top w:val="nil"/>
              <w:left w:val="single" w:sz="4" w:space="0" w:color="auto"/>
              <w:bottom w:val="nil"/>
              <w:right w:val="single" w:sz="4" w:space="0" w:color="auto"/>
            </w:tcBorders>
            <w:vAlign w:val="center"/>
          </w:tcPr>
          <w:p w14:paraId="057EE6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6EA2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31BFE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9C8D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FFE0CD" w14:textId="77777777" w:rsidR="00E060BF" w:rsidRPr="00480423" w:rsidRDefault="00E060BF" w:rsidP="00AF6673">
            <w:pPr>
              <w:pStyle w:val="TAC"/>
              <w:rPr>
                <w:rFonts w:eastAsiaTheme="minorEastAsia"/>
                <w:lang w:val="en-US" w:eastAsia="zh-CN"/>
              </w:rPr>
            </w:pPr>
          </w:p>
        </w:tc>
      </w:tr>
      <w:tr w:rsidR="00E060BF" w:rsidRPr="00480423" w14:paraId="4A1834D7" w14:textId="77777777" w:rsidTr="005A0D4C">
        <w:trPr>
          <w:trHeight w:val="29"/>
        </w:trPr>
        <w:tc>
          <w:tcPr>
            <w:tcW w:w="3066" w:type="dxa"/>
            <w:tcBorders>
              <w:top w:val="nil"/>
              <w:left w:val="single" w:sz="4" w:space="0" w:color="auto"/>
              <w:bottom w:val="nil"/>
              <w:right w:val="single" w:sz="4" w:space="0" w:color="auto"/>
            </w:tcBorders>
            <w:vAlign w:val="center"/>
          </w:tcPr>
          <w:p w14:paraId="05137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B24FB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A91AD1"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7676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B2BD6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36A39144" w14:textId="77777777" w:rsidTr="005A0D4C">
        <w:trPr>
          <w:trHeight w:val="29"/>
        </w:trPr>
        <w:tc>
          <w:tcPr>
            <w:tcW w:w="3066" w:type="dxa"/>
            <w:tcBorders>
              <w:top w:val="nil"/>
              <w:left w:val="single" w:sz="4" w:space="0" w:color="auto"/>
              <w:bottom w:val="nil"/>
              <w:right w:val="single" w:sz="4" w:space="0" w:color="auto"/>
            </w:tcBorders>
            <w:vAlign w:val="center"/>
          </w:tcPr>
          <w:p w14:paraId="1DAFE6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DD11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BB864B"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1BDF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1640F16" w14:textId="77777777" w:rsidR="00E060BF" w:rsidRPr="00480423" w:rsidRDefault="00E060BF" w:rsidP="00AF6673">
            <w:pPr>
              <w:pStyle w:val="TAC"/>
              <w:rPr>
                <w:rFonts w:eastAsiaTheme="minorEastAsia"/>
                <w:lang w:val="en-US" w:eastAsia="zh-CN"/>
              </w:rPr>
            </w:pPr>
          </w:p>
        </w:tc>
      </w:tr>
      <w:tr w:rsidR="00E060BF" w:rsidRPr="00480423" w14:paraId="017335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08A2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0062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38FB4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0CC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C7A78A4" w14:textId="77777777" w:rsidR="00E060BF" w:rsidRPr="00480423" w:rsidRDefault="00E060BF" w:rsidP="00AF6673">
            <w:pPr>
              <w:pStyle w:val="TAC"/>
              <w:rPr>
                <w:rFonts w:eastAsiaTheme="minorEastAsia"/>
                <w:lang w:val="en-US" w:eastAsia="zh-CN"/>
              </w:rPr>
            </w:pPr>
          </w:p>
        </w:tc>
      </w:tr>
      <w:tr w:rsidR="00E060BF" w:rsidRPr="00480423" w14:paraId="625308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91897" w14:textId="77777777" w:rsidR="00E060BF" w:rsidRPr="00480423" w:rsidRDefault="00E060BF" w:rsidP="00AF6673">
            <w:pPr>
              <w:pStyle w:val="TAC"/>
              <w:rPr>
                <w:rFonts w:eastAsiaTheme="minorEastAsia"/>
                <w:lang w:val="en-US" w:eastAsia="zh-CN"/>
              </w:rPr>
            </w:pPr>
            <w:r w:rsidRPr="00C30686">
              <w:rPr>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2913A91" w14:textId="77777777" w:rsidR="00E060BF" w:rsidRPr="00771F82" w:rsidRDefault="00E060BF" w:rsidP="00AF6673">
            <w:pPr>
              <w:pStyle w:val="TAC"/>
              <w:rPr>
                <w:vertAlign w:val="superscript"/>
                <w:lang w:val="en-US"/>
              </w:rPr>
            </w:pPr>
            <w:r w:rsidRPr="00771F82">
              <w:rPr>
                <w:lang w:val="en-US"/>
              </w:rPr>
              <w:t>n77</w:t>
            </w:r>
            <w:r w:rsidRPr="00771F82">
              <w:rPr>
                <w:vertAlign w:val="superscript"/>
                <w:lang w:val="en-US"/>
              </w:rPr>
              <w:t>7,9</w:t>
            </w:r>
          </w:p>
          <w:p w14:paraId="68808638" w14:textId="77777777" w:rsidR="00E060BF" w:rsidRPr="00771F82" w:rsidRDefault="00E060BF" w:rsidP="00AF6673">
            <w:pPr>
              <w:pStyle w:val="TAC"/>
              <w:rPr>
                <w:lang w:val="en-US"/>
              </w:rPr>
            </w:pPr>
            <w:r w:rsidRPr="00771F82">
              <w:rPr>
                <w:lang w:val="en-US"/>
              </w:rPr>
              <w:t>CA_n25A-n71A</w:t>
            </w:r>
          </w:p>
          <w:p w14:paraId="25A9FF5E" w14:textId="77777777" w:rsidR="00E060BF" w:rsidRPr="00771F82" w:rsidRDefault="00E060BF" w:rsidP="00AF6673">
            <w:pPr>
              <w:pStyle w:val="TAC"/>
              <w:rPr>
                <w:lang w:val="en-US"/>
              </w:rPr>
            </w:pPr>
            <w:r w:rsidRPr="00771F82">
              <w:rPr>
                <w:lang w:val="en-US"/>
              </w:rPr>
              <w:t>CA_n25A-n77A</w:t>
            </w:r>
            <w:r w:rsidRPr="00771F82">
              <w:rPr>
                <w:vertAlign w:val="superscript"/>
                <w:lang w:val="en-US"/>
              </w:rPr>
              <w:t>7</w:t>
            </w:r>
          </w:p>
          <w:p w14:paraId="05B677A4" w14:textId="77777777" w:rsidR="00E060BF" w:rsidRPr="00480423" w:rsidRDefault="00E060BF" w:rsidP="00AF6673">
            <w:pPr>
              <w:pStyle w:val="TAC"/>
              <w:rPr>
                <w:rFonts w:eastAsiaTheme="minorEastAsia"/>
                <w:lang w:val="en-US"/>
              </w:rPr>
            </w:pPr>
            <w:r w:rsidRPr="00771F82">
              <w:rPr>
                <w:lang w:val="en-US"/>
              </w:rPr>
              <w:t>CA_n71A-n77A</w:t>
            </w:r>
            <w:r w:rsidRPr="00771F82">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1894C9" w14:textId="77777777" w:rsidR="00E060BF" w:rsidRPr="00480423" w:rsidRDefault="00E060BF" w:rsidP="00AF6673">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10C46C"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4C6888" w14:textId="77777777" w:rsidR="00E060BF" w:rsidRPr="00480423" w:rsidRDefault="00E060BF" w:rsidP="00AF6673">
            <w:pPr>
              <w:pStyle w:val="TAC"/>
              <w:rPr>
                <w:rFonts w:eastAsiaTheme="minorEastAsia" w:cs="Arial"/>
                <w:szCs w:val="18"/>
                <w:lang w:val="en-US" w:eastAsia="zh-CN"/>
              </w:rPr>
            </w:pPr>
            <w:r w:rsidRPr="00C30686">
              <w:rPr>
                <w:lang w:val="en-US" w:eastAsia="zh-CN"/>
              </w:rPr>
              <w:t>4 and 5</w:t>
            </w:r>
          </w:p>
        </w:tc>
      </w:tr>
      <w:tr w:rsidR="00E060BF" w:rsidRPr="00480423" w14:paraId="3A229485" w14:textId="77777777" w:rsidTr="005A0D4C">
        <w:trPr>
          <w:trHeight w:val="29"/>
        </w:trPr>
        <w:tc>
          <w:tcPr>
            <w:tcW w:w="3066" w:type="dxa"/>
            <w:tcBorders>
              <w:top w:val="nil"/>
              <w:left w:val="single" w:sz="4" w:space="0" w:color="auto"/>
              <w:bottom w:val="nil"/>
              <w:right w:val="single" w:sz="4" w:space="0" w:color="auto"/>
            </w:tcBorders>
            <w:vAlign w:val="center"/>
          </w:tcPr>
          <w:p w14:paraId="267F50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36647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9126E" w14:textId="77777777" w:rsidR="00E060BF" w:rsidRPr="00480423" w:rsidRDefault="00E060BF" w:rsidP="00AF6673">
            <w:pPr>
              <w:pStyle w:val="TAC"/>
              <w:rPr>
                <w:rFonts w:eastAsiaTheme="minorEastAsia"/>
                <w:lang w:val="en-US"/>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04E0B4"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B2D0B97" w14:textId="77777777" w:rsidR="00E060BF" w:rsidRPr="00480423" w:rsidRDefault="00E060BF" w:rsidP="00AF6673">
            <w:pPr>
              <w:pStyle w:val="TAC"/>
              <w:rPr>
                <w:rFonts w:eastAsiaTheme="minorEastAsia" w:cs="Arial"/>
                <w:szCs w:val="18"/>
                <w:lang w:val="en-US" w:eastAsia="zh-CN"/>
              </w:rPr>
            </w:pPr>
          </w:p>
        </w:tc>
      </w:tr>
      <w:tr w:rsidR="00E060BF" w:rsidRPr="00480423" w14:paraId="433CEE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885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0778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A13E8F" w14:textId="77777777" w:rsidR="00E060BF" w:rsidRPr="00480423" w:rsidRDefault="00E060BF" w:rsidP="00AF6673">
            <w:pPr>
              <w:pStyle w:val="TAC"/>
              <w:rPr>
                <w:rFonts w:eastAsiaTheme="minorEastAsia"/>
                <w:lang w:val="en-US"/>
              </w:rPr>
            </w:pPr>
            <w:r w:rsidRPr="00C30686">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E9C565"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F469E8A" w14:textId="77777777" w:rsidR="00E060BF" w:rsidRPr="00480423" w:rsidRDefault="00E060BF" w:rsidP="00AF6673">
            <w:pPr>
              <w:pStyle w:val="TAC"/>
              <w:rPr>
                <w:rFonts w:eastAsiaTheme="minorEastAsia" w:cs="Arial"/>
                <w:szCs w:val="18"/>
                <w:lang w:val="en-US" w:eastAsia="zh-CN"/>
              </w:rPr>
            </w:pPr>
          </w:p>
        </w:tc>
      </w:tr>
      <w:tr w:rsidR="00E060BF" w:rsidRPr="00480423" w14:paraId="039F1F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A4B9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1703111"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38172BE6" w14:textId="77777777" w:rsidR="00E060BF" w:rsidRPr="00480423" w:rsidRDefault="00E060BF" w:rsidP="00AF6673">
            <w:pPr>
              <w:pStyle w:val="TAC"/>
              <w:rPr>
                <w:rFonts w:eastAsiaTheme="minorEastAsia"/>
                <w:lang w:val="en-US"/>
              </w:rPr>
            </w:pPr>
            <w:r w:rsidRPr="00480423">
              <w:rPr>
                <w:rFonts w:eastAsiaTheme="minorEastAsia"/>
                <w:lang w:val="en-US"/>
              </w:rPr>
              <w:t>CA_n25A-n77A</w:t>
            </w:r>
          </w:p>
          <w:p w14:paraId="6BFBDE69"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890436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7697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DA164A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0843F12B" w14:textId="77777777" w:rsidTr="005A0D4C">
        <w:trPr>
          <w:trHeight w:val="29"/>
        </w:trPr>
        <w:tc>
          <w:tcPr>
            <w:tcW w:w="3066" w:type="dxa"/>
            <w:tcBorders>
              <w:top w:val="nil"/>
              <w:left w:val="single" w:sz="4" w:space="0" w:color="auto"/>
              <w:bottom w:val="nil"/>
              <w:right w:val="single" w:sz="4" w:space="0" w:color="auto"/>
            </w:tcBorders>
            <w:vAlign w:val="center"/>
          </w:tcPr>
          <w:p w14:paraId="0A8395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61BC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478F7"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813C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140B157C" w14:textId="77777777" w:rsidR="00E060BF" w:rsidRPr="00480423" w:rsidRDefault="00E060BF" w:rsidP="00AF6673">
            <w:pPr>
              <w:pStyle w:val="TAC"/>
              <w:rPr>
                <w:rFonts w:eastAsiaTheme="minorEastAsia"/>
                <w:lang w:val="en-US" w:eastAsia="zh-CN"/>
              </w:rPr>
            </w:pPr>
          </w:p>
        </w:tc>
      </w:tr>
      <w:tr w:rsidR="00E060BF" w:rsidRPr="00480423" w14:paraId="4D1446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87BE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9705E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B6FE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90AE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B8C3683" w14:textId="77777777" w:rsidR="00E060BF" w:rsidRPr="00480423" w:rsidRDefault="00E060BF" w:rsidP="00AF6673">
            <w:pPr>
              <w:pStyle w:val="TAC"/>
              <w:rPr>
                <w:rFonts w:eastAsiaTheme="minorEastAsia"/>
                <w:lang w:val="en-US" w:eastAsia="zh-CN"/>
              </w:rPr>
            </w:pPr>
          </w:p>
        </w:tc>
      </w:tr>
      <w:tr w:rsidR="00E060BF" w:rsidRPr="00480423" w14:paraId="09B83F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D195A2" w14:textId="77777777" w:rsidR="00E060BF" w:rsidRPr="00480423" w:rsidRDefault="00E060BF" w:rsidP="00AF6673">
            <w:pPr>
              <w:pStyle w:val="TAC"/>
              <w:rPr>
                <w:rFonts w:eastAsiaTheme="minorEastAsia"/>
                <w:lang w:val="en-US" w:eastAsia="zh-CN"/>
              </w:rPr>
            </w:pPr>
            <w:r w:rsidRPr="000B7286">
              <w:rPr>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0C6620F3" w14:textId="77777777" w:rsidR="00E060BF" w:rsidRPr="00C30686" w:rsidRDefault="00E060BF" w:rsidP="00AF6673">
            <w:pPr>
              <w:pStyle w:val="TAC"/>
              <w:rPr>
                <w:lang w:val="en-US"/>
              </w:rPr>
            </w:pPr>
            <w:r w:rsidRPr="00C30686">
              <w:rPr>
                <w:lang w:val="en-US"/>
              </w:rPr>
              <w:t>CA_n25A-n71A</w:t>
            </w:r>
          </w:p>
          <w:p w14:paraId="450ACD7D" w14:textId="77777777" w:rsidR="00E060BF" w:rsidRPr="00C30686" w:rsidRDefault="00E060BF" w:rsidP="00AF6673">
            <w:pPr>
              <w:pStyle w:val="TAC"/>
              <w:rPr>
                <w:lang w:val="en-US"/>
              </w:rPr>
            </w:pPr>
            <w:r w:rsidRPr="00C30686">
              <w:rPr>
                <w:lang w:val="en-US"/>
              </w:rPr>
              <w:t>CA_n25A-n77A</w:t>
            </w:r>
          </w:p>
          <w:p w14:paraId="4A7A0BA0" w14:textId="77777777" w:rsidR="00E060BF" w:rsidRPr="00480423" w:rsidRDefault="00E060BF" w:rsidP="00AF6673">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71CE373" w14:textId="77777777" w:rsidR="00E060BF" w:rsidRPr="00480423" w:rsidRDefault="00E060BF" w:rsidP="00AF6673">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4E82F4" w14:textId="77777777" w:rsidR="00E060BF" w:rsidRPr="00480423" w:rsidRDefault="00E060BF" w:rsidP="00AF6673">
            <w:pPr>
              <w:pStyle w:val="TAC"/>
              <w:rPr>
                <w:rFonts w:eastAsiaTheme="minorEastAsia"/>
                <w:lang w:val="en-US" w:eastAsia="zh-CN" w:bidi="ar"/>
              </w:rPr>
            </w:pPr>
            <w:r w:rsidRPr="00C30686">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1028BC0" w14:textId="77777777" w:rsidR="00E060BF" w:rsidRPr="00480423" w:rsidRDefault="00E060BF" w:rsidP="00AF6673">
            <w:pPr>
              <w:pStyle w:val="TAC"/>
              <w:rPr>
                <w:rFonts w:eastAsiaTheme="minorEastAsia" w:cs="Arial"/>
                <w:szCs w:val="18"/>
                <w:lang w:val="en-US" w:eastAsia="zh-CN"/>
              </w:rPr>
            </w:pPr>
            <w:r w:rsidRPr="00C30686">
              <w:rPr>
                <w:rFonts w:cs="Arial"/>
                <w:szCs w:val="18"/>
                <w:lang w:val="en-US" w:eastAsia="zh-CN"/>
              </w:rPr>
              <w:t>4 and 5</w:t>
            </w:r>
          </w:p>
        </w:tc>
      </w:tr>
      <w:tr w:rsidR="00E060BF" w:rsidRPr="00480423" w14:paraId="24CD5847" w14:textId="77777777" w:rsidTr="005A0D4C">
        <w:trPr>
          <w:trHeight w:val="29"/>
        </w:trPr>
        <w:tc>
          <w:tcPr>
            <w:tcW w:w="3066" w:type="dxa"/>
            <w:tcBorders>
              <w:top w:val="nil"/>
              <w:left w:val="single" w:sz="4" w:space="0" w:color="auto"/>
              <w:bottom w:val="nil"/>
              <w:right w:val="single" w:sz="4" w:space="0" w:color="auto"/>
            </w:tcBorders>
            <w:vAlign w:val="center"/>
          </w:tcPr>
          <w:p w14:paraId="7C5700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C27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4747F" w14:textId="77777777" w:rsidR="00E060BF" w:rsidRPr="00480423" w:rsidRDefault="00E060BF" w:rsidP="00AF6673">
            <w:pPr>
              <w:pStyle w:val="TAC"/>
              <w:rPr>
                <w:rFonts w:eastAsiaTheme="minorEastAsia"/>
                <w:lang w:val="en-US"/>
              </w:rPr>
            </w:pPr>
            <w:r w:rsidRPr="00C30686">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660F7E"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066D2912" w14:textId="77777777" w:rsidR="00E060BF" w:rsidRPr="00480423" w:rsidRDefault="00E060BF" w:rsidP="00AF6673">
            <w:pPr>
              <w:pStyle w:val="TAC"/>
              <w:rPr>
                <w:rFonts w:eastAsiaTheme="minorEastAsia" w:cs="Arial"/>
                <w:szCs w:val="18"/>
                <w:lang w:val="en-US" w:eastAsia="zh-CN"/>
              </w:rPr>
            </w:pPr>
          </w:p>
        </w:tc>
      </w:tr>
      <w:tr w:rsidR="00E060BF" w:rsidRPr="00480423" w14:paraId="59D8176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C073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119D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DA46B8" w14:textId="77777777" w:rsidR="00E060BF" w:rsidRPr="00480423" w:rsidRDefault="00E060BF" w:rsidP="00AF6673">
            <w:pPr>
              <w:pStyle w:val="TAC"/>
              <w:rPr>
                <w:rFonts w:eastAsiaTheme="minorEastAsia"/>
                <w:lang w:val="en-US"/>
              </w:rPr>
            </w:pPr>
            <w:r w:rsidRPr="00C30686">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D7D105"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E7A6DEE" w14:textId="77777777" w:rsidR="00E060BF" w:rsidRPr="00480423" w:rsidRDefault="00E060BF" w:rsidP="00AF6673">
            <w:pPr>
              <w:pStyle w:val="TAC"/>
              <w:rPr>
                <w:rFonts w:eastAsiaTheme="minorEastAsia" w:cs="Arial"/>
                <w:szCs w:val="18"/>
                <w:lang w:val="en-US" w:eastAsia="zh-CN"/>
              </w:rPr>
            </w:pPr>
          </w:p>
        </w:tc>
      </w:tr>
      <w:tr w:rsidR="00E060BF" w:rsidRPr="00480423" w14:paraId="45C83F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05CE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43DDB9F8"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C343616" w14:textId="77777777" w:rsidR="00E060BF" w:rsidRPr="00480423" w:rsidRDefault="00E060BF" w:rsidP="00AF6673">
            <w:pPr>
              <w:pStyle w:val="TAC"/>
              <w:rPr>
                <w:rFonts w:eastAsiaTheme="minorEastAsia"/>
                <w:lang w:val="en-US"/>
              </w:rPr>
            </w:pPr>
            <w:r w:rsidRPr="00480423">
              <w:rPr>
                <w:rFonts w:eastAsiaTheme="minorEastAsia"/>
                <w:lang w:val="en-US"/>
              </w:rPr>
              <w:t>CA_n25A-n77A</w:t>
            </w:r>
          </w:p>
          <w:p w14:paraId="6A0BBF68"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FBAFBAE"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56289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B5EFAC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06FC48D7" w14:textId="77777777" w:rsidTr="005A0D4C">
        <w:trPr>
          <w:trHeight w:val="29"/>
        </w:trPr>
        <w:tc>
          <w:tcPr>
            <w:tcW w:w="3066" w:type="dxa"/>
            <w:tcBorders>
              <w:top w:val="nil"/>
              <w:left w:val="single" w:sz="4" w:space="0" w:color="auto"/>
              <w:bottom w:val="nil"/>
              <w:right w:val="single" w:sz="4" w:space="0" w:color="auto"/>
            </w:tcBorders>
            <w:vAlign w:val="center"/>
          </w:tcPr>
          <w:p w14:paraId="2E4541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6EEE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91E6A"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50AF4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5624BA1" w14:textId="77777777" w:rsidR="00E060BF" w:rsidRPr="00480423" w:rsidRDefault="00E060BF" w:rsidP="00AF6673">
            <w:pPr>
              <w:pStyle w:val="TAC"/>
              <w:rPr>
                <w:rFonts w:eastAsiaTheme="minorEastAsia"/>
                <w:lang w:val="en-US" w:eastAsia="zh-CN"/>
              </w:rPr>
            </w:pPr>
          </w:p>
        </w:tc>
      </w:tr>
      <w:tr w:rsidR="00E060BF" w:rsidRPr="00480423" w14:paraId="077441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8322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CC33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D4D436"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E0D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BED167" w14:textId="77777777" w:rsidR="00E060BF" w:rsidRPr="00480423" w:rsidRDefault="00E060BF" w:rsidP="00AF6673">
            <w:pPr>
              <w:pStyle w:val="TAC"/>
              <w:rPr>
                <w:rFonts w:eastAsiaTheme="minorEastAsia"/>
                <w:lang w:val="en-US" w:eastAsia="zh-CN"/>
              </w:rPr>
            </w:pPr>
          </w:p>
        </w:tc>
      </w:tr>
      <w:tr w:rsidR="00E060BF" w:rsidRPr="00480423" w14:paraId="2DA687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FEA062" w14:textId="77777777" w:rsidR="00E060BF" w:rsidRPr="00480423" w:rsidRDefault="00E060BF" w:rsidP="00AF6673">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705B8266"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p>
          <w:p w14:paraId="01A6891B"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CA_n25A-n71A</w:t>
            </w:r>
          </w:p>
          <w:p w14:paraId="6CE682A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CA_n25A-n77A</w:t>
            </w:r>
          </w:p>
          <w:p w14:paraId="622E7909" w14:textId="77777777" w:rsidR="00E060BF" w:rsidRPr="00480423" w:rsidRDefault="00E060BF" w:rsidP="00AF6673">
            <w:pPr>
              <w:pStyle w:val="TAC"/>
              <w:rPr>
                <w:rFonts w:eastAsiaTheme="minorEastAsia"/>
                <w:lang w:val="en-US"/>
              </w:rPr>
            </w:pPr>
            <w:r w:rsidRPr="00771F82">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BE6412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5DA0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1E8D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8495136" w14:textId="77777777" w:rsidTr="005A0D4C">
        <w:trPr>
          <w:trHeight w:val="29"/>
        </w:trPr>
        <w:tc>
          <w:tcPr>
            <w:tcW w:w="3066" w:type="dxa"/>
            <w:tcBorders>
              <w:top w:val="nil"/>
              <w:left w:val="single" w:sz="4" w:space="0" w:color="auto"/>
              <w:bottom w:val="nil"/>
              <w:right w:val="single" w:sz="4" w:space="0" w:color="auto"/>
            </w:tcBorders>
            <w:vAlign w:val="center"/>
          </w:tcPr>
          <w:p w14:paraId="68B74E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6F1A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26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A5B804" w14:textId="77777777" w:rsidR="00E060BF" w:rsidRPr="00480423" w:rsidRDefault="00E060BF" w:rsidP="00AF6673">
            <w:pPr>
              <w:pStyle w:val="TAC"/>
              <w:rPr>
                <w:rFonts w:eastAsiaTheme="minorEastAsia"/>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A916E82" w14:textId="77777777" w:rsidR="00E060BF" w:rsidRPr="00480423" w:rsidRDefault="00E060BF" w:rsidP="00AF6673">
            <w:pPr>
              <w:pStyle w:val="TAC"/>
              <w:rPr>
                <w:rFonts w:eastAsiaTheme="minorEastAsia"/>
                <w:lang w:val="en-US" w:eastAsia="zh-CN"/>
              </w:rPr>
            </w:pPr>
          </w:p>
        </w:tc>
      </w:tr>
      <w:tr w:rsidR="00E060BF" w:rsidRPr="00480423" w14:paraId="1073B9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BD52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08F54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5AB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836A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A65E12" w14:textId="77777777" w:rsidR="00E060BF" w:rsidRPr="00480423" w:rsidRDefault="00E060BF" w:rsidP="00AF6673">
            <w:pPr>
              <w:pStyle w:val="TAC"/>
              <w:rPr>
                <w:rFonts w:eastAsiaTheme="minorEastAsia"/>
                <w:lang w:val="en-US" w:eastAsia="zh-CN"/>
              </w:rPr>
            </w:pPr>
          </w:p>
        </w:tc>
      </w:tr>
      <w:tr w:rsidR="00E060BF" w:rsidRPr="00480423" w14:paraId="437AE70B" w14:textId="77777777" w:rsidTr="005A0D4C">
        <w:trPr>
          <w:trHeight w:val="29"/>
        </w:trPr>
        <w:tc>
          <w:tcPr>
            <w:tcW w:w="3066" w:type="dxa"/>
            <w:tcBorders>
              <w:top w:val="nil"/>
              <w:left w:val="single" w:sz="4" w:space="0" w:color="auto"/>
              <w:bottom w:val="nil"/>
              <w:right w:val="single" w:sz="4" w:space="0" w:color="auto"/>
            </w:tcBorders>
            <w:vAlign w:val="center"/>
          </w:tcPr>
          <w:p w14:paraId="42A2F8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0123ED8B"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A5C92F5"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2C7EBA51"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4BE774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F31E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EFE0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6710BF" w14:textId="77777777" w:rsidTr="005A0D4C">
        <w:trPr>
          <w:trHeight w:val="29"/>
        </w:trPr>
        <w:tc>
          <w:tcPr>
            <w:tcW w:w="3066" w:type="dxa"/>
            <w:tcBorders>
              <w:top w:val="nil"/>
              <w:left w:val="single" w:sz="4" w:space="0" w:color="auto"/>
              <w:bottom w:val="nil"/>
              <w:right w:val="single" w:sz="4" w:space="0" w:color="auto"/>
            </w:tcBorders>
            <w:vAlign w:val="center"/>
          </w:tcPr>
          <w:p w14:paraId="5CFE6B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0E4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A1476"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E2FC29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948FEE2" w14:textId="77777777" w:rsidR="00E060BF" w:rsidRPr="00480423" w:rsidRDefault="00E060BF" w:rsidP="00AF6673">
            <w:pPr>
              <w:pStyle w:val="TAC"/>
              <w:rPr>
                <w:rFonts w:eastAsiaTheme="minorEastAsia"/>
                <w:lang w:val="en-US" w:eastAsia="zh-CN"/>
              </w:rPr>
            </w:pPr>
          </w:p>
        </w:tc>
      </w:tr>
      <w:tr w:rsidR="00E060BF" w:rsidRPr="00480423" w14:paraId="6BC30B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FA5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05AE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A1C35"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E8C1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43A2A3" w14:textId="77777777" w:rsidR="00E060BF" w:rsidRPr="00480423" w:rsidRDefault="00E060BF" w:rsidP="00AF6673">
            <w:pPr>
              <w:pStyle w:val="TAC"/>
              <w:rPr>
                <w:rFonts w:eastAsiaTheme="minorEastAsia"/>
                <w:lang w:val="en-US" w:eastAsia="zh-CN"/>
              </w:rPr>
            </w:pPr>
          </w:p>
        </w:tc>
      </w:tr>
      <w:tr w:rsidR="00E060BF" w:rsidRPr="00480423" w14:paraId="32737E68" w14:textId="77777777" w:rsidTr="005A0D4C">
        <w:trPr>
          <w:trHeight w:val="29"/>
        </w:trPr>
        <w:tc>
          <w:tcPr>
            <w:tcW w:w="3066" w:type="dxa"/>
            <w:tcBorders>
              <w:top w:val="nil"/>
              <w:left w:val="single" w:sz="4" w:space="0" w:color="auto"/>
              <w:bottom w:val="nil"/>
              <w:right w:val="single" w:sz="4" w:space="0" w:color="auto"/>
            </w:tcBorders>
            <w:vAlign w:val="center"/>
          </w:tcPr>
          <w:p w14:paraId="349EEC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4FF22052"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16CEC68E"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15A3E41F"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B732505"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600D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F89B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5DFFDE" w14:textId="77777777" w:rsidTr="005A0D4C">
        <w:trPr>
          <w:trHeight w:val="29"/>
        </w:trPr>
        <w:tc>
          <w:tcPr>
            <w:tcW w:w="3066" w:type="dxa"/>
            <w:tcBorders>
              <w:top w:val="nil"/>
              <w:left w:val="single" w:sz="4" w:space="0" w:color="auto"/>
              <w:bottom w:val="nil"/>
              <w:right w:val="single" w:sz="4" w:space="0" w:color="auto"/>
            </w:tcBorders>
            <w:vAlign w:val="center"/>
          </w:tcPr>
          <w:p w14:paraId="13C538F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02840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3A6C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6298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28DEA30" w14:textId="77777777" w:rsidR="00E060BF" w:rsidRPr="00480423" w:rsidRDefault="00E060BF" w:rsidP="00AF6673">
            <w:pPr>
              <w:pStyle w:val="TAC"/>
              <w:rPr>
                <w:rFonts w:eastAsiaTheme="minorEastAsia"/>
                <w:szCs w:val="18"/>
                <w:lang w:val="en-US" w:eastAsia="zh-CN"/>
              </w:rPr>
            </w:pPr>
          </w:p>
        </w:tc>
      </w:tr>
      <w:tr w:rsidR="00E060BF" w:rsidRPr="00480423" w14:paraId="71CB08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2DA59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375A3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BE1D7"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63DF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57C6F69" w14:textId="77777777" w:rsidR="00E060BF" w:rsidRPr="00480423" w:rsidRDefault="00E060BF" w:rsidP="00AF6673">
            <w:pPr>
              <w:pStyle w:val="TAC"/>
              <w:rPr>
                <w:rFonts w:eastAsiaTheme="minorEastAsia"/>
                <w:szCs w:val="18"/>
                <w:lang w:val="en-US" w:eastAsia="zh-CN"/>
              </w:rPr>
            </w:pPr>
          </w:p>
        </w:tc>
      </w:tr>
      <w:tr w:rsidR="00E060BF" w:rsidRPr="00480423" w14:paraId="06DE10F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1BA663" w14:textId="77777777" w:rsidR="00E060BF" w:rsidRPr="00480423" w:rsidRDefault="00E060BF" w:rsidP="00AF6673">
            <w:pPr>
              <w:pStyle w:val="TAC"/>
              <w:rPr>
                <w:lang w:eastAsia="zh-CN"/>
              </w:rPr>
            </w:pPr>
            <w:r w:rsidRPr="00C8045A">
              <w:rPr>
                <w:lang w:eastAsia="zh-CN"/>
              </w:rPr>
              <w:t>CA_n25A-n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60CAE886" w14:textId="77777777" w:rsidR="00E060BF" w:rsidRPr="00EC54FC" w:rsidRDefault="00E060BF" w:rsidP="00AF667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63473E3C" w14:textId="77777777" w:rsidR="00E060BF" w:rsidRPr="00EC54FC" w:rsidRDefault="00E060BF" w:rsidP="00AF667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F2B70A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E270B" w14:textId="77777777" w:rsidR="00E060BF" w:rsidRPr="00480423" w:rsidRDefault="00E060BF" w:rsidP="00AF6673">
            <w:pPr>
              <w:pStyle w:val="TAC"/>
              <w:rPr>
                <w:rFonts w:eastAsiaTheme="minorEastAsia"/>
                <w:lang w:eastAsia="zh-CN"/>
              </w:rPr>
            </w:pPr>
            <w:r>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7C7915"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A3DFB4B"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016F92E3" w14:textId="77777777" w:rsidTr="005A0D4C">
        <w:trPr>
          <w:trHeight w:val="29"/>
        </w:trPr>
        <w:tc>
          <w:tcPr>
            <w:tcW w:w="3066" w:type="dxa"/>
            <w:tcBorders>
              <w:top w:val="nil"/>
              <w:left w:val="single" w:sz="4" w:space="0" w:color="auto"/>
              <w:bottom w:val="nil"/>
              <w:right w:val="single" w:sz="4" w:space="0" w:color="auto"/>
            </w:tcBorders>
            <w:vAlign w:val="center"/>
          </w:tcPr>
          <w:p w14:paraId="103D875C" w14:textId="77777777" w:rsidR="00E060BF" w:rsidRPr="00480423" w:rsidRDefault="00E060BF" w:rsidP="00AF6673">
            <w:pPr>
              <w:pStyle w:val="TAC"/>
              <w:rPr>
                <w:lang w:eastAsia="zh-CN"/>
              </w:rPr>
            </w:pPr>
          </w:p>
        </w:tc>
        <w:tc>
          <w:tcPr>
            <w:tcW w:w="2712" w:type="dxa"/>
            <w:tcBorders>
              <w:top w:val="nil"/>
              <w:left w:val="single" w:sz="4" w:space="0" w:color="auto"/>
              <w:bottom w:val="nil"/>
              <w:right w:val="single" w:sz="4" w:space="0" w:color="auto"/>
            </w:tcBorders>
            <w:vAlign w:val="center"/>
          </w:tcPr>
          <w:p w14:paraId="237E8DA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DAA45" w14:textId="77777777" w:rsidR="00E060BF" w:rsidRPr="00480423" w:rsidRDefault="00E060BF" w:rsidP="00AF6673">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49E80B"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2A57B2B5" w14:textId="77777777" w:rsidR="00E060BF" w:rsidRPr="00480423" w:rsidRDefault="00E060BF" w:rsidP="00AF6673">
            <w:pPr>
              <w:pStyle w:val="TAC"/>
              <w:rPr>
                <w:rFonts w:eastAsiaTheme="minorEastAsia"/>
                <w:lang w:eastAsia="zh-CN"/>
              </w:rPr>
            </w:pPr>
          </w:p>
        </w:tc>
      </w:tr>
      <w:tr w:rsidR="00E060BF" w:rsidRPr="00480423" w14:paraId="5CEF6B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62CCBB" w14:textId="77777777" w:rsidR="00E060BF" w:rsidRPr="00480423" w:rsidRDefault="00E060BF" w:rsidP="00AF6673">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5954F99A"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85BDB" w14:textId="77777777" w:rsidR="00E060BF" w:rsidRPr="00480423" w:rsidRDefault="00E060BF" w:rsidP="00AF6673">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1E8A6B0"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54FAEBE" w14:textId="77777777" w:rsidR="00E060BF" w:rsidRPr="00480423" w:rsidRDefault="00E060BF" w:rsidP="00AF6673">
            <w:pPr>
              <w:pStyle w:val="TAC"/>
              <w:rPr>
                <w:rFonts w:eastAsiaTheme="minorEastAsia"/>
                <w:lang w:eastAsia="zh-CN"/>
              </w:rPr>
            </w:pPr>
          </w:p>
        </w:tc>
      </w:tr>
      <w:tr w:rsidR="00E060BF" w:rsidRPr="00480423" w14:paraId="6A7F56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070A22" w14:textId="77777777" w:rsidR="00E060BF" w:rsidRPr="00480423" w:rsidRDefault="00E060BF" w:rsidP="00AF6673">
            <w:pPr>
              <w:pStyle w:val="TAC"/>
              <w:rPr>
                <w:rFonts w:eastAsiaTheme="minorEastAsia"/>
                <w:szCs w:val="18"/>
                <w:lang w:val="en-US" w:eastAsia="zh-CN"/>
              </w:rPr>
            </w:pPr>
            <w:r w:rsidRPr="00480423">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711CADD0"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7445013E"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164D8AF5"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7D88DF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CB99C6"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D6EE4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4 and 5</w:t>
            </w:r>
          </w:p>
        </w:tc>
      </w:tr>
      <w:tr w:rsidR="00E060BF" w:rsidRPr="00480423" w14:paraId="0A3F5823" w14:textId="77777777" w:rsidTr="005A0D4C">
        <w:trPr>
          <w:trHeight w:val="29"/>
        </w:trPr>
        <w:tc>
          <w:tcPr>
            <w:tcW w:w="3066" w:type="dxa"/>
            <w:tcBorders>
              <w:top w:val="nil"/>
              <w:left w:val="single" w:sz="4" w:space="0" w:color="auto"/>
              <w:bottom w:val="nil"/>
              <w:right w:val="single" w:sz="4" w:space="0" w:color="auto"/>
            </w:tcBorders>
            <w:vAlign w:val="center"/>
          </w:tcPr>
          <w:p w14:paraId="32154F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697910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2B35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C72B09"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6CAB99B" w14:textId="77777777" w:rsidR="00E060BF" w:rsidRPr="00480423" w:rsidRDefault="00E060BF" w:rsidP="00AF6673">
            <w:pPr>
              <w:pStyle w:val="TAC"/>
              <w:rPr>
                <w:rFonts w:eastAsiaTheme="minorEastAsia"/>
                <w:szCs w:val="18"/>
                <w:lang w:val="en-US" w:eastAsia="zh-CN"/>
              </w:rPr>
            </w:pPr>
          </w:p>
        </w:tc>
      </w:tr>
      <w:tr w:rsidR="00E060BF" w:rsidRPr="00480423" w14:paraId="08642B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24EE9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2E2C3D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8001E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9D5928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162DA79" w14:textId="77777777" w:rsidR="00E060BF" w:rsidRPr="00480423" w:rsidRDefault="00E060BF" w:rsidP="00AF6673">
            <w:pPr>
              <w:pStyle w:val="TAC"/>
              <w:rPr>
                <w:rFonts w:eastAsiaTheme="minorEastAsia"/>
                <w:szCs w:val="18"/>
                <w:lang w:val="en-US" w:eastAsia="zh-CN"/>
              </w:rPr>
            </w:pPr>
          </w:p>
        </w:tc>
      </w:tr>
      <w:tr w:rsidR="00E060BF" w:rsidRPr="00480423" w14:paraId="622C5A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F30026" w14:textId="77777777" w:rsidR="00E060BF" w:rsidRPr="00480423" w:rsidRDefault="00E060BF" w:rsidP="00AF6673">
            <w:pPr>
              <w:pStyle w:val="TAC"/>
              <w:rPr>
                <w:rFonts w:eastAsiaTheme="minorEastAsia"/>
                <w:szCs w:val="18"/>
                <w:lang w:val="en-US" w:eastAsia="zh-CN"/>
              </w:rPr>
            </w:pPr>
            <w:r w:rsidRPr="008523D2">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56595CE3"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n77</w:t>
            </w:r>
            <w:r w:rsidRPr="00650DB4">
              <w:rPr>
                <w:lang w:val="en-US"/>
              </w:rPr>
              <w:t>A</w:t>
            </w:r>
          </w:p>
          <w:p w14:paraId="3D4D5B50"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5BB4E6A6" w14:textId="77777777" w:rsidR="00E060BF" w:rsidRPr="00480423" w:rsidRDefault="00E060BF" w:rsidP="00AF6673">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6015F4C"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B1BD27"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6B25323" w14:textId="77777777" w:rsidR="00E060BF" w:rsidRPr="00480423" w:rsidRDefault="00E060BF" w:rsidP="00AF6673">
            <w:pPr>
              <w:pStyle w:val="TAC"/>
              <w:rPr>
                <w:rFonts w:eastAsiaTheme="minorEastAsia"/>
                <w:szCs w:val="18"/>
                <w:lang w:val="en-US" w:eastAsia="zh-CN"/>
              </w:rPr>
            </w:pPr>
            <w:r w:rsidRPr="008523D2">
              <w:rPr>
                <w:lang w:eastAsia="zh-CN"/>
              </w:rPr>
              <w:t>4 and 5</w:t>
            </w:r>
          </w:p>
        </w:tc>
      </w:tr>
      <w:tr w:rsidR="00E060BF" w:rsidRPr="00480423" w14:paraId="36C6296D" w14:textId="77777777" w:rsidTr="005A0D4C">
        <w:trPr>
          <w:trHeight w:val="29"/>
        </w:trPr>
        <w:tc>
          <w:tcPr>
            <w:tcW w:w="3066" w:type="dxa"/>
            <w:tcBorders>
              <w:top w:val="nil"/>
              <w:left w:val="single" w:sz="4" w:space="0" w:color="auto"/>
              <w:bottom w:val="nil"/>
              <w:right w:val="single" w:sz="4" w:space="0" w:color="auto"/>
            </w:tcBorders>
            <w:vAlign w:val="center"/>
          </w:tcPr>
          <w:p w14:paraId="5AAB0CE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F1BAD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6139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BA3CD5" w14:textId="77777777" w:rsidR="00E060BF" w:rsidRPr="00480423" w:rsidRDefault="00E060BF" w:rsidP="00AF6673">
            <w:pPr>
              <w:pStyle w:val="TAC"/>
              <w:rPr>
                <w:rFonts w:eastAsiaTheme="minorEastAsia" w:cs="Arial"/>
                <w:color w:val="000000"/>
                <w:szCs w:val="18"/>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01BC7AF8" w14:textId="77777777" w:rsidR="00E060BF" w:rsidRPr="00480423" w:rsidRDefault="00E060BF" w:rsidP="00AF6673">
            <w:pPr>
              <w:pStyle w:val="TAC"/>
              <w:rPr>
                <w:rFonts w:eastAsiaTheme="minorEastAsia"/>
                <w:szCs w:val="18"/>
                <w:lang w:val="en-US" w:eastAsia="zh-CN"/>
              </w:rPr>
            </w:pPr>
          </w:p>
        </w:tc>
      </w:tr>
      <w:tr w:rsidR="00E060BF" w:rsidRPr="00480423" w14:paraId="2783A78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30105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DEEDC7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D014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F76A2D0"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550CAE0" w14:textId="77777777" w:rsidR="00E060BF" w:rsidRPr="00480423" w:rsidRDefault="00E060BF" w:rsidP="00AF6673">
            <w:pPr>
              <w:pStyle w:val="TAC"/>
              <w:rPr>
                <w:rFonts w:eastAsiaTheme="minorEastAsia"/>
                <w:szCs w:val="18"/>
                <w:lang w:val="en-US" w:eastAsia="zh-CN"/>
              </w:rPr>
            </w:pPr>
          </w:p>
        </w:tc>
      </w:tr>
      <w:tr w:rsidR="00E060BF" w:rsidRPr="00480423" w14:paraId="5973433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BEA9B5" w14:textId="77777777" w:rsidR="00E060BF" w:rsidRPr="00480423" w:rsidRDefault="00E060BF" w:rsidP="00AF6673">
            <w:pPr>
              <w:pStyle w:val="TAC"/>
              <w:rPr>
                <w:rFonts w:eastAsiaTheme="minorEastAsia"/>
                <w:szCs w:val="18"/>
                <w:lang w:val="en-US" w:eastAsia="zh-CN"/>
              </w:rPr>
            </w:pPr>
            <w:r w:rsidRPr="008523D2">
              <w:rPr>
                <w:rFonts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2D81390E"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51769FAF"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ED8DA7F"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0431B17"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6CD26596" w14:textId="77777777" w:rsidTr="005A0D4C">
        <w:trPr>
          <w:trHeight w:val="29"/>
        </w:trPr>
        <w:tc>
          <w:tcPr>
            <w:tcW w:w="3066" w:type="dxa"/>
            <w:tcBorders>
              <w:top w:val="nil"/>
              <w:left w:val="single" w:sz="4" w:space="0" w:color="auto"/>
              <w:bottom w:val="nil"/>
              <w:right w:val="single" w:sz="4" w:space="0" w:color="auto"/>
            </w:tcBorders>
            <w:vAlign w:val="center"/>
          </w:tcPr>
          <w:p w14:paraId="35E619D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7A92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5789BF"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D4C2FC3"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6ED141B3" w14:textId="77777777" w:rsidR="00E060BF" w:rsidRPr="00480423" w:rsidRDefault="00E060BF" w:rsidP="00AF6673">
            <w:pPr>
              <w:pStyle w:val="TAC"/>
              <w:rPr>
                <w:rFonts w:eastAsiaTheme="minorEastAsia"/>
                <w:szCs w:val="18"/>
                <w:lang w:val="en-US" w:eastAsia="zh-CN"/>
              </w:rPr>
            </w:pPr>
          </w:p>
        </w:tc>
      </w:tr>
      <w:tr w:rsidR="00E060BF" w:rsidRPr="00480423" w14:paraId="23BB72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902B8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BE35DA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D51B9"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84EF91"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AE73A7C" w14:textId="77777777" w:rsidR="00E060BF" w:rsidRPr="00480423" w:rsidRDefault="00E060BF" w:rsidP="00AF6673">
            <w:pPr>
              <w:pStyle w:val="TAC"/>
              <w:rPr>
                <w:rFonts w:eastAsiaTheme="minorEastAsia"/>
                <w:szCs w:val="18"/>
                <w:lang w:val="en-US" w:eastAsia="zh-CN"/>
              </w:rPr>
            </w:pPr>
          </w:p>
        </w:tc>
      </w:tr>
      <w:tr w:rsidR="00E060BF" w:rsidRPr="00480423" w14:paraId="161070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1EAF39" w14:textId="77777777" w:rsidR="00E060BF" w:rsidRPr="00480423" w:rsidRDefault="00E060BF" w:rsidP="00AF6673">
            <w:pPr>
              <w:pStyle w:val="TAC"/>
              <w:rPr>
                <w:rFonts w:eastAsiaTheme="minorEastAsia"/>
                <w:szCs w:val="18"/>
                <w:lang w:val="en-US" w:eastAsia="zh-CN"/>
              </w:rPr>
            </w:pPr>
            <w:r w:rsidRPr="008523D2">
              <w:rPr>
                <w:rFonts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59351750"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64CC50B2"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40A771"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4644750"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368221DD" w14:textId="77777777" w:rsidTr="005A0D4C">
        <w:trPr>
          <w:trHeight w:val="29"/>
        </w:trPr>
        <w:tc>
          <w:tcPr>
            <w:tcW w:w="3066" w:type="dxa"/>
            <w:tcBorders>
              <w:top w:val="nil"/>
              <w:left w:val="single" w:sz="4" w:space="0" w:color="auto"/>
              <w:bottom w:val="nil"/>
              <w:right w:val="single" w:sz="4" w:space="0" w:color="auto"/>
            </w:tcBorders>
            <w:vAlign w:val="center"/>
          </w:tcPr>
          <w:p w14:paraId="0FB6C1F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13B366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A3174A"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6C12DC1"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0C04FD9D" w14:textId="77777777" w:rsidR="00E060BF" w:rsidRPr="00480423" w:rsidRDefault="00E060BF" w:rsidP="00AF6673">
            <w:pPr>
              <w:pStyle w:val="TAC"/>
              <w:rPr>
                <w:rFonts w:eastAsiaTheme="minorEastAsia"/>
                <w:szCs w:val="18"/>
                <w:lang w:val="en-US" w:eastAsia="zh-CN"/>
              </w:rPr>
            </w:pPr>
          </w:p>
        </w:tc>
      </w:tr>
      <w:tr w:rsidR="00E060BF" w:rsidRPr="00480423" w14:paraId="7EA96C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59ED1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9EA0C2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060B3"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EA7F87" w14:textId="77777777" w:rsidR="00E060BF" w:rsidRPr="00480423" w:rsidRDefault="00E060BF" w:rsidP="00AF6673">
            <w:pPr>
              <w:pStyle w:val="TAC"/>
              <w:rPr>
                <w:rFonts w:eastAsiaTheme="minorEastAsia" w:cs="Arial"/>
                <w:color w:val="000000"/>
                <w:szCs w:val="18"/>
              </w:rPr>
            </w:pPr>
            <w:r w:rsidRPr="008523D2">
              <w:rPr>
                <w:rFonts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132B4958" w14:textId="77777777" w:rsidR="00E060BF" w:rsidRPr="00480423" w:rsidRDefault="00E060BF" w:rsidP="00AF6673">
            <w:pPr>
              <w:pStyle w:val="TAC"/>
              <w:rPr>
                <w:rFonts w:eastAsiaTheme="minorEastAsia"/>
                <w:szCs w:val="18"/>
                <w:lang w:val="en-US" w:eastAsia="zh-CN"/>
              </w:rPr>
            </w:pPr>
          </w:p>
        </w:tc>
      </w:tr>
      <w:tr w:rsidR="00E060BF" w:rsidRPr="00480423" w14:paraId="444092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B9A7D8" w14:textId="77777777" w:rsidR="00E060BF" w:rsidRPr="00480423" w:rsidRDefault="00E060BF" w:rsidP="00AF6673">
            <w:pPr>
              <w:pStyle w:val="TAC"/>
              <w:rPr>
                <w:rFonts w:eastAsiaTheme="minorEastAsia"/>
                <w:szCs w:val="18"/>
                <w:lang w:val="en-US" w:eastAsia="zh-CN"/>
              </w:rPr>
            </w:pPr>
            <w:r w:rsidRPr="008523D2">
              <w:rPr>
                <w:rFonts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2168E269"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C2A0EC"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A46236"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558A1B5" w14:textId="77777777" w:rsidR="00E060BF" w:rsidRPr="00480423" w:rsidRDefault="00E060BF" w:rsidP="00AF6673">
            <w:pPr>
              <w:pStyle w:val="TAC"/>
              <w:rPr>
                <w:rFonts w:eastAsiaTheme="minorEastAsia"/>
                <w:szCs w:val="18"/>
                <w:lang w:val="en-US" w:eastAsia="zh-CN"/>
              </w:rPr>
            </w:pPr>
            <w:r w:rsidRPr="008523D2">
              <w:rPr>
                <w:szCs w:val="18"/>
                <w:lang w:val="en-US" w:eastAsia="zh-CN"/>
              </w:rPr>
              <w:t>0</w:t>
            </w:r>
          </w:p>
        </w:tc>
      </w:tr>
      <w:tr w:rsidR="00E060BF" w:rsidRPr="00480423" w14:paraId="2B7F1143" w14:textId="77777777" w:rsidTr="005A0D4C">
        <w:trPr>
          <w:trHeight w:val="29"/>
        </w:trPr>
        <w:tc>
          <w:tcPr>
            <w:tcW w:w="3066" w:type="dxa"/>
            <w:tcBorders>
              <w:top w:val="nil"/>
              <w:left w:val="single" w:sz="4" w:space="0" w:color="auto"/>
              <w:bottom w:val="nil"/>
              <w:right w:val="single" w:sz="4" w:space="0" w:color="auto"/>
            </w:tcBorders>
            <w:vAlign w:val="center"/>
          </w:tcPr>
          <w:p w14:paraId="7C4B464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ED3691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418E2"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3EB7B7A"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5BECEE4E" w14:textId="77777777" w:rsidR="00E060BF" w:rsidRPr="00480423" w:rsidRDefault="00E060BF" w:rsidP="00AF6673">
            <w:pPr>
              <w:pStyle w:val="TAC"/>
              <w:rPr>
                <w:rFonts w:eastAsiaTheme="minorEastAsia"/>
                <w:szCs w:val="18"/>
                <w:lang w:val="en-US" w:eastAsia="zh-CN"/>
              </w:rPr>
            </w:pPr>
          </w:p>
        </w:tc>
      </w:tr>
      <w:tr w:rsidR="00E060BF" w:rsidRPr="00480423" w14:paraId="2D3AC0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C5F289"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8F6384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9D2B6"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755E90" w14:textId="77777777" w:rsidR="00E060BF" w:rsidRPr="00480423" w:rsidRDefault="00E060BF" w:rsidP="00AF6673">
            <w:pPr>
              <w:pStyle w:val="TAC"/>
              <w:rPr>
                <w:rFonts w:eastAsiaTheme="minorEastAsia" w:cs="Arial"/>
                <w:color w:val="000000"/>
                <w:szCs w:val="18"/>
              </w:rPr>
            </w:pPr>
            <w:r w:rsidRPr="008523D2">
              <w:rPr>
                <w:rFonts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6CB9C155" w14:textId="77777777" w:rsidR="00E060BF" w:rsidRPr="00480423" w:rsidRDefault="00E060BF" w:rsidP="00AF6673">
            <w:pPr>
              <w:pStyle w:val="TAC"/>
              <w:rPr>
                <w:rFonts w:eastAsiaTheme="minorEastAsia"/>
                <w:szCs w:val="18"/>
                <w:lang w:val="en-US" w:eastAsia="zh-CN"/>
              </w:rPr>
            </w:pPr>
          </w:p>
        </w:tc>
      </w:tr>
      <w:tr w:rsidR="00E060BF" w:rsidRPr="00480423" w14:paraId="6C4FE9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1E4D662" w14:textId="77777777" w:rsidR="00E060BF" w:rsidRPr="00480423" w:rsidRDefault="00E060BF" w:rsidP="00AF6673">
            <w:pPr>
              <w:pStyle w:val="TAC"/>
              <w:rPr>
                <w:rFonts w:eastAsiaTheme="minorEastAsia"/>
                <w:szCs w:val="18"/>
                <w:lang w:val="en-US" w:eastAsia="zh-CN"/>
              </w:rPr>
            </w:pPr>
            <w:r w:rsidRPr="008523D2">
              <w:rPr>
                <w:rFonts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03013649"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08C4956"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0E658A4"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FE34161"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609125FE" w14:textId="77777777" w:rsidTr="005A0D4C">
        <w:trPr>
          <w:trHeight w:val="29"/>
        </w:trPr>
        <w:tc>
          <w:tcPr>
            <w:tcW w:w="3066" w:type="dxa"/>
            <w:tcBorders>
              <w:top w:val="nil"/>
              <w:left w:val="single" w:sz="4" w:space="0" w:color="auto"/>
              <w:bottom w:val="nil"/>
              <w:right w:val="single" w:sz="4" w:space="0" w:color="auto"/>
            </w:tcBorders>
            <w:vAlign w:val="center"/>
          </w:tcPr>
          <w:p w14:paraId="50C742F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76159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D6DB8"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4570322"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792020A4" w14:textId="77777777" w:rsidR="00E060BF" w:rsidRPr="00480423" w:rsidRDefault="00E060BF" w:rsidP="00AF6673">
            <w:pPr>
              <w:pStyle w:val="TAC"/>
              <w:rPr>
                <w:rFonts w:eastAsiaTheme="minorEastAsia"/>
                <w:szCs w:val="18"/>
                <w:lang w:val="en-US" w:eastAsia="zh-CN"/>
              </w:rPr>
            </w:pPr>
          </w:p>
        </w:tc>
      </w:tr>
      <w:tr w:rsidR="00E060BF" w:rsidRPr="00480423" w14:paraId="2C77BD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6B693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2AFA0E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C4317" w14:textId="77777777" w:rsidR="00E060BF" w:rsidRPr="00480423" w:rsidRDefault="00E060BF" w:rsidP="00AF6673">
            <w:pPr>
              <w:pStyle w:val="TAC"/>
              <w:rPr>
                <w:rFonts w:eastAsiaTheme="minorEastAsia"/>
                <w:lang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F669149" w14:textId="77777777" w:rsidR="00E060BF" w:rsidRPr="00480423" w:rsidRDefault="00E060BF" w:rsidP="00AF6673">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5CE085BE" w14:textId="77777777" w:rsidR="00E060BF" w:rsidRPr="00480423" w:rsidRDefault="00E060BF" w:rsidP="00AF6673">
            <w:pPr>
              <w:pStyle w:val="TAC"/>
              <w:rPr>
                <w:rFonts w:eastAsiaTheme="minorEastAsia"/>
                <w:szCs w:val="18"/>
                <w:lang w:val="en-US" w:eastAsia="zh-CN"/>
              </w:rPr>
            </w:pPr>
          </w:p>
        </w:tc>
      </w:tr>
      <w:tr w:rsidR="00E060BF" w:rsidRPr="00480423" w14:paraId="4A43A2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A49B1F" w14:textId="77777777" w:rsidR="00E060BF" w:rsidRPr="00480423" w:rsidRDefault="00E060BF" w:rsidP="00AF6673">
            <w:pPr>
              <w:pStyle w:val="TAC"/>
              <w:rPr>
                <w:rFonts w:eastAsiaTheme="minorEastAsia"/>
                <w:szCs w:val="18"/>
                <w:lang w:val="en-US" w:eastAsia="zh-CN"/>
              </w:rPr>
            </w:pPr>
            <w:r w:rsidRPr="008523D2">
              <w:rPr>
                <w:rFonts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2DDF975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75BD4BA7"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7A0C3336"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1158E0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2F6CD01"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123821F"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22D3C44A" w14:textId="77777777" w:rsidTr="005A0D4C">
        <w:trPr>
          <w:trHeight w:val="29"/>
        </w:trPr>
        <w:tc>
          <w:tcPr>
            <w:tcW w:w="3066" w:type="dxa"/>
            <w:tcBorders>
              <w:top w:val="nil"/>
              <w:left w:val="single" w:sz="4" w:space="0" w:color="auto"/>
              <w:bottom w:val="nil"/>
              <w:right w:val="single" w:sz="4" w:space="0" w:color="auto"/>
            </w:tcBorders>
            <w:vAlign w:val="center"/>
          </w:tcPr>
          <w:p w14:paraId="1FB7137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7160F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2B7AF"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6D6C06"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42D5E58A" w14:textId="77777777" w:rsidR="00E060BF" w:rsidRPr="00480423" w:rsidRDefault="00E060BF" w:rsidP="00AF6673">
            <w:pPr>
              <w:pStyle w:val="TAC"/>
              <w:rPr>
                <w:rFonts w:eastAsiaTheme="minorEastAsia"/>
                <w:szCs w:val="18"/>
                <w:lang w:val="en-US" w:eastAsia="zh-CN"/>
              </w:rPr>
            </w:pPr>
          </w:p>
        </w:tc>
      </w:tr>
      <w:tr w:rsidR="00E060BF" w:rsidRPr="00480423" w14:paraId="3764CD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1E069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7F012D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0AF16"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1989B4"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DC48666" w14:textId="77777777" w:rsidR="00E060BF" w:rsidRPr="00480423" w:rsidRDefault="00E060BF" w:rsidP="00AF6673">
            <w:pPr>
              <w:pStyle w:val="TAC"/>
              <w:rPr>
                <w:rFonts w:eastAsiaTheme="minorEastAsia"/>
                <w:szCs w:val="18"/>
                <w:lang w:val="en-US" w:eastAsia="zh-CN"/>
              </w:rPr>
            </w:pPr>
          </w:p>
        </w:tc>
      </w:tr>
      <w:tr w:rsidR="00E060BF" w:rsidRPr="00480423" w14:paraId="256CF3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2D58AF" w14:textId="77777777" w:rsidR="00E060BF" w:rsidRPr="00480423" w:rsidRDefault="00E060BF" w:rsidP="00AF6673">
            <w:pPr>
              <w:pStyle w:val="TAC"/>
              <w:rPr>
                <w:rFonts w:eastAsiaTheme="minorEastAsia"/>
                <w:szCs w:val="18"/>
                <w:lang w:val="en-US" w:eastAsia="zh-CN"/>
              </w:rPr>
            </w:pPr>
            <w:r w:rsidRPr="008523D2">
              <w:rPr>
                <w:rFonts w:cs="Arial"/>
                <w:szCs w:val="18"/>
              </w:rPr>
              <w:lastRenderedPageBreak/>
              <w:t>CA_n26A-n48(2A)-n66A</w:t>
            </w:r>
          </w:p>
        </w:tc>
        <w:tc>
          <w:tcPr>
            <w:tcW w:w="2712" w:type="dxa"/>
            <w:tcBorders>
              <w:top w:val="single" w:sz="4" w:space="0" w:color="auto"/>
              <w:left w:val="single" w:sz="4" w:space="0" w:color="auto"/>
              <w:bottom w:val="nil"/>
              <w:right w:val="single" w:sz="4" w:space="0" w:color="auto"/>
            </w:tcBorders>
            <w:vAlign w:val="center"/>
          </w:tcPr>
          <w:p w14:paraId="33B0049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02AD1EF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4689210D"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5C5C23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EB8CEA9"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DD0DF2"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6A38D03C" w14:textId="77777777" w:rsidTr="005A0D4C">
        <w:trPr>
          <w:trHeight w:val="29"/>
        </w:trPr>
        <w:tc>
          <w:tcPr>
            <w:tcW w:w="3066" w:type="dxa"/>
            <w:tcBorders>
              <w:top w:val="nil"/>
              <w:left w:val="single" w:sz="4" w:space="0" w:color="auto"/>
              <w:bottom w:val="nil"/>
              <w:right w:val="single" w:sz="4" w:space="0" w:color="auto"/>
            </w:tcBorders>
            <w:vAlign w:val="center"/>
          </w:tcPr>
          <w:p w14:paraId="5FD8896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11CD8A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FCE58"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8BB360" w14:textId="77777777" w:rsidR="00E060BF" w:rsidRPr="00480423" w:rsidRDefault="00E060BF" w:rsidP="00AF6673">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3B6D4690" w14:textId="77777777" w:rsidR="00E060BF" w:rsidRPr="00480423" w:rsidRDefault="00E060BF" w:rsidP="00AF6673">
            <w:pPr>
              <w:pStyle w:val="TAC"/>
              <w:rPr>
                <w:rFonts w:eastAsiaTheme="minorEastAsia"/>
                <w:szCs w:val="18"/>
                <w:lang w:val="en-US" w:eastAsia="zh-CN"/>
              </w:rPr>
            </w:pPr>
          </w:p>
        </w:tc>
      </w:tr>
      <w:tr w:rsidR="00E060BF" w:rsidRPr="00480423" w14:paraId="409FDF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998A6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D5F6DE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73020"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CDF7DE"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7AADAFD" w14:textId="77777777" w:rsidR="00E060BF" w:rsidRPr="00480423" w:rsidRDefault="00E060BF" w:rsidP="00AF6673">
            <w:pPr>
              <w:pStyle w:val="TAC"/>
              <w:rPr>
                <w:rFonts w:eastAsiaTheme="minorEastAsia"/>
                <w:szCs w:val="18"/>
                <w:lang w:val="en-US" w:eastAsia="zh-CN"/>
              </w:rPr>
            </w:pPr>
          </w:p>
        </w:tc>
      </w:tr>
      <w:tr w:rsidR="00E060BF" w:rsidRPr="00480423" w14:paraId="75F7B8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4DDED5" w14:textId="77777777" w:rsidR="00E060BF" w:rsidRPr="00480423" w:rsidRDefault="00E060BF" w:rsidP="00AF6673">
            <w:pPr>
              <w:pStyle w:val="TAC"/>
              <w:rPr>
                <w:rFonts w:eastAsiaTheme="minorEastAsia"/>
                <w:szCs w:val="18"/>
                <w:lang w:val="en-US" w:eastAsia="zh-CN"/>
              </w:rPr>
            </w:pPr>
            <w:r w:rsidRPr="008523D2">
              <w:rPr>
                <w:rFonts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566A671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4B01FC21"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263253DC"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3C7D88A"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4CB1A1F"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EB5F7FF"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6B86F6D5" w14:textId="77777777" w:rsidTr="005A0D4C">
        <w:trPr>
          <w:trHeight w:val="29"/>
        </w:trPr>
        <w:tc>
          <w:tcPr>
            <w:tcW w:w="3066" w:type="dxa"/>
            <w:tcBorders>
              <w:top w:val="nil"/>
              <w:left w:val="single" w:sz="4" w:space="0" w:color="auto"/>
              <w:bottom w:val="nil"/>
              <w:right w:val="single" w:sz="4" w:space="0" w:color="auto"/>
            </w:tcBorders>
            <w:vAlign w:val="center"/>
          </w:tcPr>
          <w:p w14:paraId="3B631A3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3F213D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FE0BE"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8DB75D"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28C01233" w14:textId="77777777" w:rsidR="00E060BF" w:rsidRPr="00480423" w:rsidRDefault="00E060BF" w:rsidP="00AF6673">
            <w:pPr>
              <w:pStyle w:val="TAC"/>
              <w:rPr>
                <w:rFonts w:eastAsiaTheme="minorEastAsia"/>
                <w:szCs w:val="18"/>
                <w:lang w:val="en-US" w:eastAsia="zh-CN"/>
              </w:rPr>
            </w:pPr>
          </w:p>
        </w:tc>
      </w:tr>
      <w:tr w:rsidR="00E060BF" w:rsidRPr="00480423" w14:paraId="22AD95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B82E15"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BCCBA4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285FD"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AB1919" w14:textId="77777777" w:rsidR="00E060BF" w:rsidRPr="00480423" w:rsidRDefault="00E060BF" w:rsidP="00AF6673">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73EE93EB" w14:textId="77777777" w:rsidR="00E060BF" w:rsidRPr="00480423" w:rsidRDefault="00E060BF" w:rsidP="00AF6673">
            <w:pPr>
              <w:pStyle w:val="TAC"/>
              <w:rPr>
                <w:rFonts w:eastAsiaTheme="minorEastAsia"/>
                <w:szCs w:val="18"/>
                <w:lang w:val="en-US" w:eastAsia="zh-CN"/>
              </w:rPr>
            </w:pPr>
          </w:p>
        </w:tc>
      </w:tr>
      <w:tr w:rsidR="00E060BF" w:rsidRPr="00480423" w14:paraId="2C8398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44CF2F" w14:textId="77777777" w:rsidR="00E060BF" w:rsidRPr="00480423" w:rsidRDefault="00E060BF" w:rsidP="00AF6673">
            <w:pPr>
              <w:pStyle w:val="TAC"/>
              <w:rPr>
                <w:rFonts w:eastAsiaTheme="minorEastAsia"/>
                <w:szCs w:val="18"/>
                <w:lang w:val="en-US" w:eastAsia="zh-CN"/>
              </w:rPr>
            </w:pPr>
            <w:r w:rsidRPr="008523D2">
              <w:rPr>
                <w:rFonts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02CD2AB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13ECBD5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7C29A7E6"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51B10D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A623D0E"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5CD3554"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70A397C7" w14:textId="77777777" w:rsidTr="005A0D4C">
        <w:trPr>
          <w:trHeight w:val="29"/>
        </w:trPr>
        <w:tc>
          <w:tcPr>
            <w:tcW w:w="3066" w:type="dxa"/>
            <w:tcBorders>
              <w:top w:val="nil"/>
              <w:left w:val="single" w:sz="4" w:space="0" w:color="auto"/>
              <w:bottom w:val="nil"/>
              <w:right w:val="single" w:sz="4" w:space="0" w:color="auto"/>
            </w:tcBorders>
            <w:vAlign w:val="center"/>
          </w:tcPr>
          <w:p w14:paraId="4F8EABE4"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F6523F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1A846"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174B2" w14:textId="77777777" w:rsidR="00E060BF" w:rsidRPr="00480423" w:rsidRDefault="00E060BF" w:rsidP="00AF6673">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3E26C6C0" w14:textId="77777777" w:rsidR="00E060BF" w:rsidRPr="00480423" w:rsidRDefault="00E060BF" w:rsidP="00AF6673">
            <w:pPr>
              <w:pStyle w:val="TAC"/>
              <w:rPr>
                <w:rFonts w:eastAsiaTheme="minorEastAsia"/>
                <w:szCs w:val="18"/>
                <w:lang w:val="en-US" w:eastAsia="zh-CN"/>
              </w:rPr>
            </w:pPr>
          </w:p>
        </w:tc>
      </w:tr>
      <w:tr w:rsidR="00E060BF" w:rsidRPr="00480423" w14:paraId="62914F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0299F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D874B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252DE"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31E5F0" w14:textId="77777777" w:rsidR="00E060BF" w:rsidRPr="00480423" w:rsidRDefault="00E060BF" w:rsidP="00AF6673">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514F197A" w14:textId="77777777" w:rsidR="00E060BF" w:rsidRPr="00480423" w:rsidRDefault="00E060BF" w:rsidP="00AF6673">
            <w:pPr>
              <w:pStyle w:val="TAC"/>
              <w:rPr>
                <w:rFonts w:eastAsiaTheme="minorEastAsia"/>
                <w:szCs w:val="18"/>
                <w:lang w:val="en-US" w:eastAsia="zh-CN"/>
              </w:rPr>
            </w:pPr>
          </w:p>
        </w:tc>
      </w:tr>
      <w:tr w:rsidR="00E060BF" w:rsidRPr="00480423" w14:paraId="1596BD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ACC725" w14:textId="77777777" w:rsidR="00E060BF" w:rsidRPr="00480423" w:rsidRDefault="00E060BF" w:rsidP="00AF6673">
            <w:pPr>
              <w:pStyle w:val="TAC"/>
              <w:rPr>
                <w:rFonts w:eastAsiaTheme="minorEastAsia"/>
                <w:szCs w:val="18"/>
                <w:lang w:val="en-US" w:eastAsia="zh-CN"/>
              </w:rPr>
            </w:pPr>
            <w:r w:rsidRPr="008523D2">
              <w:rPr>
                <w:rFonts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2E60CD3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52AD19FB"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55CAA712"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78452A"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3023E1D"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815C0EB"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0498EE85" w14:textId="77777777" w:rsidTr="005A0D4C">
        <w:trPr>
          <w:trHeight w:val="29"/>
        </w:trPr>
        <w:tc>
          <w:tcPr>
            <w:tcW w:w="3066" w:type="dxa"/>
            <w:tcBorders>
              <w:top w:val="nil"/>
              <w:left w:val="single" w:sz="4" w:space="0" w:color="auto"/>
              <w:bottom w:val="nil"/>
              <w:right w:val="single" w:sz="4" w:space="0" w:color="auto"/>
            </w:tcBorders>
            <w:vAlign w:val="center"/>
          </w:tcPr>
          <w:p w14:paraId="52FC57C9"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5C08C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E5D24"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A7F138"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44DD9B3B" w14:textId="77777777" w:rsidR="00E060BF" w:rsidRPr="00480423" w:rsidRDefault="00E060BF" w:rsidP="00AF6673">
            <w:pPr>
              <w:pStyle w:val="TAC"/>
              <w:rPr>
                <w:rFonts w:eastAsiaTheme="minorEastAsia"/>
                <w:szCs w:val="18"/>
                <w:lang w:val="en-US" w:eastAsia="zh-CN"/>
              </w:rPr>
            </w:pPr>
          </w:p>
        </w:tc>
      </w:tr>
      <w:tr w:rsidR="00E060BF" w:rsidRPr="00480423" w14:paraId="69250A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030DC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3369B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6CACE9"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9324F66" w14:textId="77777777" w:rsidR="00E060BF" w:rsidRPr="00480423" w:rsidRDefault="00E060BF" w:rsidP="00AF6673">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6A1CACFB" w14:textId="77777777" w:rsidR="00E060BF" w:rsidRPr="00480423" w:rsidRDefault="00E060BF" w:rsidP="00AF6673">
            <w:pPr>
              <w:pStyle w:val="TAC"/>
              <w:rPr>
                <w:rFonts w:eastAsiaTheme="minorEastAsia"/>
                <w:szCs w:val="18"/>
                <w:lang w:val="en-US" w:eastAsia="zh-CN"/>
              </w:rPr>
            </w:pPr>
          </w:p>
        </w:tc>
      </w:tr>
      <w:tr w:rsidR="00E060BF" w:rsidRPr="00480423" w14:paraId="236DB4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0FB65F" w14:textId="77777777" w:rsidR="00E060BF" w:rsidRPr="00480423" w:rsidRDefault="00E060BF" w:rsidP="00AF6673">
            <w:pPr>
              <w:pStyle w:val="TAC"/>
              <w:rPr>
                <w:rFonts w:eastAsiaTheme="minorEastAsia"/>
                <w:lang w:val="en-US" w:eastAsia="zh-CN"/>
              </w:rPr>
            </w:pPr>
            <w:r w:rsidRPr="00480423">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6ED44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CA_n26A-n66A</w:t>
            </w:r>
          </w:p>
          <w:p w14:paraId="6002BA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3AD732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02807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A6FE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0C652A" w14:textId="77777777" w:rsidTr="005A0D4C">
        <w:trPr>
          <w:trHeight w:val="29"/>
        </w:trPr>
        <w:tc>
          <w:tcPr>
            <w:tcW w:w="3066" w:type="dxa"/>
            <w:tcBorders>
              <w:top w:val="nil"/>
              <w:left w:val="single" w:sz="4" w:space="0" w:color="auto"/>
              <w:bottom w:val="nil"/>
              <w:right w:val="single" w:sz="4" w:space="0" w:color="auto"/>
            </w:tcBorders>
            <w:vAlign w:val="center"/>
          </w:tcPr>
          <w:p w14:paraId="42A079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59D2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63D6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CD5E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AD1BB2" w14:textId="77777777" w:rsidR="00E060BF" w:rsidRPr="00480423" w:rsidRDefault="00E060BF" w:rsidP="00AF6673">
            <w:pPr>
              <w:pStyle w:val="TAC"/>
              <w:rPr>
                <w:rFonts w:eastAsiaTheme="minorEastAsia"/>
                <w:lang w:val="en-US" w:eastAsia="zh-CN"/>
              </w:rPr>
            </w:pPr>
          </w:p>
        </w:tc>
      </w:tr>
      <w:tr w:rsidR="00E060BF" w:rsidRPr="00480423" w14:paraId="5B7612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91CC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F5F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8297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FBCD8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ABC78E0" w14:textId="77777777" w:rsidR="00E060BF" w:rsidRPr="00480423" w:rsidRDefault="00E060BF" w:rsidP="00AF6673">
            <w:pPr>
              <w:pStyle w:val="TAC"/>
              <w:rPr>
                <w:rFonts w:eastAsiaTheme="minorEastAsia"/>
                <w:lang w:val="en-US" w:eastAsia="zh-CN"/>
              </w:rPr>
            </w:pPr>
          </w:p>
        </w:tc>
      </w:tr>
      <w:tr w:rsidR="00E060BF" w:rsidRPr="00480423" w14:paraId="0C9825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A22CEA" w14:textId="77777777" w:rsidR="00E060BF" w:rsidRPr="00480423" w:rsidRDefault="00E060BF" w:rsidP="00AF6673">
            <w:pPr>
              <w:pStyle w:val="TAC"/>
              <w:rPr>
                <w:rFonts w:eastAsiaTheme="minorEastAsia"/>
                <w:lang w:val="en-US" w:eastAsia="zh-CN"/>
              </w:rPr>
            </w:pPr>
            <w:r w:rsidRPr="00480423">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7A1FE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CA_n26A-n66A</w:t>
            </w:r>
          </w:p>
          <w:p w14:paraId="1CA59C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185F7A1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1DC3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F0D1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73A347E" w14:textId="77777777" w:rsidTr="005A0D4C">
        <w:trPr>
          <w:trHeight w:val="29"/>
        </w:trPr>
        <w:tc>
          <w:tcPr>
            <w:tcW w:w="3066" w:type="dxa"/>
            <w:tcBorders>
              <w:top w:val="nil"/>
              <w:left w:val="single" w:sz="4" w:space="0" w:color="auto"/>
              <w:bottom w:val="nil"/>
              <w:right w:val="single" w:sz="4" w:space="0" w:color="auto"/>
            </w:tcBorders>
            <w:vAlign w:val="center"/>
          </w:tcPr>
          <w:p w14:paraId="43EFA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5C4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BEC1C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1C9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5227AD8F" w14:textId="77777777" w:rsidR="00E060BF" w:rsidRPr="00480423" w:rsidRDefault="00E060BF" w:rsidP="00AF6673">
            <w:pPr>
              <w:pStyle w:val="TAC"/>
              <w:rPr>
                <w:rFonts w:eastAsiaTheme="minorEastAsia"/>
                <w:lang w:val="en-US" w:eastAsia="zh-CN"/>
              </w:rPr>
            </w:pPr>
          </w:p>
        </w:tc>
      </w:tr>
      <w:tr w:rsidR="00E060BF" w:rsidRPr="00480423" w14:paraId="4CAE2E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FCB5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BA36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214D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7779B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29E4447" w14:textId="77777777" w:rsidR="00E060BF" w:rsidRPr="00480423" w:rsidRDefault="00E060BF" w:rsidP="00AF6673">
            <w:pPr>
              <w:pStyle w:val="TAC"/>
              <w:rPr>
                <w:rFonts w:eastAsiaTheme="minorEastAsia"/>
                <w:lang w:val="en-US" w:eastAsia="zh-CN"/>
              </w:rPr>
            </w:pPr>
          </w:p>
        </w:tc>
      </w:tr>
      <w:tr w:rsidR="00E060BF" w:rsidRPr="00480423" w14:paraId="57157B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3FEAB2" w14:textId="77777777" w:rsidR="00E060BF" w:rsidRPr="00480423" w:rsidRDefault="00E060BF" w:rsidP="00AF6673">
            <w:pPr>
              <w:pStyle w:val="TAC"/>
              <w:rPr>
                <w:rFonts w:eastAsiaTheme="minorEastAsia"/>
                <w:lang w:val="en-US" w:eastAsia="zh-CN"/>
              </w:rPr>
            </w:pPr>
            <w:r w:rsidRPr="008523D2">
              <w:rPr>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1C1B9372" w14:textId="77777777" w:rsidR="00E060BF" w:rsidRPr="00480423" w:rsidRDefault="00E060BF" w:rsidP="00AF6673">
            <w:pPr>
              <w:pStyle w:val="TAC"/>
              <w:rPr>
                <w:rFonts w:eastAsiaTheme="minorEastAsia"/>
                <w:lang w:val="en-US" w:eastAsia="zh-CN"/>
              </w:rPr>
            </w:pPr>
            <w:r w:rsidRPr="008523D2">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F43BA7"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A15B31"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346BB9"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1ED74E28" w14:textId="77777777" w:rsidTr="005A0D4C">
        <w:trPr>
          <w:trHeight w:val="29"/>
        </w:trPr>
        <w:tc>
          <w:tcPr>
            <w:tcW w:w="3066" w:type="dxa"/>
            <w:tcBorders>
              <w:top w:val="nil"/>
              <w:left w:val="single" w:sz="4" w:space="0" w:color="auto"/>
              <w:bottom w:val="nil"/>
              <w:right w:val="single" w:sz="4" w:space="0" w:color="auto"/>
            </w:tcBorders>
            <w:vAlign w:val="center"/>
          </w:tcPr>
          <w:p w14:paraId="6E1DF8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D397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B6E3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A112A5"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2A5520C7" w14:textId="77777777" w:rsidR="00E060BF" w:rsidRPr="00480423" w:rsidRDefault="00E060BF" w:rsidP="00AF6673">
            <w:pPr>
              <w:pStyle w:val="TAC"/>
              <w:rPr>
                <w:rFonts w:eastAsiaTheme="minorEastAsia"/>
                <w:lang w:val="en-US" w:eastAsia="zh-CN"/>
              </w:rPr>
            </w:pPr>
          </w:p>
        </w:tc>
      </w:tr>
      <w:tr w:rsidR="00E060BF" w:rsidRPr="00480423" w14:paraId="3D8F5B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DE22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F98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EBDB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5F1DB6B"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7B76F5" w14:textId="77777777" w:rsidR="00E060BF" w:rsidRPr="00480423" w:rsidRDefault="00E060BF" w:rsidP="00AF6673">
            <w:pPr>
              <w:pStyle w:val="TAC"/>
              <w:rPr>
                <w:rFonts w:eastAsiaTheme="minorEastAsia"/>
                <w:lang w:val="en-US" w:eastAsia="zh-CN"/>
              </w:rPr>
            </w:pPr>
          </w:p>
        </w:tc>
      </w:tr>
      <w:tr w:rsidR="00E060BF" w:rsidRPr="00480423" w14:paraId="694BADB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BF271E" w14:textId="77777777" w:rsidR="00E060BF" w:rsidRPr="00480423" w:rsidRDefault="00E060BF" w:rsidP="00AF6673">
            <w:pPr>
              <w:pStyle w:val="TAC"/>
              <w:rPr>
                <w:rFonts w:eastAsiaTheme="minorEastAsia"/>
                <w:lang w:val="en-US" w:eastAsia="zh-CN"/>
              </w:rPr>
            </w:pPr>
            <w:r w:rsidRPr="008523D2">
              <w:rPr>
                <w:rFonts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234C925A"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4B97421D"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D02DF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17F8DD5"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570F3F4"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2347A568" w14:textId="77777777" w:rsidTr="005A0D4C">
        <w:trPr>
          <w:trHeight w:val="29"/>
        </w:trPr>
        <w:tc>
          <w:tcPr>
            <w:tcW w:w="3066" w:type="dxa"/>
            <w:tcBorders>
              <w:top w:val="nil"/>
              <w:left w:val="single" w:sz="4" w:space="0" w:color="auto"/>
              <w:bottom w:val="nil"/>
              <w:right w:val="single" w:sz="4" w:space="0" w:color="auto"/>
            </w:tcBorders>
            <w:vAlign w:val="center"/>
          </w:tcPr>
          <w:p w14:paraId="1754D3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4F06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920D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FEA0AB" w14:textId="77777777" w:rsidR="00E060BF" w:rsidRPr="00480423" w:rsidRDefault="00E060BF" w:rsidP="00AF6673">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276686A1" w14:textId="77777777" w:rsidR="00E060BF" w:rsidRPr="00480423" w:rsidRDefault="00E060BF" w:rsidP="00AF6673">
            <w:pPr>
              <w:pStyle w:val="TAC"/>
              <w:rPr>
                <w:rFonts w:eastAsiaTheme="minorEastAsia"/>
                <w:lang w:val="en-US" w:eastAsia="zh-CN"/>
              </w:rPr>
            </w:pPr>
          </w:p>
        </w:tc>
      </w:tr>
      <w:tr w:rsidR="00E060BF" w:rsidRPr="00480423" w14:paraId="7A1172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A155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F991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0ED56"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8DB7E2"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BD4496B" w14:textId="77777777" w:rsidR="00E060BF" w:rsidRPr="00480423" w:rsidRDefault="00E060BF" w:rsidP="00AF6673">
            <w:pPr>
              <w:pStyle w:val="TAC"/>
              <w:rPr>
                <w:rFonts w:eastAsiaTheme="minorEastAsia"/>
                <w:lang w:val="en-US" w:eastAsia="zh-CN"/>
              </w:rPr>
            </w:pPr>
          </w:p>
        </w:tc>
      </w:tr>
      <w:tr w:rsidR="00E060BF" w:rsidRPr="00480423" w14:paraId="7386B4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5F904D" w14:textId="77777777" w:rsidR="00E060BF" w:rsidRPr="00480423" w:rsidRDefault="00E060BF" w:rsidP="00AF6673">
            <w:pPr>
              <w:pStyle w:val="TAC"/>
              <w:rPr>
                <w:rFonts w:eastAsiaTheme="minorEastAsia"/>
                <w:lang w:val="en-US" w:eastAsia="zh-CN"/>
              </w:rPr>
            </w:pPr>
            <w:r w:rsidRPr="008523D2">
              <w:rPr>
                <w:rFonts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0F2F7F37"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2C301F06"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22EBF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C25052"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C903679"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06279B10" w14:textId="77777777" w:rsidTr="005A0D4C">
        <w:trPr>
          <w:trHeight w:val="29"/>
        </w:trPr>
        <w:tc>
          <w:tcPr>
            <w:tcW w:w="3066" w:type="dxa"/>
            <w:tcBorders>
              <w:top w:val="nil"/>
              <w:left w:val="single" w:sz="4" w:space="0" w:color="auto"/>
              <w:bottom w:val="nil"/>
              <w:right w:val="single" w:sz="4" w:space="0" w:color="auto"/>
            </w:tcBorders>
            <w:vAlign w:val="center"/>
          </w:tcPr>
          <w:p w14:paraId="11BDAB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AED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7140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8556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2387" w:type="dxa"/>
            <w:tcBorders>
              <w:top w:val="nil"/>
              <w:left w:val="single" w:sz="4" w:space="0" w:color="auto"/>
              <w:bottom w:val="nil"/>
              <w:right w:val="single" w:sz="4" w:space="0" w:color="auto"/>
            </w:tcBorders>
            <w:vAlign w:val="center"/>
          </w:tcPr>
          <w:p w14:paraId="56E0B90A" w14:textId="77777777" w:rsidR="00E060BF" w:rsidRPr="00480423" w:rsidRDefault="00E060BF" w:rsidP="00AF6673">
            <w:pPr>
              <w:pStyle w:val="TAC"/>
              <w:rPr>
                <w:rFonts w:eastAsiaTheme="minorEastAsia"/>
                <w:lang w:val="en-US" w:eastAsia="zh-CN"/>
              </w:rPr>
            </w:pPr>
          </w:p>
        </w:tc>
      </w:tr>
      <w:tr w:rsidR="00E060BF" w:rsidRPr="00480423" w14:paraId="1FED5C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7473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8F3C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12E08"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1FA479"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EF59F4F" w14:textId="77777777" w:rsidR="00E060BF" w:rsidRPr="00480423" w:rsidRDefault="00E060BF" w:rsidP="00AF6673">
            <w:pPr>
              <w:pStyle w:val="TAC"/>
              <w:rPr>
                <w:rFonts w:eastAsiaTheme="minorEastAsia"/>
                <w:lang w:val="en-US" w:eastAsia="zh-CN"/>
              </w:rPr>
            </w:pPr>
          </w:p>
        </w:tc>
      </w:tr>
      <w:tr w:rsidR="00E060BF" w:rsidRPr="00480423" w14:paraId="426E10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EFAF69" w14:textId="77777777" w:rsidR="00E060BF" w:rsidRPr="00480423" w:rsidRDefault="00E060BF" w:rsidP="00AF6673">
            <w:pPr>
              <w:pStyle w:val="TAC"/>
              <w:rPr>
                <w:rFonts w:eastAsiaTheme="minorEastAsia"/>
                <w:lang w:val="en-US" w:eastAsia="zh-CN"/>
              </w:rPr>
            </w:pPr>
            <w:r w:rsidRPr="008523D2">
              <w:rPr>
                <w:rFonts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5929448E"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F37EDB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FA6DE5E"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FAD9D07"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77B80CEE" w14:textId="77777777" w:rsidTr="005A0D4C">
        <w:trPr>
          <w:trHeight w:val="29"/>
        </w:trPr>
        <w:tc>
          <w:tcPr>
            <w:tcW w:w="3066" w:type="dxa"/>
            <w:tcBorders>
              <w:top w:val="nil"/>
              <w:left w:val="single" w:sz="4" w:space="0" w:color="auto"/>
              <w:bottom w:val="nil"/>
              <w:right w:val="single" w:sz="4" w:space="0" w:color="auto"/>
            </w:tcBorders>
            <w:vAlign w:val="center"/>
          </w:tcPr>
          <w:p w14:paraId="1378FB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B44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3A1F0"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B82D6F"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67B3CC78" w14:textId="77777777" w:rsidR="00E060BF" w:rsidRPr="00480423" w:rsidRDefault="00E060BF" w:rsidP="00AF6673">
            <w:pPr>
              <w:pStyle w:val="TAC"/>
              <w:rPr>
                <w:rFonts w:eastAsiaTheme="minorEastAsia"/>
                <w:lang w:val="en-US" w:eastAsia="zh-CN"/>
              </w:rPr>
            </w:pPr>
          </w:p>
        </w:tc>
      </w:tr>
      <w:tr w:rsidR="00E060BF" w:rsidRPr="00480423" w14:paraId="304B6C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D4F1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42DDF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A852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E21D81"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C92A186" w14:textId="77777777" w:rsidR="00E060BF" w:rsidRPr="00480423" w:rsidRDefault="00E060BF" w:rsidP="00AF6673">
            <w:pPr>
              <w:pStyle w:val="TAC"/>
              <w:rPr>
                <w:rFonts w:eastAsiaTheme="minorEastAsia"/>
                <w:lang w:val="en-US" w:eastAsia="zh-CN"/>
              </w:rPr>
            </w:pPr>
          </w:p>
        </w:tc>
      </w:tr>
      <w:tr w:rsidR="00E060BF" w:rsidRPr="00480423" w14:paraId="7F1032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883D91" w14:textId="77777777" w:rsidR="00E060BF" w:rsidRPr="00480423" w:rsidRDefault="00E060BF" w:rsidP="00AF6673">
            <w:pPr>
              <w:pStyle w:val="TAC"/>
              <w:rPr>
                <w:rFonts w:eastAsiaTheme="minorEastAsia"/>
                <w:lang w:val="en-US" w:eastAsia="zh-CN"/>
              </w:rPr>
            </w:pPr>
            <w:r w:rsidRPr="008523D2">
              <w:rPr>
                <w:rFonts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7DAEB618"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328CAF6E"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CA_n26A-n77A</w:t>
            </w:r>
          </w:p>
          <w:p w14:paraId="5A32DA6A"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BF1EAF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AD043D3"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2C6C8BF"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5E6800E7" w14:textId="77777777" w:rsidTr="005A0D4C">
        <w:trPr>
          <w:trHeight w:val="29"/>
        </w:trPr>
        <w:tc>
          <w:tcPr>
            <w:tcW w:w="3066" w:type="dxa"/>
            <w:tcBorders>
              <w:top w:val="nil"/>
              <w:left w:val="single" w:sz="4" w:space="0" w:color="auto"/>
              <w:bottom w:val="nil"/>
              <w:right w:val="single" w:sz="4" w:space="0" w:color="auto"/>
            </w:tcBorders>
            <w:vAlign w:val="center"/>
          </w:tcPr>
          <w:p w14:paraId="2B5E42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F86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568F3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C178F7" w14:textId="77777777" w:rsidR="00E060BF" w:rsidRPr="00480423" w:rsidRDefault="00E060BF" w:rsidP="00AF6673">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4C4A6DED" w14:textId="77777777" w:rsidR="00E060BF" w:rsidRPr="00480423" w:rsidRDefault="00E060BF" w:rsidP="00AF6673">
            <w:pPr>
              <w:pStyle w:val="TAC"/>
              <w:rPr>
                <w:rFonts w:eastAsiaTheme="minorEastAsia"/>
                <w:lang w:val="en-US" w:eastAsia="zh-CN"/>
              </w:rPr>
            </w:pPr>
          </w:p>
        </w:tc>
      </w:tr>
      <w:tr w:rsidR="00E060BF" w:rsidRPr="00480423" w14:paraId="475B64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775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69A2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6394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1F5CC9" w14:textId="77777777" w:rsidR="00E060BF" w:rsidRPr="00480423" w:rsidRDefault="00E060BF" w:rsidP="00AF6673">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013773A0" w14:textId="77777777" w:rsidR="00E060BF" w:rsidRPr="00480423" w:rsidRDefault="00E060BF" w:rsidP="00AF6673">
            <w:pPr>
              <w:pStyle w:val="TAC"/>
              <w:rPr>
                <w:rFonts w:eastAsiaTheme="minorEastAsia"/>
                <w:lang w:val="en-US" w:eastAsia="zh-CN"/>
              </w:rPr>
            </w:pPr>
          </w:p>
        </w:tc>
      </w:tr>
      <w:tr w:rsidR="00E060BF" w:rsidRPr="00480423" w14:paraId="2811A5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1CA613" w14:textId="77777777" w:rsidR="00E060BF" w:rsidRPr="00480423" w:rsidRDefault="00E060BF" w:rsidP="00AF6673">
            <w:pPr>
              <w:pStyle w:val="TAC"/>
              <w:rPr>
                <w:rFonts w:eastAsiaTheme="minorEastAsia"/>
                <w:lang w:val="en-US" w:eastAsia="zh-CN"/>
              </w:rPr>
            </w:pPr>
            <w:r w:rsidRPr="008523D2">
              <w:rPr>
                <w:rFonts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1E1BD74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2D1FB237"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404AA85"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20E6F2F"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ECC20C2"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136C8359" w14:textId="77777777" w:rsidTr="005A0D4C">
        <w:trPr>
          <w:trHeight w:val="29"/>
        </w:trPr>
        <w:tc>
          <w:tcPr>
            <w:tcW w:w="3066" w:type="dxa"/>
            <w:tcBorders>
              <w:top w:val="nil"/>
              <w:left w:val="single" w:sz="4" w:space="0" w:color="auto"/>
              <w:bottom w:val="nil"/>
              <w:right w:val="single" w:sz="4" w:space="0" w:color="auto"/>
            </w:tcBorders>
            <w:vAlign w:val="center"/>
          </w:tcPr>
          <w:p w14:paraId="480C65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D34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F8F9C"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4651EBF" w14:textId="77777777" w:rsidR="00E060BF" w:rsidRPr="00480423" w:rsidRDefault="00E060BF" w:rsidP="00AF6673">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665985BD" w14:textId="77777777" w:rsidR="00E060BF" w:rsidRPr="00480423" w:rsidRDefault="00E060BF" w:rsidP="00AF6673">
            <w:pPr>
              <w:pStyle w:val="TAC"/>
              <w:rPr>
                <w:rFonts w:eastAsiaTheme="minorEastAsia"/>
                <w:lang w:val="en-US" w:eastAsia="zh-CN"/>
              </w:rPr>
            </w:pPr>
          </w:p>
        </w:tc>
      </w:tr>
      <w:tr w:rsidR="00E060BF" w:rsidRPr="00480423" w14:paraId="6B38B5A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F79F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9ED9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81EEA"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66E2FB"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11E8748" w14:textId="77777777" w:rsidR="00E060BF" w:rsidRPr="00480423" w:rsidRDefault="00E060BF" w:rsidP="00AF6673">
            <w:pPr>
              <w:pStyle w:val="TAC"/>
              <w:rPr>
                <w:rFonts w:eastAsiaTheme="minorEastAsia"/>
                <w:lang w:val="en-US" w:eastAsia="zh-CN"/>
              </w:rPr>
            </w:pPr>
          </w:p>
        </w:tc>
      </w:tr>
      <w:tr w:rsidR="00E060BF" w:rsidRPr="00480423" w14:paraId="120C4B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9E12CC" w14:textId="77777777" w:rsidR="00E060BF" w:rsidRPr="00480423" w:rsidRDefault="00E060BF" w:rsidP="00AF6673">
            <w:pPr>
              <w:pStyle w:val="TAC"/>
              <w:rPr>
                <w:rFonts w:eastAsiaTheme="minorEastAsia"/>
                <w:lang w:val="en-US" w:eastAsia="zh-CN"/>
              </w:rPr>
            </w:pPr>
            <w:r w:rsidRPr="008523D2">
              <w:rPr>
                <w:rFonts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4044066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0CB7A093"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CA_n26A-n77A</w:t>
            </w:r>
          </w:p>
          <w:p w14:paraId="7B97EF7B"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0ECB37D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2A448B"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9451A0"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371976D0" w14:textId="77777777" w:rsidTr="005A0D4C">
        <w:trPr>
          <w:trHeight w:val="29"/>
        </w:trPr>
        <w:tc>
          <w:tcPr>
            <w:tcW w:w="3066" w:type="dxa"/>
            <w:tcBorders>
              <w:top w:val="nil"/>
              <w:left w:val="single" w:sz="4" w:space="0" w:color="auto"/>
              <w:bottom w:val="nil"/>
              <w:right w:val="single" w:sz="4" w:space="0" w:color="auto"/>
            </w:tcBorders>
            <w:vAlign w:val="center"/>
          </w:tcPr>
          <w:p w14:paraId="7CC302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4E7A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D95B3"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754BE5B" w14:textId="77777777" w:rsidR="00E060BF" w:rsidRPr="00480423" w:rsidRDefault="00E060BF" w:rsidP="00AF6673">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19178A18" w14:textId="77777777" w:rsidR="00E060BF" w:rsidRPr="00480423" w:rsidRDefault="00E060BF" w:rsidP="00AF6673">
            <w:pPr>
              <w:pStyle w:val="TAC"/>
              <w:rPr>
                <w:rFonts w:eastAsiaTheme="minorEastAsia"/>
                <w:lang w:val="en-US" w:eastAsia="zh-CN"/>
              </w:rPr>
            </w:pPr>
          </w:p>
        </w:tc>
      </w:tr>
      <w:tr w:rsidR="00E060BF" w:rsidRPr="00480423" w14:paraId="19297C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EFD6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168D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179E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EE22F3" w14:textId="77777777" w:rsidR="00E060BF" w:rsidRPr="00480423" w:rsidRDefault="00E060BF" w:rsidP="00AF6673">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2ABFBFB0" w14:textId="77777777" w:rsidR="00E060BF" w:rsidRPr="00480423" w:rsidRDefault="00E060BF" w:rsidP="00AF6673">
            <w:pPr>
              <w:pStyle w:val="TAC"/>
              <w:rPr>
                <w:rFonts w:eastAsiaTheme="minorEastAsia"/>
                <w:lang w:val="en-US" w:eastAsia="zh-CN"/>
              </w:rPr>
            </w:pPr>
          </w:p>
        </w:tc>
      </w:tr>
      <w:tr w:rsidR="00E060BF" w:rsidRPr="00480423" w14:paraId="35E2057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9F2772"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5FB91D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9B5C80"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3874DC"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AE81E5E"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4EF9A2C9" w14:textId="77777777" w:rsidTr="005A0D4C">
        <w:trPr>
          <w:trHeight w:val="29"/>
        </w:trPr>
        <w:tc>
          <w:tcPr>
            <w:tcW w:w="3066" w:type="dxa"/>
            <w:tcBorders>
              <w:top w:val="nil"/>
              <w:left w:val="single" w:sz="4" w:space="0" w:color="auto"/>
              <w:bottom w:val="nil"/>
              <w:right w:val="single" w:sz="4" w:space="0" w:color="auto"/>
            </w:tcBorders>
            <w:vAlign w:val="center"/>
          </w:tcPr>
          <w:p w14:paraId="3AF98A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978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01BFD"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8E7D65"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6D6648" w14:textId="77777777" w:rsidR="00E060BF" w:rsidRPr="00480423" w:rsidRDefault="00E060BF" w:rsidP="00AF6673">
            <w:pPr>
              <w:pStyle w:val="TAC"/>
              <w:rPr>
                <w:rFonts w:eastAsiaTheme="minorEastAsia"/>
                <w:lang w:val="en-US" w:eastAsia="zh-CN"/>
              </w:rPr>
            </w:pPr>
          </w:p>
        </w:tc>
      </w:tr>
      <w:tr w:rsidR="00E060BF" w:rsidRPr="00480423" w14:paraId="56DB3A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E6CF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B599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6546A"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170F9"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77F413" w14:textId="77777777" w:rsidR="00E060BF" w:rsidRPr="00480423" w:rsidRDefault="00E060BF" w:rsidP="00AF6673">
            <w:pPr>
              <w:pStyle w:val="TAC"/>
              <w:rPr>
                <w:rFonts w:eastAsiaTheme="minorEastAsia"/>
                <w:lang w:val="en-US" w:eastAsia="zh-CN"/>
              </w:rPr>
            </w:pPr>
          </w:p>
        </w:tc>
      </w:tr>
      <w:tr w:rsidR="00E060BF" w:rsidRPr="00480423" w14:paraId="65890566" w14:textId="77777777" w:rsidTr="005A0D4C">
        <w:trPr>
          <w:trHeight w:val="29"/>
        </w:trPr>
        <w:tc>
          <w:tcPr>
            <w:tcW w:w="3066" w:type="dxa"/>
            <w:tcBorders>
              <w:top w:val="single" w:sz="4" w:space="0" w:color="auto"/>
              <w:left w:val="single" w:sz="4" w:space="0" w:color="auto"/>
              <w:bottom w:val="nil"/>
              <w:right w:val="single" w:sz="4" w:space="0" w:color="auto"/>
            </w:tcBorders>
          </w:tcPr>
          <w:p w14:paraId="336E38CE"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26860EBB"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CA_n28A-n39A</w:t>
            </w:r>
          </w:p>
          <w:p w14:paraId="7FEFD1E1"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CA_n28A-n40A</w:t>
            </w:r>
          </w:p>
          <w:p w14:paraId="2E539C8D"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8A991C8"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C4A8736"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52320F7D"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711450A0" w14:textId="77777777" w:rsidTr="005A0D4C">
        <w:trPr>
          <w:trHeight w:val="29"/>
        </w:trPr>
        <w:tc>
          <w:tcPr>
            <w:tcW w:w="3066" w:type="dxa"/>
            <w:tcBorders>
              <w:top w:val="nil"/>
              <w:left w:val="single" w:sz="4" w:space="0" w:color="auto"/>
              <w:bottom w:val="nil"/>
              <w:right w:val="single" w:sz="4" w:space="0" w:color="auto"/>
            </w:tcBorders>
          </w:tcPr>
          <w:p w14:paraId="54A115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2CF8F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87D25"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3A5D2ED"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B99A9D0" w14:textId="77777777" w:rsidR="00E060BF" w:rsidRPr="00480423" w:rsidRDefault="00E060BF" w:rsidP="00AF6673">
            <w:pPr>
              <w:pStyle w:val="TAC"/>
              <w:rPr>
                <w:rFonts w:eastAsiaTheme="minorEastAsia"/>
                <w:lang w:val="en-US" w:eastAsia="zh-CN"/>
              </w:rPr>
            </w:pPr>
          </w:p>
        </w:tc>
      </w:tr>
      <w:tr w:rsidR="00E060BF" w:rsidRPr="00480423" w14:paraId="522795E8" w14:textId="77777777" w:rsidTr="005A0D4C">
        <w:trPr>
          <w:trHeight w:val="29"/>
        </w:trPr>
        <w:tc>
          <w:tcPr>
            <w:tcW w:w="3066" w:type="dxa"/>
            <w:tcBorders>
              <w:top w:val="nil"/>
              <w:left w:val="single" w:sz="4" w:space="0" w:color="auto"/>
              <w:bottom w:val="single" w:sz="4" w:space="0" w:color="auto"/>
              <w:right w:val="single" w:sz="4" w:space="0" w:color="auto"/>
            </w:tcBorders>
          </w:tcPr>
          <w:p w14:paraId="3365EF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8A4D8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2C19B"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n40</w:t>
            </w:r>
          </w:p>
        </w:tc>
        <w:tc>
          <w:tcPr>
            <w:tcW w:w="4191" w:type="dxa"/>
            <w:tcBorders>
              <w:top w:val="single" w:sz="4" w:space="0" w:color="auto"/>
              <w:left w:val="single" w:sz="4" w:space="0" w:color="auto"/>
              <w:bottom w:val="single" w:sz="4" w:space="0" w:color="auto"/>
              <w:right w:val="single" w:sz="4" w:space="0" w:color="auto"/>
            </w:tcBorders>
          </w:tcPr>
          <w:p w14:paraId="459A0AA2"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4196D2F3" w14:textId="77777777" w:rsidR="00E060BF" w:rsidRPr="00480423" w:rsidRDefault="00E060BF" w:rsidP="00AF6673">
            <w:pPr>
              <w:pStyle w:val="TAC"/>
              <w:rPr>
                <w:rFonts w:eastAsiaTheme="minorEastAsia"/>
                <w:lang w:val="en-US" w:eastAsia="zh-CN"/>
              </w:rPr>
            </w:pPr>
          </w:p>
        </w:tc>
      </w:tr>
      <w:tr w:rsidR="00E060BF" w:rsidRPr="00480423" w14:paraId="458CA40C" w14:textId="77777777" w:rsidTr="005A0D4C">
        <w:trPr>
          <w:trHeight w:val="29"/>
        </w:trPr>
        <w:tc>
          <w:tcPr>
            <w:tcW w:w="3066" w:type="dxa"/>
            <w:tcBorders>
              <w:top w:val="single" w:sz="4" w:space="0" w:color="auto"/>
              <w:left w:val="single" w:sz="4" w:space="0" w:color="auto"/>
              <w:bottom w:val="nil"/>
              <w:right w:val="single" w:sz="4" w:space="0" w:color="auto"/>
            </w:tcBorders>
          </w:tcPr>
          <w:p w14:paraId="53AED91F" w14:textId="77777777" w:rsidR="00E060BF" w:rsidRPr="00480423" w:rsidRDefault="00E060BF" w:rsidP="00AF667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75CC4D0E"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39B50746"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70E4E590"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847BD0D"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2C596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76E179D" w14:textId="77777777" w:rsidR="00E060BF" w:rsidRPr="00480423" w:rsidRDefault="00E060BF" w:rsidP="00AF667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60BF" w:rsidRPr="00480423" w14:paraId="06D0B002" w14:textId="77777777" w:rsidTr="005A0D4C">
        <w:trPr>
          <w:trHeight w:val="29"/>
        </w:trPr>
        <w:tc>
          <w:tcPr>
            <w:tcW w:w="3066" w:type="dxa"/>
            <w:tcBorders>
              <w:top w:val="nil"/>
              <w:left w:val="single" w:sz="4" w:space="0" w:color="auto"/>
              <w:bottom w:val="nil"/>
              <w:right w:val="single" w:sz="4" w:space="0" w:color="auto"/>
            </w:tcBorders>
          </w:tcPr>
          <w:p w14:paraId="3F7E3B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8B0E6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8467E"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805493C" w14:textId="77777777" w:rsidR="00E060BF" w:rsidRPr="00480423" w:rsidRDefault="00E060BF" w:rsidP="00AF667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DD74722" w14:textId="77777777" w:rsidR="00E060BF" w:rsidRPr="00480423" w:rsidRDefault="00E060BF" w:rsidP="00AF6673">
            <w:pPr>
              <w:pStyle w:val="TAC"/>
              <w:rPr>
                <w:rFonts w:eastAsiaTheme="minorEastAsia"/>
                <w:lang w:val="en-US" w:eastAsia="zh-CN"/>
              </w:rPr>
            </w:pPr>
          </w:p>
        </w:tc>
      </w:tr>
      <w:tr w:rsidR="00E060BF" w:rsidRPr="00480423" w14:paraId="281E4DED" w14:textId="77777777" w:rsidTr="005A0D4C">
        <w:trPr>
          <w:trHeight w:val="29"/>
        </w:trPr>
        <w:tc>
          <w:tcPr>
            <w:tcW w:w="3066" w:type="dxa"/>
            <w:tcBorders>
              <w:top w:val="nil"/>
              <w:left w:val="single" w:sz="4" w:space="0" w:color="auto"/>
              <w:bottom w:val="single" w:sz="4" w:space="0" w:color="auto"/>
              <w:right w:val="single" w:sz="4" w:space="0" w:color="auto"/>
            </w:tcBorders>
          </w:tcPr>
          <w:p w14:paraId="0EFCE9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8C78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B11E0"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74E969C1" w14:textId="77777777" w:rsidR="00E060BF" w:rsidRPr="00480423" w:rsidRDefault="00E060BF" w:rsidP="00AF6673">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398B17D6" w14:textId="77777777" w:rsidR="00E060BF" w:rsidRPr="00480423" w:rsidRDefault="00E060BF" w:rsidP="00AF6673">
            <w:pPr>
              <w:pStyle w:val="TAC"/>
              <w:rPr>
                <w:rFonts w:eastAsiaTheme="minorEastAsia"/>
                <w:lang w:val="en-US" w:eastAsia="zh-CN"/>
              </w:rPr>
            </w:pPr>
          </w:p>
        </w:tc>
      </w:tr>
      <w:tr w:rsidR="00E060BF" w:rsidRPr="00480423" w14:paraId="2A41870F" w14:textId="77777777" w:rsidTr="005A0D4C">
        <w:trPr>
          <w:trHeight w:val="29"/>
        </w:trPr>
        <w:tc>
          <w:tcPr>
            <w:tcW w:w="3066" w:type="dxa"/>
            <w:tcBorders>
              <w:top w:val="single" w:sz="4" w:space="0" w:color="auto"/>
              <w:left w:val="single" w:sz="4" w:space="0" w:color="auto"/>
              <w:bottom w:val="nil"/>
              <w:right w:val="single" w:sz="4" w:space="0" w:color="auto"/>
            </w:tcBorders>
          </w:tcPr>
          <w:p w14:paraId="2DA04721" w14:textId="77777777" w:rsidR="00E060BF" w:rsidRPr="00480423" w:rsidRDefault="00E060BF" w:rsidP="00AF667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78D58225"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31EEB862"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2E2453A8"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2AA1585"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085FB8"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664CC57F" w14:textId="77777777" w:rsidR="00E060BF" w:rsidRPr="00480423" w:rsidRDefault="00E060BF" w:rsidP="00AF667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60BF" w:rsidRPr="00480423" w14:paraId="473D8C0E" w14:textId="77777777" w:rsidTr="005A0D4C">
        <w:trPr>
          <w:trHeight w:val="29"/>
        </w:trPr>
        <w:tc>
          <w:tcPr>
            <w:tcW w:w="3066" w:type="dxa"/>
            <w:tcBorders>
              <w:top w:val="nil"/>
              <w:left w:val="single" w:sz="4" w:space="0" w:color="auto"/>
              <w:bottom w:val="nil"/>
              <w:right w:val="single" w:sz="4" w:space="0" w:color="auto"/>
            </w:tcBorders>
          </w:tcPr>
          <w:p w14:paraId="2EE70F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1573F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9C0D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1A739B1" w14:textId="77777777" w:rsidR="00E060BF" w:rsidRPr="00480423" w:rsidRDefault="00E060BF" w:rsidP="00AF667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775D095F" w14:textId="77777777" w:rsidR="00E060BF" w:rsidRPr="00480423" w:rsidRDefault="00E060BF" w:rsidP="00AF6673">
            <w:pPr>
              <w:pStyle w:val="TAC"/>
              <w:rPr>
                <w:rFonts w:eastAsiaTheme="minorEastAsia"/>
                <w:lang w:val="en-US" w:eastAsia="zh-CN"/>
              </w:rPr>
            </w:pPr>
          </w:p>
        </w:tc>
      </w:tr>
      <w:tr w:rsidR="00E060BF" w:rsidRPr="00480423" w14:paraId="622B8519" w14:textId="77777777" w:rsidTr="005A0D4C">
        <w:trPr>
          <w:trHeight w:val="29"/>
        </w:trPr>
        <w:tc>
          <w:tcPr>
            <w:tcW w:w="3066" w:type="dxa"/>
            <w:tcBorders>
              <w:top w:val="nil"/>
              <w:left w:val="single" w:sz="4" w:space="0" w:color="auto"/>
              <w:bottom w:val="single" w:sz="4" w:space="0" w:color="auto"/>
              <w:right w:val="single" w:sz="4" w:space="0" w:color="auto"/>
            </w:tcBorders>
          </w:tcPr>
          <w:p w14:paraId="1F32C9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6475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6620B"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591C3F4C" w14:textId="77777777" w:rsidR="00E060BF" w:rsidRPr="00480423" w:rsidRDefault="00E060BF" w:rsidP="00AF6673">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2BB537D4" w14:textId="77777777" w:rsidR="00E060BF" w:rsidRPr="00480423" w:rsidRDefault="00E060BF" w:rsidP="00AF6673">
            <w:pPr>
              <w:pStyle w:val="TAC"/>
              <w:rPr>
                <w:rFonts w:eastAsiaTheme="minorEastAsia"/>
                <w:lang w:val="en-US" w:eastAsia="zh-CN"/>
              </w:rPr>
            </w:pPr>
          </w:p>
        </w:tc>
      </w:tr>
      <w:tr w:rsidR="00E060BF" w:rsidRPr="00480423" w14:paraId="1AE5A93C" w14:textId="77777777" w:rsidTr="005A0D4C">
        <w:trPr>
          <w:trHeight w:val="29"/>
        </w:trPr>
        <w:tc>
          <w:tcPr>
            <w:tcW w:w="3066" w:type="dxa"/>
            <w:tcBorders>
              <w:top w:val="single" w:sz="4" w:space="0" w:color="auto"/>
              <w:left w:val="single" w:sz="4" w:space="0" w:color="auto"/>
              <w:bottom w:val="nil"/>
              <w:right w:val="single" w:sz="4" w:space="0" w:color="auto"/>
            </w:tcBorders>
          </w:tcPr>
          <w:p w14:paraId="3A9DFC0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59DB751C" w14:textId="77777777" w:rsidR="00E060BF" w:rsidRPr="00BF443E" w:rsidRDefault="00E060BF" w:rsidP="00AF6673">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53288CB6" w14:textId="77777777" w:rsidR="00E060BF" w:rsidRPr="00BF443E" w:rsidRDefault="00E060BF" w:rsidP="00AF6673">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55AAFE47" w14:textId="77777777" w:rsidR="00E060BF" w:rsidRPr="00480423" w:rsidRDefault="00E060BF" w:rsidP="00AF6673">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BE9D3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6A13D8"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248845AC"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354852A2" w14:textId="77777777" w:rsidTr="005A0D4C">
        <w:trPr>
          <w:trHeight w:val="29"/>
        </w:trPr>
        <w:tc>
          <w:tcPr>
            <w:tcW w:w="3066" w:type="dxa"/>
            <w:tcBorders>
              <w:top w:val="nil"/>
              <w:left w:val="single" w:sz="4" w:space="0" w:color="auto"/>
              <w:bottom w:val="nil"/>
              <w:right w:val="single" w:sz="4" w:space="0" w:color="auto"/>
            </w:tcBorders>
          </w:tcPr>
          <w:p w14:paraId="779A1C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6E4F61D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69B4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03A7C8E"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EC922C8" w14:textId="77777777" w:rsidR="00E060BF" w:rsidRPr="00480423" w:rsidRDefault="00E060BF" w:rsidP="00AF6673">
            <w:pPr>
              <w:pStyle w:val="TAC"/>
              <w:rPr>
                <w:rFonts w:eastAsiaTheme="minorEastAsia"/>
                <w:lang w:val="en-US" w:eastAsia="zh-CN"/>
              </w:rPr>
            </w:pPr>
          </w:p>
        </w:tc>
      </w:tr>
      <w:tr w:rsidR="00E060BF" w:rsidRPr="00480423" w14:paraId="0E439F45" w14:textId="77777777" w:rsidTr="005A0D4C">
        <w:trPr>
          <w:trHeight w:val="29"/>
        </w:trPr>
        <w:tc>
          <w:tcPr>
            <w:tcW w:w="3066" w:type="dxa"/>
            <w:tcBorders>
              <w:top w:val="nil"/>
              <w:left w:val="single" w:sz="4" w:space="0" w:color="auto"/>
              <w:bottom w:val="single" w:sz="4" w:space="0" w:color="auto"/>
              <w:right w:val="single" w:sz="4" w:space="0" w:color="auto"/>
            </w:tcBorders>
          </w:tcPr>
          <w:p w14:paraId="3296F3FC"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641AC9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1C94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tcPr>
          <w:p w14:paraId="0F53F234"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227F71F6" w14:textId="77777777" w:rsidR="00E060BF" w:rsidRPr="00480423" w:rsidRDefault="00E060BF" w:rsidP="00AF6673">
            <w:pPr>
              <w:pStyle w:val="TAC"/>
              <w:rPr>
                <w:rFonts w:eastAsiaTheme="minorEastAsia"/>
                <w:lang w:val="en-US" w:eastAsia="zh-CN"/>
              </w:rPr>
            </w:pPr>
          </w:p>
        </w:tc>
      </w:tr>
      <w:tr w:rsidR="00E060BF" w:rsidRPr="00480423" w14:paraId="4ABC576D" w14:textId="77777777" w:rsidTr="005A0D4C">
        <w:trPr>
          <w:trHeight w:val="29"/>
        </w:trPr>
        <w:tc>
          <w:tcPr>
            <w:tcW w:w="3066" w:type="dxa"/>
            <w:tcBorders>
              <w:top w:val="single" w:sz="4" w:space="0" w:color="auto"/>
              <w:left w:val="single" w:sz="4" w:space="0" w:color="auto"/>
              <w:bottom w:val="nil"/>
              <w:right w:val="single" w:sz="4" w:space="0" w:color="auto"/>
            </w:tcBorders>
          </w:tcPr>
          <w:p w14:paraId="5341D6A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1FD5CF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CA_n28A-n40A</w:t>
            </w:r>
          </w:p>
          <w:p w14:paraId="688204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5EFA10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A46AD3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46F3546" w14:textId="77777777" w:rsidR="00E060BF" w:rsidRPr="00480423" w:rsidRDefault="00E060BF" w:rsidP="00AF6673">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795B9DA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6F681A" w14:textId="77777777" w:rsidTr="005A0D4C">
        <w:trPr>
          <w:trHeight w:val="29"/>
        </w:trPr>
        <w:tc>
          <w:tcPr>
            <w:tcW w:w="3066" w:type="dxa"/>
            <w:tcBorders>
              <w:top w:val="nil"/>
              <w:left w:val="single" w:sz="4" w:space="0" w:color="auto"/>
              <w:bottom w:val="nil"/>
              <w:right w:val="single" w:sz="4" w:space="0" w:color="auto"/>
            </w:tcBorders>
          </w:tcPr>
          <w:p w14:paraId="3672D454"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6E486B49"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B48C860"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23C0AA0" w14:textId="77777777" w:rsidR="00E060BF" w:rsidRPr="00480423" w:rsidRDefault="00E060BF" w:rsidP="00AF6673">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347090CA" w14:textId="77777777" w:rsidR="00E060BF" w:rsidRPr="00480423" w:rsidRDefault="00E060BF" w:rsidP="00AF6673">
            <w:pPr>
              <w:pStyle w:val="TAC"/>
              <w:rPr>
                <w:kern w:val="2"/>
                <w:szCs w:val="22"/>
                <w:lang w:val="en-US" w:eastAsia="zh-CN"/>
              </w:rPr>
            </w:pPr>
          </w:p>
        </w:tc>
      </w:tr>
      <w:tr w:rsidR="00E060BF" w:rsidRPr="00480423" w14:paraId="5DFCE623" w14:textId="77777777" w:rsidTr="005A0D4C">
        <w:trPr>
          <w:trHeight w:val="29"/>
        </w:trPr>
        <w:tc>
          <w:tcPr>
            <w:tcW w:w="3066" w:type="dxa"/>
            <w:tcBorders>
              <w:top w:val="nil"/>
              <w:left w:val="single" w:sz="4" w:space="0" w:color="auto"/>
              <w:bottom w:val="single" w:sz="4" w:space="0" w:color="auto"/>
              <w:right w:val="single" w:sz="4" w:space="0" w:color="auto"/>
            </w:tcBorders>
          </w:tcPr>
          <w:p w14:paraId="15F99BAB"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3D5AA04"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6E82C73"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FE1F2E" w14:textId="77777777" w:rsidR="00E060BF" w:rsidRPr="00480423" w:rsidRDefault="00E060BF" w:rsidP="00AF6673">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66FEF4A9" w14:textId="77777777" w:rsidR="00E060BF" w:rsidRPr="00480423" w:rsidRDefault="00E060BF" w:rsidP="00AF6673">
            <w:pPr>
              <w:pStyle w:val="TAC"/>
              <w:rPr>
                <w:kern w:val="2"/>
                <w:szCs w:val="22"/>
                <w:lang w:val="en-US" w:eastAsia="zh-CN"/>
              </w:rPr>
            </w:pPr>
          </w:p>
        </w:tc>
      </w:tr>
      <w:tr w:rsidR="00E060BF" w:rsidRPr="00480423" w14:paraId="69AF6CD3" w14:textId="77777777" w:rsidTr="005A0D4C">
        <w:trPr>
          <w:trHeight w:val="29"/>
        </w:trPr>
        <w:tc>
          <w:tcPr>
            <w:tcW w:w="3066" w:type="dxa"/>
            <w:tcBorders>
              <w:top w:val="single" w:sz="4" w:space="0" w:color="auto"/>
              <w:left w:val="single" w:sz="4" w:space="0" w:color="auto"/>
              <w:bottom w:val="nil"/>
              <w:right w:val="single" w:sz="4" w:space="0" w:color="auto"/>
            </w:tcBorders>
          </w:tcPr>
          <w:p w14:paraId="4A15B863" w14:textId="77777777" w:rsidR="00E060BF" w:rsidRPr="00480423" w:rsidRDefault="00E060BF" w:rsidP="00AF6673">
            <w:pPr>
              <w:pStyle w:val="TAC"/>
              <w:rPr>
                <w:rFonts w:cs="Arial"/>
                <w:color w:val="000000"/>
                <w:szCs w:val="18"/>
                <w:lang w:val="en-US" w:eastAsia="zh-CN" w:bidi="ar"/>
              </w:rPr>
            </w:pPr>
            <w:r w:rsidRPr="00480423">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3E4F88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CA_n28A-n40A</w:t>
            </w:r>
          </w:p>
          <w:p w14:paraId="0C339A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32B4FCA2" w14:textId="77777777" w:rsidR="00E060BF" w:rsidRPr="00480423" w:rsidRDefault="00E060BF" w:rsidP="00AF6673">
            <w:pPr>
              <w:pStyle w:val="TAC"/>
              <w:rPr>
                <w:rFonts w:cs="Arial"/>
                <w:color w:val="000000"/>
                <w:szCs w:val="18"/>
                <w:lang w:val="en-US" w:eastAsia="zh-CN" w:bidi="ar"/>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44CA47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4DA232" w14:textId="77777777" w:rsidR="00E060BF" w:rsidRPr="00480423" w:rsidRDefault="00E060BF" w:rsidP="00AF6673">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C5450E0" w14:textId="77777777" w:rsidR="00E060BF" w:rsidRPr="00480423" w:rsidRDefault="00E060BF" w:rsidP="00AF6673">
            <w:pPr>
              <w:pStyle w:val="TAC"/>
              <w:rPr>
                <w:kern w:val="2"/>
                <w:szCs w:val="22"/>
                <w:lang w:val="en-US" w:eastAsia="zh-CN"/>
              </w:rPr>
            </w:pPr>
            <w:r w:rsidRPr="00480423">
              <w:rPr>
                <w:rFonts w:hint="eastAsia"/>
                <w:kern w:val="2"/>
                <w:szCs w:val="22"/>
                <w:lang w:val="en-US" w:eastAsia="zh-CN"/>
              </w:rPr>
              <w:t>0</w:t>
            </w:r>
          </w:p>
        </w:tc>
      </w:tr>
      <w:tr w:rsidR="00E060BF" w:rsidRPr="00480423" w14:paraId="1A15A2F7" w14:textId="77777777" w:rsidTr="005A0D4C">
        <w:trPr>
          <w:trHeight w:val="29"/>
        </w:trPr>
        <w:tc>
          <w:tcPr>
            <w:tcW w:w="3066" w:type="dxa"/>
            <w:tcBorders>
              <w:top w:val="nil"/>
              <w:left w:val="single" w:sz="4" w:space="0" w:color="auto"/>
              <w:bottom w:val="nil"/>
              <w:right w:val="single" w:sz="4" w:space="0" w:color="auto"/>
            </w:tcBorders>
          </w:tcPr>
          <w:p w14:paraId="09EED77D"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2ACD7B0D"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7F674B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E980C1" w14:textId="77777777" w:rsidR="00E060BF" w:rsidRPr="00480423" w:rsidRDefault="00E060BF" w:rsidP="00AF6673">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7CFD3CE2" w14:textId="77777777" w:rsidR="00E060BF" w:rsidRPr="00480423" w:rsidRDefault="00E060BF" w:rsidP="00AF6673">
            <w:pPr>
              <w:pStyle w:val="TAC"/>
              <w:rPr>
                <w:kern w:val="2"/>
                <w:szCs w:val="22"/>
                <w:lang w:val="en-US" w:eastAsia="zh-CN"/>
              </w:rPr>
            </w:pPr>
          </w:p>
        </w:tc>
      </w:tr>
      <w:tr w:rsidR="00E060BF" w:rsidRPr="00480423" w14:paraId="1F507D60" w14:textId="77777777" w:rsidTr="005A0D4C">
        <w:trPr>
          <w:trHeight w:val="29"/>
        </w:trPr>
        <w:tc>
          <w:tcPr>
            <w:tcW w:w="3066" w:type="dxa"/>
            <w:tcBorders>
              <w:top w:val="nil"/>
              <w:left w:val="single" w:sz="4" w:space="0" w:color="auto"/>
              <w:bottom w:val="nil"/>
              <w:right w:val="single" w:sz="4" w:space="0" w:color="auto"/>
            </w:tcBorders>
          </w:tcPr>
          <w:p w14:paraId="4B1990C2"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ED330B4"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700352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03986B" w14:textId="77777777" w:rsidR="00E060BF" w:rsidRPr="00480423" w:rsidRDefault="00E060BF" w:rsidP="00AF6673">
            <w:pPr>
              <w:pStyle w:val="TAC"/>
              <w:rPr>
                <w:lang w:val="en-US" w:eastAsia="zh-CN" w:bidi="ar"/>
              </w:rPr>
            </w:pPr>
            <w:r w:rsidRPr="00480423">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4AFB21E7" w14:textId="77777777" w:rsidR="00E060BF" w:rsidRPr="00480423" w:rsidRDefault="00E060BF" w:rsidP="00AF6673">
            <w:pPr>
              <w:pStyle w:val="TAC"/>
              <w:rPr>
                <w:kern w:val="2"/>
                <w:szCs w:val="22"/>
                <w:lang w:val="en-US" w:eastAsia="zh-CN"/>
              </w:rPr>
            </w:pPr>
          </w:p>
        </w:tc>
      </w:tr>
      <w:tr w:rsidR="00E060BF" w:rsidRPr="00480423" w14:paraId="09551D3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E69946" w14:textId="77777777" w:rsidR="00E060BF" w:rsidRPr="00480423" w:rsidRDefault="00E060BF" w:rsidP="00AF6673">
            <w:pPr>
              <w:pStyle w:val="TAC"/>
              <w:rPr>
                <w:kern w:val="2"/>
                <w:szCs w:val="22"/>
                <w:lang w:val="en-US" w:eastAsia="zh-CN"/>
              </w:rPr>
            </w:pPr>
            <w:r w:rsidRPr="00480423">
              <w:rPr>
                <w:kern w:val="2"/>
                <w:szCs w:val="22"/>
                <w:lang w:val="en-US" w:eastAsia="zh-CN"/>
              </w:rPr>
              <w:lastRenderedPageBreak/>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293049F" w14:textId="77777777" w:rsidR="00E060BF" w:rsidRPr="00480423" w:rsidRDefault="00E060BF" w:rsidP="00AF6673">
            <w:pPr>
              <w:pStyle w:val="TAC"/>
              <w:rPr>
                <w:kern w:val="2"/>
                <w:lang w:val="en-US" w:eastAsia="zh-CN"/>
              </w:rPr>
            </w:pPr>
            <w:r w:rsidRPr="00480423">
              <w:rPr>
                <w:kern w:val="2"/>
                <w:szCs w:val="22"/>
                <w:lang w:val="en-US" w:eastAsia="zh-CN"/>
              </w:rPr>
              <w:t>CA_n28A-n40A</w:t>
            </w:r>
          </w:p>
          <w:p w14:paraId="1D251AB6" w14:textId="77777777" w:rsidR="00E060BF" w:rsidRPr="00480423" w:rsidRDefault="00E060BF" w:rsidP="00AF6673">
            <w:pPr>
              <w:pStyle w:val="TAC"/>
              <w:rPr>
                <w:kern w:val="2"/>
                <w:szCs w:val="22"/>
                <w:lang w:val="en-US" w:eastAsia="zh-CN"/>
              </w:rPr>
            </w:pPr>
            <w:r w:rsidRPr="00480423">
              <w:rPr>
                <w:kern w:val="2"/>
                <w:szCs w:val="22"/>
                <w:lang w:val="en-US" w:eastAsia="zh-CN"/>
              </w:rPr>
              <w:t>CA_n28A-n78A</w:t>
            </w:r>
          </w:p>
          <w:p w14:paraId="337E6E84" w14:textId="77777777" w:rsidR="00E060BF" w:rsidRPr="00480423" w:rsidRDefault="00E060BF" w:rsidP="00AF6673">
            <w:pPr>
              <w:pStyle w:val="TAC"/>
              <w:rPr>
                <w:kern w:val="2"/>
                <w:szCs w:val="22"/>
                <w:lang w:val="en-US" w:eastAsia="zh-CN"/>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46292DA"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A860F5" w14:textId="77777777" w:rsidR="00E060BF" w:rsidRPr="00480423" w:rsidRDefault="00E060BF" w:rsidP="00AF6673">
            <w:pPr>
              <w:pStyle w:val="TAC"/>
              <w:rPr>
                <w:kern w:val="2"/>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9C4D7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EB1436B" w14:textId="77777777" w:rsidTr="005A0D4C">
        <w:trPr>
          <w:trHeight w:val="29"/>
        </w:trPr>
        <w:tc>
          <w:tcPr>
            <w:tcW w:w="3066" w:type="dxa"/>
            <w:tcBorders>
              <w:top w:val="nil"/>
              <w:left w:val="single" w:sz="4" w:space="0" w:color="auto"/>
              <w:bottom w:val="nil"/>
              <w:right w:val="single" w:sz="4" w:space="0" w:color="auto"/>
            </w:tcBorders>
            <w:vAlign w:val="center"/>
          </w:tcPr>
          <w:p w14:paraId="214D621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0B8501D"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640E1" w14:textId="77777777" w:rsidR="00E060BF" w:rsidRPr="00480423" w:rsidRDefault="00E060BF" w:rsidP="00AF6673">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153B123" w14:textId="77777777" w:rsidR="00E060BF" w:rsidRPr="00480423" w:rsidRDefault="00E060BF" w:rsidP="00AF6673">
            <w:pPr>
              <w:pStyle w:val="TAC"/>
              <w:rPr>
                <w:kern w:val="2"/>
                <w:szCs w:val="22"/>
                <w:lang w:val="en-US" w:eastAsia="zh-CN"/>
              </w:rPr>
            </w:pPr>
            <w:r w:rsidRPr="00480423">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BF4471" w14:textId="77777777" w:rsidR="00E060BF" w:rsidRPr="00480423" w:rsidRDefault="00E060BF" w:rsidP="00AF6673">
            <w:pPr>
              <w:pStyle w:val="TAC"/>
              <w:rPr>
                <w:kern w:val="2"/>
                <w:szCs w:val="22"/>
                <w:lang w:val="en-US" w:eastAsia="zh-CN"/>
              </w:rPr>
            </w:pPr>
          </w:p>
        </w:tc>
      </w:tr>
      <w:tr w:rsidR="00E060BF" w:rsidRPr="00480423" w14:paraId="0CF557CA" w14:textId="77777777" w:rsidTr="005A0D4C">
        <w:trPr>
          <w:trHeight w:val="29"/>
        </w:trPr>
        <w:tc>
          <w:tcPr>
            <w:tcW w:w="3066" w:type="dxa"/>
            <w:tcBorders>
              <w:top w:val="nil"/>
              <w:left w:val="single" w:sz="4" w:space="0" w:color="auto"/>
              <w:bottom w:val="nil"/>
              <w:right w:val="single" w:sz="4" w:space="0" w:color="auto"/>
            </w:tcBorders>
            <w:vAlign w:val="center"/>
          </w:tcPr>
          <w:p w14:paraId="7174573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41D2F0"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5F676"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0CEC54" w14:textId="77777777" w:rsidR="00E060BF" w:rsidRPr="00480423" w:rsidRDefault="00E060BF" w:rsidP="00AF6673">
            <w:pPr>
              <w:pStyle w:val="TAC"/>
              <w:rPr>
                <w:kern w:val="2"/>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D315BB" w14:textId="77777777" w:rsidR="00E060BF" w:rsidRPr="00480423" w:rsidRDefault="00E060BF" w:rsidP="00AF6673">
            <w:pPr>
              <w:pStyle w:val="TAC"/>
              <w:rPr>
                <w:kern w:val="2"/>
                <w:szCs w:val="22"/>
                <w:lang w:val="en-US" w:eastAsia="zh-CN"/>
              </w:rPr>
            </w:pPr>
          </w:p>
        </w:tc>
      </w:tr>
      <w:tr w:rsidR="00E060BF" w:rsidRPr="00480423" w14:paraId="696ECD89" w14:textId="77777777" w:rsidTr="005A0D4C">
        <w:trPr>
          <w:trHeight w:val="29"/>
        </w:trPr>
        <w:tc>
          <w:tcPr>
            <w:tcW w:w="3066" w:type="dxa"/>
            <w:tcBorders>
              <w:top w:val="nil"/>
              <w:left w:val="single" w:sz="4" w:space="0" w:color="auto"/>
              <w:bottom w:val="nil"/>
              <w:right w:val="single" w:sz="4" w:space="0" w:color="auto"/>
            </w:tcBorders>
            <w:vAlign w:val="center"/>
          </w:tcPr>
          <w:p w14:paraId="3B35A458"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13EE9425" w14:textId="77777777" w:rsidR="00E060BF" w:rsidRPr="00480423" w:rsidRDefault="00E060BF" w:rsidP="00AF6673">
            <w:pPr>
              <w:pStyle w:val="TAC"/>
              <w:rPr>
                <w:kern w:val="2"/>
                <w:lang w:val="en-US" w:eastAsia="zh-CN"/>
              </w:rPr>
            </w:pPr>
            <w:r w:rsidRPr="00480423">
              <w:rPr>
                <w:kern w:val="2"/>
                <w:szCs w:val="22"/>
                <w:lang w:val="en-US" w:eastAsia="zh-CN"/>
              </w:rPr>
              <w:t>CA_n28A-n40A</w:t>
            </w:r>
          </w:p>
          <w:p w14:paraId="42B6108E" w14:textId="77777777" w:rsidR="00E060BF" w:rsidRPr="00480423" w:rsidRDefault="00E060BF" w:rsidP="00AF6673">
            <w:pPr>
              <w:pStyle w:val="TAC"/>
              <w:rPr>
                <w:kern w:val="2"/>
                <w:szCs w:val="22"/>
                <w:lang w:val="en-US" w:eastAsia="zh-CN"/>
              </w:rPr>
            </w:pPr>
            <w:r w:rsidRPr="00480423">
              <w:rPr>
                <w:kern w:val="2"/>
                <w:szCs w:val="22"/>
                <w:lang w:val="en-US" w:eastAsia="zh-CN"/>
              </w:rPr>
              <w:t>CA_n28A-n78A</w:t>
            </w:r>
          </w:p>
          <w:p w14:paraId="5DA5EB81" w14:textId="77777777" w:rsidR="00E060BF" w:rsidRPr="00480423" w:rsidRDefault="00E060BF" w:rsidP="00AF6673">
            <w:pPr>
              <w:pStyle w:val="TAC"/>
              <w:rPr>
                <w:kern w:val="2"/>
                <w:szCs w:val="22"/>
                <w:lang w:val="en-US"/>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1489E7D"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F4E71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525AB5" w14:textId="77777777" w:rsidR="00E060BF" w:rsidRPr="00480423" w:rsidRDefault="00E060BF" w:rsidP="00AF6673">
            <w:pPr>
              <w:pStyle w:val="TAC"/>
              <w:rPr>
                <w:rFonts w:cs="Arial"/>
                <w:kern w:val="2"/>
                <w:szCs w:val="22"/>
                <w:lang w:val="en-US" w:eastAsia="zh-CN"/>
              </w:rPr>
            </w:pPr>
            <w:r w:rsidRPr="00480423">
              <w:rPr>
                <w:kern w:val="2"/>
                <w:szCs w:val="22"/>
                <w:lang w:val="en-US" w:eastAsia="zh-CN"/>
              </w:rPr>
              <w:t>1</w:t>
            </w:r>
          </w:p>
        </w:tc>
      </w:tr>
      <w:tr w:rsidR="00E060BF" w:rsidRPr="00480423" w14:paraId="6303B9F2" w14:textId="77777777" w:rsidTr="005A0D4C">
        <w:trPr>
          <w:trHeight w:val="29"/>
        </w:trPr>
        <w:tc>
          <w:tcPr>
            <w:tcW w:w="3066" w:type="dxa"/>
            <w:tcBorders>
              <w:top w:val="nil"/>
              <w:left w:val="single" w:sz="4" w:space="0" w:color="auto"/>
              <w:bottom w:val="nil"/>
              <w:right w:val="single" w:sz="4" w:space="0" w:color="auto"/>
            </w:tcBorders>
            <w:vAlign w:val="center"/>
          </w:tcPr>
          <w:p w14:paraId="5ACFDD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69DFA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7416C" w14:textId="77777777" w:rsidR="00E060BF" w:rsidRPr="00480423" w:rsidRDefault="00E060BF" w:rsidP="00AF6673">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455A80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151BB537" w14:textId="77777777" w:rsidR="00E060BF" w:rsidRPr="00480423" w:rsidRDefault="00E060BF" w:rsidP="00AF6673">
            <w:pPr>
              <w:pStyle w:val="TAC"/>
              <w:rPr>
                <w:rFonts w:cs="Arial"/>
                <w:kern w:val="2"/>
                <w:szCs w:val="22"/>
                <w:lang w:val="en-US" w:eastAsia="zh-CN"/>
              </w:rPr>
            </w:pPr>
          </w:p>
        </w:tc>
      </w:tr>
      <w:tr w:rsidR="00E060BF" w:rsidRPr="00480423" w14:paraId="5F1295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01773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04868C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E9742A"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1A341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74E39F8" w14:textId="77777777" w:rsidR="00E060BF" w:rsidRPr="00480423" w:rsidRDefault="00E060BF" w:rsidP="00AF6673">
            <w:pPr>
              <w:pStyle w:val="TAC"/>
              <w:rPr>
                <w:rFonts w:cs="Arial"/>
                <w:kern w:val="2"/>
                <w:szCs w:val="22"/>
                <w:lang w:val="en-US" w:eastAsia="zh-CN"/>
              </w:rPr>
            </w:pPr>
          </w:p>
        </w:tc>
      </w:tr>
      <w:tr w:rsidR="00E060BF" w:rsidRPr="00480423" w14:paraId="437CA7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EF785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0BE77BCB"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4A84CF58"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6413507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401C0F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2557DC1"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04C638C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DB4D059" w14:textId="77777777" w:rsidTr="005A0D4C">
        <w:trPr>
          <w:trHeight w:val="29"/>
        </w:trPr>
        <w:tc>
          <w:tcPr>
            <w:tcW w:w="3066" w:type="dxa"/>
            <w:tcBorders>
              <w:top w:val="nil"/>
              <w:left w:val="single" w:sz="4" w:space="0" w:color="auto"/>
              <w:bottom w:val="nil"/>
              <w:right w:val="single" w:sz="4" w:space="0" w:color="auto"/>
            </w:tcBorders>
            <w:vAlign w:val="center"/>
          </w:tcPr>
          <w:p w14:paraId="202DBE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E3D0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D3053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D7CD9A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9B6324E" w14:textId="77777777" w:rsidR="00E060BF" w:rsidRPr="00480423" w:rsidRDefault="00E060BF" w:rsidP="00AF6673">
            <w:pPr>
              <w:pStyle w:val="TAC"/>
              <w:rPr>
                <w:rFonts w:eastAsiaTheme="minorEastAsia"/>
                <w:lang w:val="en-US" w:eastAsia="zh-CN"/>
              </w:rPr>
            </w:pPr>
          </w:p>
        </w:tc>
      </w:tr>
      <w:tr w:rsidR="00E060BF" w:rsidRPr="00480423" w14:paraId="31B74E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A9C3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CA3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B1EC3"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07E51F"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EDBEA2" w14:textId="77777777" w:rsidR="00E060BF" w:rsidRPr="00480423" w:rsidRDefault="00E060BF" w:rsidP="00AF6673">
            <w:pPr>
              <w:pStyle w:val="TAC"/>
              <w:rPr>
                <w:rFonts w:eastAsiaTheme="minorEastAsia"/>
                <w:lang w:val="en-US" w:eastAsia="zh-CN"/>
              </w:rPr>
            </w:pPr>
          </w:p>
        </w:tc>
      </w:tr>
      <w:tr w:rsidR="00E060BF" w:rsidRPr="00480423" w14:paraId="13EBB5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39421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FA8C373"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585EBF82"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45E5C8E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B59F8C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A8B09E"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138C998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9139114" w14:textId="77777777" w:rsidTr="005A0D4C">
        <w:trPr>
          <w:trHeight w:val="29"/>
        </w:trPr>
        <w:tc>
          <w:tcPr>
            <w:tcW w:w="3066" w:type="dxa"/>
            <w:tcBorders>
              <w:top w:val="nil"/>
              <w:left w:val="single" w:sz="4" w:space="0" w:color="auto"/>
              <w:bottom w:val="nil"/>
              <w:right w:val="single" w:sz="4" w:space="0" w:color="auto"/>
            </w:tcBorders>
            <w:vAlign w:val="center"/>
          </w:tcPr>
          <w:p w14:paraId="54A2A6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E1B4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C818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D60D7B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73FE3D0" w14:textId="77777777" w:rsidR="00E060BF" w:rsidRPr="00480423" w:rsidRDefault="00E060BF" w:rsidP="00AF6673">
            <w:pPr>
              <w:pStyle w:val="TAC"/>
              <w:rPr>
                <w:rFonts w:eastAsiaTheme="minorEastAsia"/>
                <w:lang w:val="en-US" w:eastAsia="zh-CN"/>
              </w:rPr>
            </w:pPr>
          </w:p>
        </w:tc>
      </w:tr>
      <w:tr w:rsidR="00E060BF" w:rsidRPr="00480423" w14:paraId="625F95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B1A9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F4E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1037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5ED1E8" w14:textId="77777777" w:rsidR="00E060BF" w:rsidRPr="00480423" w:rsidRDefault="00E060BF" w:rsidP="00AF6673">
            <w:pPr>
              <w:pStyle w:val="TAC"/>
              <w:rPr>
                <w:rFonts w:eastAsiaTheme="minorEastAsia"/>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3DA79DDA" w14:textId="77777777" w:rsidR="00E060BF" w:rsidRPr="00480423" w:rsidRDefault="00E060BF" w:rsidP="00AF6673">
            <w:pPr>
              <w:pStyle w:val="TAC"/>
              <w:rPr>
                <w:rFonts w:eastAsiaTheme="minorEastAsia"/>
                <w:lang w:val="en-US" w:eastAsia="zh-CN"/>
              </w:rPr>
            </w:pPr>
          </w:p>
        </w:tc>
      </w:tr>
      <w:tr w:rsidR="00E060BF" w:rsidRPr="00480423" w14:paraId="706C06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FB13E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6367DE6" w14:textId="77777777" w:rsidR="00E060BF" w:rsidRPr="00480423" w:rsidRDefault="00E060BF" w:rsidP="00AF6673">
            <w:pPr>
              <w:pStyle w:val="TAC"/>
              <w:rPr>
                <w:rFonts w:eastAsiaTheme="minorEastAsia"/>
                <w:kern w:val="2"/>
                <w:szCs w:val="22"/>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388AE4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91DB5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9774E2" w14:textId="77777777" w:rsidR="00E060BF" w:rsidRPr="00480423" w:rsidRDefault="00E060BF" w:rsidP="00AF6673">
            <w:pPr>
              <w:pStyle w:val="TAC"/>
              <w:rPr>
                <w:rFonts w:eastAsiaTheme="minorEastAsia" w:cs="Arial"/>
                <w:kern w:val="2"/>
                <w:szCs w:val="22"/>
                <w:lang w:val="en-US" w:eastAsia="zh-CN"/>
              </w:rPr>
            </w:pPr>
            <w:r w:rsidRPr="00480423">
              <w:rPr>
                <w:rFonts w:eastAsiaTheme="minorEastAsia"/>
                <w:lang w:val="en-US" w:eastAsia="zh-CN"/>
              </w:rPr>
              <w:t>0</w:t>
            </w:r>
          </w:p>
        </w:tc>
      </w:tr>
      <w:tr w:rsidR="00E060BF" w:rsidRPr="00480423" w14:paraId="3CFFD482" w14:textId="77777777" w:rsidTr="005A0D4C">
        <w:trPr>
          <w:trHeight w:val="29"/>
        </w:trPr>
        <w:tc>
          <w:tcPr>
            <w:tcW w:w="3066" w:type="dxa"/>
            <w:tcBorders>
              <w:top w:val="nil"/>
              <w:left w:val="single" w:sz="4" w:space="0" w:color="auto"/>
              <w:bottom w:val="nil"/>
              <w:right w:val="single" w:sz="4" w:space="0" w:color="auto"/>
            </w:tcBorders>
            <w:vAlign w:val="center"/>
          </w:tcPr>
          <w:p w14:paraId="7B4AD486" w14:textId="77777777" w:rsidR="00E060BF" w:rsidRPr="00480423" w:rsidRDefault="00E060BF" w:rsidP="00AF6673">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0C8197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8666D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A231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50753F07" w14:textId="77777777" w:rsidR="00E060BF" w:rsidRPr="00480423" w:rsidRDefault="00E060BF" w:rsidP="00AF6673">
            <w:pPr>
              <w:pStyle w:val="TAC"/>
              <w:rPr>
                <w:rFonts w:eastAsiaTheme="minorEastAsia" w:cs="Arial"/>
                <w:kern w:val="2"/>
                <w:szCs w:val="22"/>
                <w:lang w:val="en-US" w:eastAsia="zh-CN"/>
              </w:rPr>
            </w:pPr>
          </w:p>
        </w:tc>
      </w:tr>
      <w:tr w:rsidR="00E060BF" w:rsidRPr="00480423" w14:paraId="6DADA8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886308" w14:textId="77777777" w:rsidR="00E060BF" w:rsidRPr="00480423" w:rsidRDefault="00E060BF" w:rsidP="00AF6673">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44C01A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E80BA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14EB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CAAC0A7" w14:textId="77777777" w:rsidR="00E060BF" w:rsidRPr="00480423" w:rsidRDefault="00E060BF" w:rsidP="00AF6673">
            <w:pPr>
              <w:pStyle w:val="TAC"/>
              <w:rPr>
                <w:rFonts w:eastAsiaTheme="minorEastAsia" w:cs="Arial"/>
                <w:kern w:val="2"/>
                <w:szCs w:val="22"/>
                <w:lang w:val="en-US" w:eastAsia="zh-CN"/>
              </w:rPr>
            </w:pPr>
          </w:p>
        </w:tc>
      </w:tr>
      <w:tr w:rsidR="00E060BF" w:rsidRPr="00480423" w14:paraId="1EC10E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1E5F86"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3A437185" w14:textId="77777777" w:rsidR="00E060BF" w:rsidRPr="00480423" w:rsidRDefault="00E060BF" w:rsidP="00AF6673">
            <w:pPr>
              <w:pStyle w:val="TAC"/>
              <w:rPr>
                <w:rFonts w:cs="Arial"/>
                <w:color w:val="000000"/>
                <w:kern w:val="2"/>
                <w:szCs w:val="18"/>
                <w:lang w:val="en-US" w:eastAsia="zh-CN"/>
              </w:rPr>
            </w:pPr>
            <w:r w:rsidRPr="00480423">
              <w:rPr>
                <w:rFonts w:cs="Arial"/>
                <w:color w:val="000000"/>
                <w:kern w:val="2"/>
                <w:szCs w:val="18"/>
                <w:lang w:val="en-US" w:eastAsia="zh-CN"/>
              </w:rPr>
              <w:t>CA_n28A-n40A</w:t>
            </w:r>
          </w:p>
          <w:p w14:paraId="4866CCFD" w14:textId="77777777" w:rsidR="00E060BF" w:rsidRPr="00480423" w:rsidRDefault="00E060BF" w:rsidP="00AF6673">
            <w:pPr>
              <w:pStyle w:val="TAC"/>
              <w:rPr>
                <w:rFonts w:cs="Arial"/>
                <w:color w:val="000000"/>
                <w:kern w:val="2"/>
                <w:szCs w:val="18"/>
                <w:lang w:val="en-US" w:eastAsia="zh-CN"/>
              </w:rPr>
            </w:pPr>
            <w:r w:rsidRPr="00480423">
              <w:rPr>
                <w:rFonts w:cs="Arial"/>
                <w:color w:val="000000"/>
                <w:kern w:val="2"/>
                <w:szCs w:val="18"/>
                <w:lang w:val="en-US" w:eastAsia="zh-CN"/>
              </w:rPr>
              <w:t>CA_n28A-n79A</w:t>
            </w:r>
          </w:p>
          <w:p w14:paraId="2AD2DF4D" w14:textId="77777777" w:rsidR="00E060BF" w:rsidRPr="00480423" w:rsidRDefault="00E060BF" w:rsidP="00AF6673">
            <w:pPr>
              <w:pStyle w:val="TAC"/>
              <w:rPr>
                <w:kern w:val="2"/>
                <w:szCs w:val="22"/>
                <w:lang w:val="en-US"/>
              </w:rPr>
            </w:pPr>
            <w:r w:rsidRPr="00480423">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76CD5B32"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07F48"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428FB935" w14:textId="77777777" w:rsidR="00E060BF" w:rsidRPr="00480423" w:rsidRDefault="00E060BF" w:rsidP="00AF6673">
            <w:pPr>
              <w:pStyle w:val="TAC"/>
              <w:rPr>
                <w:rFonts w:cs="Arial"/>
                <w:kern w:val="2"/>
                <w:szCs w:val="22"/>
                <w:lang w:val="en-US" w:eastAsia="zh-CN"/>
              </w:rPr>
            </w:pPr>
            <w:r w:rsidRPr="00480423">
              <w:rPr>
                <w:rFonts w:cs="Arial"/>
                <w:kern w:val="2"/>
                <w:szCs w:val="18"/>
                <w:lang w:val="en-US" w:eastAsia="zh-CN"/>
              </w:rPr>
              <w:t>0</w:t>
            </w:r>
          </w:p>
        </w:tc>
      </w:tr>
      <w:tr w:rsidR="00E060BF" w:rsidRPr="00480423" w14:paraId="115FE77A" w14:textId="77777777" w:rsidTr="005A0D4C">
        <w:trPr>
          <w:trHeight w:val="29"/>
        </w:trPr>
        <w:tc>
          <w:tcPr>
            <w:tcW w:w="3066" w:type="dxa"/>
            <w:tcBorders>
              <w:top w:val="nil"/>
              <w:left w:val="single" w:sz="4" w:space="0" w:color="auto"/>
              <w:bottom w:val="nil"/>
              <w:right w:val="single" w:sz="4" w:space="0" w:color="auto"/>
            </w:tcBorders>
            <w:vAlign w:val="center"/>
          </w:tcPr>
          <w:p w14:paraId="6F46F23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FC6B14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8B91FC"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6C5C4C" w14:textId="77777777" w:rsidR="00E060BF" w:rsidRPr="00480423" w:rsidRDefault="00E060BF" w:rsidP="00AF6673">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2387" w:type="dxa"/>
            <w:tcBorders>
              <w:top w:val="nil"/>
              <w:left w:val="single" w:sz="4" w:space="0" w:color="auto"/>
              <w:bottom w:val="nil"/>
              <w:right w:val="single" w:sz="4" w:space="0" w:color="auto"/>
            </w:tcBorders>
            <w:vAlign w:val="center"/>
          </w:tcPr>
          <w:p w14:paraId="1D1D8ABB" w14:textId="77777777" w:rsidR="00E060BF" w:rsidRPr="00480423" w:rsidRDefault="00E060BF" w:rsidP="00AF6673">
            <w:pPr>
              <w:pStyle w:val="TAC"/>
              <w:rPr>
                <w:rFonts w:cs="Arial"/>
                <w:kern w:val="2"/>
                <w:szCs w:val="22"/>
                <w:lang w:val="en-US" w:eastAsia="zh-CN"/>
              </w:rPr>
            </w:pPr>
          </w:p>
        </w:tc>
      </w:tr>
      <w:tr w:rsidR="00E060BF" w:rsidRPr="00480423" w14:paraId="520E9E5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3FE7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3EFB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FFD4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A520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AE94526" w14:textId="77777777" w:rsidR="00E060BF" w:rsidRPr="00480423" w:rsidRDefault="00E060BF" w:rsidP="00AF6673">
            <w:pPr>
              <w:pStyle w:val="TAC"/>
              <w:rPr>
                <w:rFonts w:eastAsiaTheme="minorEastAsia" w:cs="Arial"/>
                <w:lang w:val="en-US" w:eastAsia="zh-CN"/>
              </w:rPr>
            </w:pPr>
          </w:p>
        </w:tc>
      </w:tr>
      <w:tr w:rsidR="00E060BF" w:rsidRPr="00480423" w14:paraId="72FE0FC8" w14:textId="77777777" w:rsidTr="005A0D4C">
        <w:trPr>
          <w:trHeight w:val="29"/>
        </w:trPr>
        <w:tc>
          <w:tcPr>
            <w:tcW w:w="3066" w:type="dxa"/>
            <w:tcBorders>
              <w:top w:val="nil"/>
              <w:left w:val="single" w:sz="4" w:space="0" w:color="auto"/>
              <w:bottom w:val="nil"/>
              <w:right w:val="single" w:sz="4" w:space="0" w:color="auto"/>
            </w:tcBorders>
            <w:vAlign w:val="center"/>
          </w:tcPr>
          <w:p w14:paraId="15DE54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0D61DE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EB167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6DBED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4228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2267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71F22EE6"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0</w:t>
            </w:r>
          </w:p>
        </w:tc>
      </w:tr>
      <w:tr w:rsidR="00E060BF" w:rsidRPr="00480423" w14:paraId="4837FCAF" w14:textId="77777777" w:rsidTr="005A0D4C">
        <w:trPr>
          <w:trHeight w:val="29"/>
        </w:trPr>
        <w:tc>
          <w:tcPr>
            <w:tcW w:w="3066" w:type="dxa"/>
            <w:tcBorders>
              <w:top w:val="nil"/>
              <w:left w:val="single" w:sz="4" w:space="0" w:color="auto"/>
              <w:bottom w:val="nil"/>
              <w:right w:val="single" w:sz="4" w:space="0" w:color="auto"/>
            </w:tcBorders>
            <w:vAlign w:val="center"/>
          </w:tcPr>
          <w:p w14:paraId="17B070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EA1F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ED5A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2EE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247669A" w14:textId="77777777" w:rsidR="00E060BF" w:rsidRPr="00480423" w:rsidRDefault="00E060BF" w:rsidP="00AF6673">
            <w:pPr>
              <w:pStyle w:val="TAC"/>
              <w:rPr>
                <w:rFonts w:eastAsiaTheme="minorEastAsia"/>
                <w:lang w:val="en-US" w:eastAsia="zh-CN"/>
              </w:rPr>
            </w:pPr>
          </w:p>
        </w:tc>
      </w:tr>
      <w:tr w:rsidR="00E060BF" w:rsidRPr="00480423" w14:paraId="7643F0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E59E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F09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638F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80D5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6680CCF6" w14:textId="77777777" w:rsidR="00E060BF" w:rsidRPr="00480423" w:rsidRDefault="00E060BF" w:rsidP="00AF6673">
            <w:pPr>
              <w:pStyle w:val="TAC"/>
              <w:rPr>
                <w:rFonts w:eastAsiaTheme="minorEastAsia"/>
                <w:lang w:val="en-US" w:eastAsia="zh-CN"/>
              </w:rPr>
            </w:pPr>
          </w:p>
        </w:tc>
      </w:tr>
      <w:tr w:rsidR="00E060BF" w:rsidRPr="00480423" w14:paraId="604DFD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76F6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19ED7B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46A433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245987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9AA62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86754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94DFF7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B967CD9" w14:textId="77777777" w:rsidTr="005A0D4C">
        <w:trPr>
          <w:trHeight w:val="29"/>
        </w:trPr>
        <w:tc>
          <w:tcPr>
            <w:tcW w:w="3066" w:type="dxa"/>
            <w:tcBorders>
              <w:top w:val="nil"/>
              <w:left w:val="single" w:sz="4" w:space="0" w:color="auto"/>
              <w:bottom w:val="nil"/>
              <w:right w:val="single" w:sz="4" w:space="0" w:color="auto"/>
            </w:tcBorders>
            <w:vAlign w:val="center"/>
          </w:tcPr>
          <w:p w14:paraId="2AF3A0D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F36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DA0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1088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2F62C7C4" w14:textId="77777777" w:rsidR="00E060BF" w:rsidRPr="00480423" w:rsidRDefault="00E060BF" w:rsidP="00AF6673">
            <w:pPr>
              <w:pStyle w:val="TAC"/>
              <w:rPr>
                <w:rFonts w:eastAsiaTheme="minorEastAsia"/>
                <w:lang w:val="en-US" w:eastAsia="zh-CN"/>
              </w:rPr>
            </w:pPr>
          </w:p>
        </w:tc>
      </w:tr>
      <w:tr w:rsidR="00E060BF" w:rsidRPr="00480423" w14:paraId="4C025D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4078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BA3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F14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7299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3B65D0A7" w14:textId="77777777" w:rsidR="00E060BF" w:rsidRPr="00480423" w:rsidRDefault="00E060BF" w:rsidP="00AF6673">
            <w:pPr>
              <w:pStyle w:val="TAC"/>
              <w:rPr>
                <w:rFonts w:eastAsiaTheme="minorEastAsia"/>
                <w:lang w:val="en-US" w:eastAsia="zh-CN"/>
              </w:rPr>
            </w:pPr>
          </w:p>
        </w:tc>
      </w:tr>
      <w:tr w:rsidR="00E060BF" w:rsidRPr="00480423" w14:paraId="6DFD226F" w14:textId="77777777" w:rsidTr="005A0D4C">
        <w:trPr>
          <w:trHeight w:val="29"/>
        </w:trPr>
        <w:tc>
          <w:tcPr>
            <w:tcW w:w="3066" w:type="dxa"/>
            <w:tcBorders>
              <w:top w:val="nil"/>
              <w:left w:val="single" w:sz="4" w:space="0" w:color="auto"/>
              <w:bottom w:val="nil"/>
              <w:right w:val="single" w:sz="4" w:space="0" w:color="auto"/>
            </w:tcBorders>
            <w:vAlign w:val="center"/>
          </w:tcPr>
          <w:p w14:paraId="11BA7E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3A8FBB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70FD9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61C92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3E4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053D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790272DB"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0</w:t>
            </w:r>
          </w:p>
        </w:tc>
      </w:tr>
      <w:tr w:rsidR="00E060BF" w:rsidRPr="00480423" w14:paraId="680CB45B" w14:textId="77777777" w:rsidTr="005A0D4C">
        <w:trPr>
          <w:trHeight w:val="29"/>
        </w:trPr>
        <w:tc>
          <w:tcPr>
            <w:tcW w:w="3066" w:type="dxa"/>
            <w:tcBorders>
              <w:top w:val="nil"/>
              <w:left w:val="single" w:sz="4" w:space="0" w:color="auto"/>
              <w:bottom w:val="nil"/>
              <w:right w:val="single" w:sz="4" w:space="0" w:color="auto"/>
            </w:tcBorders>
            <w:vAlign w:val="center"/>
          </w:tcPr>
          <w:p w14:paraId="231EE5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F80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C1023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33ED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D224DBA" w14:textId="77777777" w:rsidR="00E060BF" w:rsidRPr="00480423" w:rsidRDefault="00E060BF" w:rsidP="00AF6673">
            <w:pPr>
              <w:pStyle w:val="TAC"/>
              <w:rPr>
                <w:rFonts w:eastAsiaTheme="minorEastAsia"/>
                <w:lang w:val="en-US" w:eastAsia="zh-CN"/>
              </w:rPr>
            </w:pPr>
          </w:p>
        </w:tc>
      </w:tr>
      <w:tr w:rsidR="00E060BF" w:rsidRPr="00480423" w14:paraId="02AE488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FF4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01E7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819E4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701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4AE307C7" w14:textId="77777777" w:rsidR="00E060BF" w:rsidRPr="00480423" w:rsidRDefault="00E060BF" w:rsidP="00AF6673">
            <w:pPr>
              <w:pStyle w:val="TAC"/>
              <w:rPr>
                <w:rFonts w:eastAsiaTheme="minorEastAsia"/>
                <w:lang w:val="en-US" w:eastAsia="zh-CN"/>
              </w:rPr>
            </w:pPr>
          </w:p>
        </w:tc>
      </w:tr>
      <w:tr w:rsidR="00E060BF" w:rsidRPr="00480423" w14:paraId="4BC49E2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20C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CA_n28A-n41A-n77(3A)</w:t>
            </w:r>
          </w:p>
        </w:tc>
        <w:tc>
          <w:tcPr>
            <w:tcW w:w="2712" w:type="dxa"/>
            <w:tcBorders>
              <w:top w:val="single" w:sz="4" w:space="0" w:color="auto"/>
              <w:left w:val="single" w:sz="4" w:space="0" w:color="auto"/>
              <w:bottom w:val="nil"/>
              <w:right w:val="single" w:sz="4" w:space="0" w:color="auto"/>
            </w:tcBorders>
            <w:vAlign w:val="center"/>
          </w:tcPr>
          <w:p w14:paraId="4B7FE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04D5A5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1333A5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F5B96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9E5C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1552DA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E5145C1" w14:textId="77777777" w:rsidTr="005A0D4C">
        <w:trPr>
          <w:trHeight w:val="29"/>
        </w:trPr>
        <w:tc>
          <w:tcPr>
            <w:tcW w:w="3066" w:type="dxa"/>
            <w:tcBorders>
              <w:top w:val="nil"/>
              <w:left w:val="single" w:sz="4" w:space="0" w:color="auto"/>
              <w:bottom w:val="nil"/>
              <w:right w:val="single" w:sz="4" w:space="0" w:color="auto"/>
            </w:tcBorders>
            <w:vAlign w:val="center"/>
          </w:tcPr>
          <w:p w14:paraId="50F52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F23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576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4B93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D75E14E" w14:textId="77777777" w:rsidR="00E060BF" w:rsidRPr="00480423" w:rsidRDefault="00E060BF" w:rsidP="00AF6673">
            <w:pPr>
              <w:pStyle w:val="TAC"/>
              <w:rPr>
                <w:rFonts w:eastAsiaTheme="minorEastAsia"/>
                <w:lang w:val="en-US" w:eastAsia="zh-CN"/>
              </w:rPr>
            </w:pPr>
          </w:p>
        </w:tc>
      </w:tr>
      <w:tr w:rsidR="00E060BF" w:rsidRPr="00480423" w14:paraId="4DB792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EDBD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8ACC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BD3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8289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0CE1CE64" w14:textId="77777777" w:rsidR="00E060BF" w:rsidRPr="00480423" w:rsidRDefault="00E060BF" w:rsidP="00AF6673">
            <w:pPr>
              <w:pStyle w:val="TAC"/>
              <w:rPr>
                <w:rFonts w:eastAsiaTheme="minorEastAsia"/>
                <w:lang w:val="en-US" w:eastAsia="zh-CN"/>
              </w:rPr>
            </w:pPr>
          </w:p>
        </w:tc>
      </w:tr>
      <w:tr w:rsidR="00E060BF" w:rsidRPr="00480423" w14:paraId="39EE46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7ACB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7FE399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5976BA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CA_n41A-n78A</w:t>
            </w:r>
          </w:p>
          <w:p w14:paraId="3AEC9B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20F27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A75BD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EE31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623281" w14:textId="77777777" w:rsidTr="005A0D4C">
        <w:trPr>
          <w:trHeight w:val="29"/>
        </w:trPr>
        <w:tc>
          <w:tcPr>
            <w:tcW w:w="3066" w:type="dxa"/>
            <w:tcBorders>
              <w:top w:val="nil"/>
              <w:left w:val="single" w:sz="4" w:space="0" w:color="auto"/>
              <w:bottom w:val="nil"/>
              <w:right w:val="single" w:sz="4" w:space="0" w:color="auto"/>
            </w:tcBorders>
            <w:vAlign w:val="center"/>
          </w:tcPr>
          <w:p w14:paraId="050739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638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32F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E875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28EDFF27" w14:textId="77777777" w:rsidR="00E060BF" w:rsidRPr="00480423" w:rsidRDefault="00E060BF" w:rsidP="00AF6673">
            <w:pPr>
              <w:pStyle w:val="TAC"/>
              <w:rPr>
                <w:rFonts w:eastAsiaTheme="minorEastAsia"/>
                <w:lang w:val="en-US" w:eastAsia="zh-CN"/>
              </w:rPr>
            </w:pPr>
          </w:p>
        </w:tc>
      </w:tr>
      <w:tr w:rsidR="00E060BF" w:rsidRPr="00480423" w14:paraId="7764E2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384A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A04A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0BF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8E4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3949D58" w14:textId="77777777" w:rsidR="00E060BF" w:rsidRPr="00480423" w:rsidRDefault="00E060BF" w:rsidP="00AF6673">
            <w:pPr>
              <w:pStyle w:val="TAC"/>
              <w:rPr>
                <w:rFonts w:eastAsiaTheme="minorEastAsia"/>
                <w:lang w:val="en-US" w:eastAsia="zh-CN"/>
              </w:rPr>
            </w:pPr>
          </w:p>
        </w:tc>
      </w:tr>
      <w:tr w:rsidR="00E060BF" w:rsidRPr="00480423" w14:paraId="125392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57140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4BA82C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CABF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164A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10290F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950998" w14:textId="77777777" w:rsidTr="005A0D4C">
        <w:trPr>
          <w:trHeight w:val="29"/>
        </w:trPr>
        <w:tc>
          <w:tcPr>
            <w:tcW w:w="3066" w:type="dxa"/>
            <w:tcBorders>
              <w:top w:val="nil"/>
              <w:left w:val="single" w:sz="4" w:space="0" w:color="auto"/>
              <w:bottom w:val="nil"/>
              <w:right w:val="single" w:sz="4" w:space="0" w:color="auto"/>
            </w:tcBorders>
            <w:vAlign w:val="center"/>
          </w:tcPr>
          <w:p w14:paraId="2B305E1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9713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A43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4E82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F48B68" w14:textId="77777777" w:rsidR="00E060BF" w:rsidRPr="00480423" w:rsidRDefault="00E060BF" w:rsidP="00AF6673">
            <w:pPr>
              <w:pStyle w:val="TAC"/>
              <w:rPr>
                <w:rFonts w:eastAsiaTheme="minorEastAsia"/>
                <w:lang w:val="en-US" w:eastAsia="zh-CN"/>
              </w:rPr>
            </w:pPr>
          </w:p>
        </w:tc>
      </w:tr>
      <w:tr w:rsidR="00E060BF" w:rsidRPr="00480423" w14:paraId="736F004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9DECF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29813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64F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C844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CFA8FE4" w14:textId="77777777" w:rsidR="00E060BF" w:rsidRPr="00480423" w:rsidRDefault="00E060BF" w:rsidP="00AF6673">
            <w:pPr>
              <w:pStyle w:val="TAC"/>
              <w:rPr>
                <w:rFonts w:eastAsiaTheme="minorEastAsia"/>
                <w:lang w:val="en-US" w:eastAsia="zh-CN"/>
              </w:rPr>
            </w:pPr>
          </w:p>
        </w:tc>
      </w:tr>
      <w:tr w:rsidR="00E060BF" w:rsidRPr="00480423" w14:paraId="640FC9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6ABDED" w14:textId="77777777" w:rsidR="00E060BF" w:rsidRPr="00480423" w:rsidRDefault="00E060BF" w:rsidP="00AF6673">
            <w:pPr>
              <w:pStyle w:val="TAC"/>
              <w:rPr>
                <w:rFonts w:eastAsiaTheme="minorEastAsia"/>
                <w:lang w:val="fr-FR" w:eastAsia="zh-CN"/>
              </w:rPr>
            </w:pPr>
            <w:r w:rsidRPr="00480423">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0E04D2A4"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A119120"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EF977A1" w14:textId="77777777" w:rsidR="00E060BF" w:rsidRPr="00480423" w:rsidRDefault="00E060BF" w:rsidP="00AF6673">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36F30C3"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AE51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969347F" w14:textId="77777777" w:rsidR="00E060BF" w:rsidRPr="00480423" w:rsidRDefault="00E060BF" w:rsidP="00AF6673">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E060BF" w:rsidRPr="00480423" w14:paraId="555185B1" w14:textId="77777777" w:rsidTr="005A0D4C">
        <w:trPr>
          <w:trHeight w:val="29"/>
        </w:trPr>
        <w:tc>
          <w:tcPr>
            <w:tcW w:w="3066" w:type="dxa"/>
            <w:tcBorders>
              <w:top w:val="nil"/>
              <w:left w:val="single" w:sz="4" w:space="0" w:color="auto"/>
              <w:bottom w:val="nil"/>
              <w:right w:val="single" w:sz="4" w:space="0" w:color="auto"/>
            </w:tcBorders>
            <w:vAlign w:val="center"/>
          </w:tcPr>
          <w:p w14:paraId="4CC052C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93412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5B407"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C844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40B6C95" w14:textId="77777777" w:rsidR="00E060BF" w:rsidRPr="00480423" w:rsidRDefault="00E060BF" w:rsidP="00AF6673">
            <w:pPr>
              <w:pStyle w:val="TAC"/>
              <w:rPr>
                <w:rFonts w:eastAsiaTheme="minorEastAsia"/>
                <w:lang w:val="en-US" w:eastAsia="zh-CN"/>
              </w:rPr>
            </w:pPr>
          </w:p>
        </w:tc>
      </w:tr>
      <w:tr w:rsidR="00E060BF" w:rsidRPr="00480423" w14:paraId="38B59A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82B0E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7C9E4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1F877" w14:textId="77777777" w:rsidR="00E060BF" w:rsidRPr="00480423" w:rsidRDefault="00E060BF" w:rsidP="00AF6673">
            <w:pPr>
              <w:pStyle w:val="TAC"/>
              <w:rPr>
                <w:rFonts w:eastAsiaTheme="minorEastAsia"/>
                <w:lang w:val="en-US"/>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8E5E0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5E9E2FB" w14:textId="77777777" w:rsidR="00E060BF" w:rsidRPr="00480423" w:rsidRDefault="00E060BF" w:rsidP="00AF6673">
            <w:pPr>
              <w:pStyle w:val="TAC"/>
              <w:rPr>
                <w:rFonts w:eastAsiaTheme="minorEastAsia"/>
                <w:lang w:val="en-US" w:eastAsia="zh-CN"/>
              </w:rPr>
            </w:pPr>
          </w:p>
        </w:tc>
      </w:tr>
      <w:tr w:rsidR="00E060BF" w:rsidRPr="00480423" w14:paraId="65E125C0" w14:textId="77777777" w:rsidTr="005A0D4C">
        <w:trPr>
          <w:trHeight w:val="29"/>
        </w:trPr>
        <w:tc>
          <w:tcPr>
            <w:tcW w:w="3066" w:type="dxa"/>
            <w:tcBorders>
              <w:top w:val="nil"/>
              <w:left w:val="single" w:sz="4" w:space="0" w:color="auto"/>
              <w:bottom w:val="nil"/>
              <w:right w:val="single" w:sz="4" w:space="0" w:color="auto"/>
            </w:tcBorders>
            <w:vAlign w:val="center"/>
          </w:tcPr>
          <w:p w14:paraId="29F9544D"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5D23CA9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1FDA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14CDD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F29139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8463DB" w14:textId="77777777" w:rsidTr="005A0D4C">
        <w:trPr>
          <w:trHeight w:val="29"/>
        </w:trPr>
        <w:tc>
          <w:tcPr>
            <w:tcW w:w="3066" w:type="dxa"/>
            <w:tcBorders>
              <w:top w:val="nil"/>
              <w:left w:val="single" w:sz="4" w:space="0" w:color="auto"/>
              <w:bottom w:val="nil"/>
              <w:right w:val="single" w:sz="4" w:space="0" w:color="auto"/>
            </w:tcBorders>
            <w:vAlign w:val="center"/>
          </w:tcPr>
          <w:p w14:paraId="097222E0"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B0A2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8FB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8EF81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2D0C0E2" w14:textId="77777777" w:rsidR="00E060BF" w:rsidRPr="00480423" w:rsidRDefault="00E060BF" w:rsidP="00AF6673">
            <w:pPr>
              <w:pStyle w:val="TAC"/>
              <w:rPr>
                <w:rFonts w:eastAsiaTheme="minorEastAsia"/>
                <w:lang w:val="en-US" w:eastAsia="zh-CN"/>
              </w:rPr>
            </w:pPr>
          </w:p>
        </w:tc>
      </w:tr>
      <w:tr w:rsidR="00E060BF" w:rsidRPr="00480423" w14:paraId="0EF414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F7CCE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F7BCB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3CA4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878E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B6C9098" w14:textId="77777777" w:rsidR="00E060BF" w:rsidRPr="00480423" w:rsidRDefault="00E060BF" w:rsidP="00AF6673">
            <w:pPr>
              <w:pStyle w:val="TAC"/>
              <w:rPr>
                <w:rFonts w:eastAsiaTheme="minorEastAsia"/>
                <w:lang w:val="en-US" w:eastAsia="zh-CN"/>
              </w:rPr>
            </w:pPr>
          </w:p>
        </w:tc>
      </w:tr>
      <w:tr w:rsidR="00E060BF" w:rsidRPr="00480423" w14:paraId="1CF4CD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B4E1AC"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6A42595A"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0E6AB1AF"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E2F2DD7" w14:textId="77777777" w:rsidR="00E060BF" w:rsidRPr="00480423" w:rsidRDefault="00E060BF" w:rsidP="00AF6673">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2FE4B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A24DE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D9374C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5BB6592" w14:textId="77777777" w:rsidTr="005A0D4C">
        <w:trPr>
          <w:trHeight w:val="29"/>
        </w:trPr>
        <w:tc>
          <w:tcPr>
            <w:tcW w:w="3066" w:type="dxa"/>
            <w:tcBorders>
              <w:top w:val="nil"/>
              <w:left w:val="single" w:sz="4" w:space="0" w:color="auto"/>
              <w:bottom w:val="nil"/>
              <w:right w:val="single" w:sz="4" w:space="0" w:color="auto"/>
            </w:tcBorders>
            <w:vAlign w:val="center"/>
          </w:tcPr>
          <w:p w14:paraId="766FA54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424EA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ED9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1DAD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3A8E0750" w14:textId="77777777" w:rsidR="00E060BF" w:rsidRPr="00480423" w:rsidRDefault="00E060BF" w:rsidP="00AF6673">
            <w:pPr>
              <w:pStyle w:val="TAC"/>
              <w:rPr>
                <w:rFonts w:eastAsiaTheme="minorEastAsia"/>
                <w:lang w:val="en-US" w:eastAsia="zh-CN"/>
              </w:rPr>
            </w:pPr>
          </w:p>
        </w:tc>
      </w:tr>
      <w:tr w:rsidR="00E060BF" w:rsidRPr="00480423" w14:paraId="7147E6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34864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70F3A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5D6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22D04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89C5A7B" w14:textId="77777777" w:rsidR="00E060BF" w:rsidRPr="00480423" w:rsidRDefault="00E060BF" w:rsidP="00AF6673">
            <w:pPr>
              <w:pStyle w:val="TAC"/>
              <w:rPr>
                <w:rFonts w:eastAsiaTheme="minorEastAsia"/>
                <w:lang w:val="en-US" w:eastAsia="zh-CN"/>
              </w:rPr>
            </w:pPr>
          </w:p>
        </w:tc>
      </w:tr>
      <w:tr w:rsidR="00E060BF" w:rsidRPr="00480423" w14:paraId="4A2D357F" w14:textId="77777777" w:rsidTr="005A0D4C">
        <w:trPr>
          <w:trHeight w:val="29"/>
        </w:trPr>
        <w:tc>
          <w:tcPr>
            <w:tcW w:w="3066" w:type="dxa"/>
            <w:tcBorders>
              <w:top w:val="nil"/>
              <w:left w:val="single" w:sz="4" w:space="0" w:color="auto"/>
              <w:bottom w:val="nil"/>
              <w:right w:val="single" w:sz="4" w:space="0" w:color="auto"/>
            </w:tcBorders>
            <w:vAlign w:val="center"/>
          </w:tcPr>
          <w:p w14:paraId="6E6BDA7E"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3AA9FB1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12DA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C555A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177560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D1028D0" w14:textId="77777777" w:rsidTr="005A0D4C">
        <w:trPr>
          <w:trHeight w:val="29"/>
        </w:trPr>
        <w:tc>
          <w:tcPr>
            <w:tcW w:w="3066" w:type="dxa"/>
            <w:tcBorders>
              <w:top w:val="nil"/>
              <w:left w:val="single" w:sz="4" w:space="0" w:color="auto"/>
              <w:bottom w:val="nil"/>
              <w:right w:val="single" w:sz="4" w:space="0" w:color="auto"/>
            </w:tcBorders>
            <w:vAlign w:val="center"/>
          </w:tcPr>
          <w:p w14:paraId="436A1DE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9092B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E74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5BECB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7943DB5" w14:textId="77777777" w:rsidR="00E060BF" w:rsidRPr="00480423" w:rsidRDefault="00E060BF" w:rsidP="00AF6673">
            <w:pPr>
              <w:pStyle w:val="TAC"/>
              <w:rPr>
                <w:rFonts w:eastAsiaTheme="minorEastAsia"/>
                <w:lang w:val="en-US" w:eastAsia="zh-CN"/>
              </w:rPr>
            </w:pPr>
          </w:p>
        </w:tc>
      </w:tr>
      <w:tr w:rsidR="00E060BF" w:rsidRPr="00480423" w14:paraId="3F3435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FA882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4643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AA9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9188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32B4CF5" w14:textId="77777777" w:rsidR="00E060BF" w:rsidRPr="00480423" w:rsidRDefault="00E060BF" w:rsidP="00AF6673">
            <w:pPr>
              <w:pStyle w:val="TAC"/>
              <w:rPr>
                <w:rFonts w:eastAsiaTheme="minorEastAsia"/>
                <w:lang w:val="en-US" w:eastAsia="zh-CN"/>
              </w:rPr>
            </w:pPr>
          </w:p>
        </w:tc>
      </w:tr>
      <w:tr w:rsidR="00E060BF" w:rsidRPr="00480423" w14:paraId="125B0B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07DC5D"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59DB12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7DA1148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279E7610"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523FBA3"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795C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CD55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CFC5762" w14:textId="77777777" w:rsidTr="005A0D4C">
        <w:trPr>
          <w:trHeight w:val="29"/>
        </w:trPr>
        <w:tc>
          <w:tcPr>
            <w:tcW w:w="3066" w:type="dxa"/>
            <w:tcBorders>
              <w:top w:val="nil"/>
              <w:left w:val="single" w:sz="4" w:space="0" w:color="auto"/>
              <w:bottom w:val="nil"/>
              <w:right w:val="single" w:sz="4" w:space="0" w:color="auto"/>
            </w:tcBorders>
            <w:vAlign w:val="center"/>
          </w:tcPr>
          <w:p w14:paraId="49E0C38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EB965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7D76E"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C07A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615CA3C" w14:textId="77777777" w:rsidR="00E060BF" w:rsidRPr="00480423" w:rsidRDefault="00E060BF" w:rsidP="00AF6673">
            <w:pPr>
              <w:pStyle w:val="TAC"/>
              <w:rPr>
                <w:rFonts w:eastAsiaTheme="minorEastAsia"/>
                <w:lang w:val="en-US" w:eastAsia="zh-CN"/>
              </w:rPr>
            </w:pPr>
          </w:p>
        </w:tc>
      </w:tr>
      <w:tr w:rsidR="00E060BF" w:rsidRPr="00480423" w14:paraId="442616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B1208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13A5B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31448"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BDEF4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90C6C3" w14:textId="77777777" w:rsidR="00E060BF" w:rsidRPr="00480423" w:rsidRDefault="00E060BF" w:rsidP="00AF6673">
            <w:pPr>
              <w:pStyle w:val="TAC"/>
              <w:rPr>
                <w:rFonts w:eastAsiaTheme="minorEastAsia"/>
                <w:lang w:val="en-US" w:eastAsia="zh-CN"/>
              </w:rPr>
            </w:pPr>
          </w:p>
        </w:tc>
      </w:tr>
      <w:tr w:rsidR="00E060BF" w:rsidRPr="00480423" w14:paraId="72F81E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3C3F20"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164E539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5E8AA35"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59D6867F"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F2AEC6"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27A6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252B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134535D" w14:textId="77777777" w:rsidTr="005A0D4C">
        <w:trPr>
          <w:trHeight w:val="29"/>
        </w:trPr>
        <w:tc>
          <w:tcPr>
            <w:tcW w:w="3066" w:type="dxa"/>
            <w:tcBorders>
              <w:top w:val="nil"/>
              <w:left w:val="single" w:sz="4" w:space="0" w:color="auto"/>
              <w:bottom w:val="nil"/>
              <w:right w:val="single" w:sz="4" w:space="0" w:color="auto"/>
            </w:tcBorders>
            <w:vAlign w:val="center"/>
          </w:tcPr>
          <w:p w14:paraId="33C3348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2C321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00E6"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C017C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600E5734" w14:textId="77777777" w:rsidR="00E060BF" w:rsidRPr="00480423" w:rsidRDefault="00E060BF" w:rsidP="00AF6673">
            <w:pPr>
              <w:pStyle w:val="TAC"/>
              <w:rPr>
                <w:rFonts w:eastAsiaTheme="minorEastAsia"/>
                <w:lang w:val="en-US" w:eastAsia="zh-CN"/>
              </w:rPr>
            </w:pPr>
          </w:p>
        </w:tc>
      </w:tr>
      <w:tr w:rsidR="00E060BF" w:rsidRPr="00480423" w14:paraId="786AE9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6ED8B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A7D05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7A773"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1FDD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912CA7" w14:textId="77777777" w:rsidR="00E060BF" w:rsidRPr="00480423" w:rsidRDefault="00E060BF" w:rsidP="00AF6673">
            <w:pPr>
              <w:pStyle w:val="TAC"/>
              <w:rPr>
                <w:rFonts w:eastAsiaTheme="minorEastAsia"/>
                <w:lang w:val="en-US" w:eastAsia="zh-CN"/>
              </w:rPr>
            </w:pPr>
          </w:p>
        </w:tc>
      </w:tr>
      <w:tr w:rsidR="00E060BF" w:rsidRPr="00480423" w14:paraId="40B077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9CC1C0"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70C1B372"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20E0E4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047A3C7"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62A9D0"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1963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1C9C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22915D3" w14:textId="77777777" w:rsidTr="005A0D4C">
        <w:trPr>
          <w:trHeight w:val="29"/>
        </w:trPr>
        <w:tc>
          <w:tcPr>
            <w:tcW w:w="3066" w:type="dxa"/>
            <w:tcBorders>
              <w:top w:val="nil"/>
              <w:left w:val="single" w:sz="4" w:space="0" w:color="auto"/>
              <w:bottom w:val="nil"/>
              <w:right w:val="single" w:sz="4" w:space="0" w:color="auto"/>
            </w:tcBorders>
            <w:vAlign w:val="center"/>
          </w:tcPr>
          <w:p w14:paraId="4CDE412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776A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02741"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FEBD1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9A7B71F" w14:textId="77777777" w:rsidR="00E060BF" w:rsidRPr="00480423" w:rsidRDefault="00E060BF" w:rsidP="00AF6673">
            <w:pPr>
              <w:pStyle w:val="TAC"/>
              <w:rPr>
                <w:rFonts w:eastAsiaTheme="minorEastAsia"/>
                <w:lang w:val="en-US" w:eastAsia="zh-CN"/>
              </w:rPr>
            </w:pPr>
          </w:p>
        </w:tc>
      </w:tr>
      <w:tr w:rsidR="00E060BF" w:rsidRPr="00480423" w14:paraId="18884DF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37194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5D128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8592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203A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6F4A76" w14:textId="77777777" w:rsidR="00E060BF" w:rsidRPr="00480423" w:rsidRDefault="00E060BF" w:rsidP="00AF6673">
            <w:pPr>
              <w:pStyle w:val="TAC"/>
              <w:rPr>
                <w:rFonts w:eastAsiaTheme="minorEastAsia"/>
                <w:lang w:val="en-US" w:eastAsia="zh-CN"/>
              </w:rPr>
            </w:pPr>
          </w:p>
        </w:tc>
      </w:tr>
      <w:tr w:rsidR="00E060BF" w:rsidRPr="00480423" w14:paraId="6E72E5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22A51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lastRenderedPageBreak/>
              <w:t>CA_n28A-n46(2A)-n78A</w:t>
            </w:r>
          </w:p>
        </w:tc>
        <w:tc>
          <w:tcPr>
            <w:tcW w:w="2712" w:type="dxa"/>
            <w:tcBorders>
              <w:top w:val="single" w:sz="4" w:space="0" w:color="auto"/>
              <w:left w:val="single" w:sz="4" w:space="0" w:color="auto"/>
              <w:bottom w:val="nil"/>
              <w:right w:val="single" w:sz="4" w:space="0" w:color="auto"/>
            </w:tcBorders>
            <w:vAlign w:val="center"/>
          </w:tcPr>
          <w:p w14:paraId="0C241FFA"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60EB6B45"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427F31C6"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4A54E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C148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0B66C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C84DE82" w14:textId="77777777" w:rsidTr="005A0D4C">
        <w:trPr>
          <w:trHeight w:val="29"/>
        </w:trPr>
        <w:tc>
          <w:tcPr>
            <w:tcW w:w="3066" w:type="dxa"/>
            <w:tcBorders>
              <w:top w:val="nil"/>
              <w:left w:val="single" w:sz="4" w:space="0" w:color="auto"/>
              <w:bottom w:val="nil"/>
              <w:right w:val="single" w:sz="4" w:space="0" w:color="auto"/>
            </w:tcBorders>
            <w:vAlign w:val="center"/>
          </w:tcPr>
          <w:p w14:paraId="48EA307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B535B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824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59A15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33408040" w14:textId="77777777" w:rsidR="00E060BF" w:rsidRPr="00480423" w:rsidRDefault="00E060BF" w:rsidP="00AF6673">
            <w:pPr>
              <w:pStyle w:val="TAC"/>
              <w:rPr>
                <w:rFonts w:eastAsiaTheme="minorEastAsia"/>
                <w:lang w:val="en-US" w:eastAsia="zh-CN"/>
              </w:rPr>
            </w:pPr>
          </w:p>
        </w:tc>
      </w:tr>
      <w:tr w:rsidR="00E060BF" w:rsidRPr="00480423" w14:paraId="018A1D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58F11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263E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73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6CBFF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0D3A80" w14:textId="77777777" w:rsidR="00E060BF" w:rsidRPr="00480423" w:rsidRDefault="00E060BF" w:rsidP="00AF6673">
            <w:pPr>
              <w:pStyle w:val="TAC"/>
              <w:rPr>
                <w:rFonts w:eastAsiaTheme="minorEastAsia"/>
                <w:lang w:val="en-US" w:eastAsia="zh-CN"/>
              </w:rPr>
            </w:pPr>
          </w:p>
        </w:tc>
      </w:tr>
      <w:tr w:rsidR="00E060BF" w:rsidRPr="00480423" w14:paraId="10B992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8E93D4"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3AC9FA3E"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7191F3C6"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741F3F6"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0838CF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686D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43D1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C05CE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76C4DEB" w14:textId="77777777" w:rsidTr="005A0D4C">
        <w:trPr>
          <w:trHeight w:val="29"/>
        </w:trPr>
        <w:tc>
          <w:tcPr>
            <w:tcW w:w="3066" w:type="dxa"/>
            <w:tcBorders>
              <w:top w:val="nil"/>
              <w:left w:val="single" w:sz="4" w:space="0" w:color="auto"/>
              <w:bottom w:val="nil"/>
              <w:right w:val="single" w:sz="4" w:space="0" w:color="auto"/>
            </w:tcBorders>
            <w:vAlign w:val="center"/>
          </w:tcPr>
          <w:p w14:paraId="3A2A2E1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368B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896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CFD1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1195B5CE" w14:textId="77777777" w:rsidR="00E060BF" w:rsidRPr="00480423" w:rsidRDefault="00E060BF" w:rsidP="00AF6673">
            <w:pPr>
              <w:pStyle w:val="TAC"/>
              <w:rPr>
                <w:rFonts w:eastAsiaTheme="minorEastAsia"/>
                <w:lang w:val="en-US" w:eastAsia="zh-CN"/>
              </w:rPr>
            </w:pPr>
          </w:p>
        </w:tc>
      </w:tr>
      <w:tr w:rsidR="00E060BF" w:rsidRPr="00480423" w14:paraId="03D21F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5FF0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8463E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ACD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0CF0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D7104CE" w14:textId="77777777" w:rsidR="00E060BF" w:rsidRPr="00480423" w:rsidRDefault="00E060BF" w:rsidP="00AF6673">
            <w:pPr>
              <w:pStyle w:val="TAC"/>
              <w:rPr>
                <w:rFonts w:eastAsiaTheme="minorEastAsia"/>
                <w:lang w:val="en-US" w:eastAsia="zh-CN"/>
              </w:rPr>
            </w:pPr>
          </w:p>
        </w:tc>
      </w:tr>
      <w:tr w:rsidR="00E060BF" w:rsidRPr="00480423" w14:paraId="77911B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201082"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7C26084A"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A190082"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C355E5C"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7671AE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24C2E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A706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A3CA3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333E1BD" w14:textId="77777777" w:rsidTr="005A0D4C">
        <w:trPr>
          <w:trHeight w:val="29"/>
        </w:trPr>
        <w:tc>
          <w:tcPr>
            <w:tcW w:w="3066" w:type="dxa"/>
            <w:tcBorders>
              <w:top w:val="nil"/>
              <w:left w:val="single" w:sz="4" w:space="0" w:color="auto"/>
              <w:bottom w:val="nil"/>
              <w:right w:val="single" w:sz="4" w:space="0" w:color="auto"/>
            </w:tcBorders>
            <w:vAlign w:val="center"/>
          </w:tcPr>
          <w:p w14:paraId="14C70290"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1B9FD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13C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DA71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4537A7F9" w14:textId="77777777" w:rsidR="00E060BF" w:rsidRPr="00480423" w:rsidRDefault="00E060BF" w:rsidP="00AF6673">
            <w:pPr>
              <w:pStyle w:val="TAC"/>
              <w:rPr>
                <w:rFonts w:eastAsiaTheme="minorEastAsia"/>
                <w:lang w:val="en-US" w:eastAsia="zh-CN"/>
              </w:rPr>
            </w:pPr>
          </w:p>
        </w:tc>
      </w:tr>
      <w:tr w:rsidR="00E060BF" w:rsidRPr="00480423" w14:paraId="3DA564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67C0C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F5CCB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3DE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B525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B649B44" w14:textId="77777777" w:rsidR="00E060BF" w:rsidRPr="00480423" w:rsidRDefault="00E060BF" w:rsidP="00AF6673">
            <w:pPr>
              <w:pStyle w:val="TAC"/>
              <w:rPr>
                <w:rFonts w:eastAsiaTheme="minorEastAsia"/>
                <w:lang w:val="en-US" w:eastAsia="zh-CN"/>
              </w:rPr>
            </w:pPr>
          </w:p>
        </w:tc>
      </w:tr>
      <w:tr w:rsidR="00E060BF" w:rsidRPr="00480423" w14:paraId="0DB98E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F8829"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27E747F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6EBFA11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4895016C"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17645A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FE0C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2F8A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D8F19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80CDD99" w14:textId="77777777" w:rsidTr="005A0D4C">
        <w:trPr>
          <w:trHeight w:val="29"/>
        </w:trPr>
        <w:tc>
          <w:tcPr>
            <w:tcW w:w="3066" w:type="dxa"/>
            <w:tcBorders>
              <w:top w:val="nil"/>
              <w:left w:val="single" w:sz="4" w:space="0" w:color="auto"/>
              <w:bottom w:val="nil"/>
              <w:right w:val="single" w:sz="4" w:space="0" w:color="auto"/>
            </w:tcBorders>
            <w:vAlign w:val="center"/>
          </w:tcPr>
          <w:p w14:paraId="228DE15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80A11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7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E178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CEBAB06" w14:textId="77777777" w:rsidR="00E060BF" w:rsidRPr="00480423" w:rsidRDefault="00E060BF" w:rsidP="00AF6673">
            <w:pPr>
              <w:pStyle w:val="TAC"/>
              <w:rPr>
                <w:rFonts w:eastAsiaTheme="minorEastAsia"/>
                <w:lang w:val="en-US" w:eastAsia="zh-CN"/>
              </w:rPr>
            </w:pPr>
          </w:p>
        </w:tc>
      </w:tr>
      <w:tr w:rsidR="00E060BF" w:rsidRPr="00480423" w14:paraId="51579C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DF6F2"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7177C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E8A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168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FDD216A" w14:textId="77777777" w:rsidR="00E060BF" w:rsidRPr="00480423" w:rsidRDefault="00E060BF" w:rsidP="00AF6673">
            <w:pPr>
              <w:pStyle w:val="TAC"/>
              <w:rPr>
                <w:rFonts w:eastAsiaTheme="minorEastAsia"/>
                <w:lang w:val="en-US" w:eastAsia="zh-CN"/>
              </w:rPr>
            </w:pPr>
          </w:p>
        </w:tc>
      </w:tr>
      <w:tr w:rsidR="00E060BF" w:rsidRPr="00480423" w14:paraId="4690CF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2A0E2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4D6D9A4D"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00C5554B"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2D65BF24"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336297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6C42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4966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DDD06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D67CBEC" w14:textId="77777777" w:rsidTr="005A0D4C">
        <w:trPr>
          <w:trHeight w:val="29"/>
        </w:trPr>
        <w:tc>
          <w:tcPr>
            <w:tcW w:w="3066" w:type="dxa"/>
            <w:tcBorders>
              <w:top w:val="nil"/>
              <w:left w:val="single" w:sz="4" w:space="0" w:color="auto"/>
              <w:bottom w:val="nil"/>
              <w:right w:val="single" w:sz="4" w:space="0" w:color="auto"/>
            </w:tcBorders>
            <w:vAlign w:val="center"/>
          </w:tcPr>
          <w:p w14:paraId="3C7B9B3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FDE9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AEF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D38C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ABC1B15" w14:textId="77777777" w:rsidR="00E060BF" w:rsidRPr="00480423" w:rsidRDefault="00E060BF" w:rsidP="00AF6673">
            <w:pPr>
              <w:pStyle w:val="TAC"/>
              <w:rPr>
                <w:rFonts w:eastAsiaTheme="minorEastAsia"/>
                <w:lang w:val="en-US" w:eastAsia="zh-CN"/>
              </w:rPr>
            </w:pPr>
          </w:p>
        </w:tc>
      </w:tr>
      <w:tr w:rsidR="00E060BF" w:rsidRPr="00480423" w14:paraId="3CBF29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06E7A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DF230C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75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C9A31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83CF93" w14:textId="77777777" w:rsidR="00E060BF" w:rsidRPr="00480423" w:rsidRDefault="00E060BF" w:rsidP="00AF6673">
            <w:pPr>
              <w:pStyle w:val="TAC"/>
              <w:rPr>
                <w:rFonts w:eastAsiaTheme="minorEastAsia"/>
                <w:lang w:val="en-US" w:eastAsia="zh-CN"/>
              </w:rPr>
            </w:pPr>
          </w:p>
        </w:tc>
      </w:tr>
      <w:tr w:rsidR="00E060BF" w:rsidRPr="00480423" w14:paraId="6AC78D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9A5C1E" w14:textId="77777777" w:rsidR="00E060BF" w:rsidRPr="00480423" w:rsidRDefault="00E060BF" w:rsidP="00AF6673">
            <w:pPr>
              <w:pStyle w:val="TAC"/>
              <w:rPr>
                <w:rFonts w:eastAsiaTheme="minorEastAsia"/>
                <w:lang w:val="fr-FR" w:eastAsia="zh-CN"/>
              </w:rPr>
            </w:pPr>
            <w:r w:rsidRPr="00480423">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18CC9F0D" w14:textId="77777777" w:rsidR="00E060BF" w:rsidRPr="00480423" w:rsidRDefault="00E060BF" w:rsidP="00AF6673">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CFE7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837F44"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B62573"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6973B27B" w14:textId="77777777" w:rsidTr="005A0D4C">
        <w:trPr>
          <w:trHeight w:val="29"/>
        </w:trPr>
        <w:tc>
          <w:tcPr>
            <w:tcW w:w="3066" w:type="dxa"/>
            <w:tcBorders>
              <w:top w:val="nil"/>
              <w:left w:val="single" w:sz="4" w:space="0" w:color="auto"/>
              <w:bottom w:val="nil"/>
              <w:right w:val="single" w:sz="4" w:space="0" w:color="auto"/>
            </w:tcBorders>
            <w:vAlign w:val="center"/>
          </w:tcPr>
          <w:p w14:paraId="047E41D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AFE1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A6E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361262AF"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A60AA57" w14:textId="77777777" w:rsidR="00E060BF" w:rsidRPr="00480423" w:rsidRDefault="00E060BF" w:rsidP="00AF6673">
            <w:pPr>
              <w:pStyle w:val="TAC"/>
              <w:rPr>
                <w:rFonts w:eastAsiaTheme="minorEastAsia"/>
                <w:lang w:val="en-US" w:eastAsia="zh-CN"/>
              </w:rPr>
            </w:pPr>
          </w:p>
        </w:tc>
      </w:tr>
      <w:tr w:rsidR="00E060BF" w:rsidRPr="00480423" w14:paraId="2B45A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9301A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B376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B74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2DF12D"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C8A28A3" w14:textId="77777777" w:rsidR="00E060BF" w:rsidRPr="00480423" w:rsidRDefault="00E060BF" w:rsidP="00AF6673">
            <w:pPr>
              <w:pStyle w:val="TAC"/>
              <w:rPr>
                <w:rFonts w:eastAsiaTheme="minorEastAsia"/>
                <w:lang w:val="en-US" w:eastAsia="zh-CN"/>
              </w:rPr>
            </w:pPr>
          </w:p>
        </w:tc>
      </w:tr>
      <w:tr w:rsidR="00E060BF" w:rsidRPr="00480423" w14:paraId="65C40D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373689" w14:textId="77777777" w:rsidR="00E060BF" w:rsidRPr="00480423" w:rsidRDefault="00E060BF" w:rsidP="00AF6673">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0033DEDE"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n77</w:t>
            </w:r>
            <w:r w:rsidRPr="00650DB4">
              <w:rPr>
                <w:rFonts w:eastAsiaTheme="minorEastAsia"/>
                <w:vertAlign w:val="superscript"/>
                <w:lang w:val="en-US" w:eastAsia="zh-CN"/>
              </w:rPr>
              <w:t>7,9</w:t>
            </w:r>
          </w:p>
          <w:p w14:paraId="60F9ADDC"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n79</w:t>
            </w:r>
            <w:r w:rsidRPr="00650DB4">
              <w:rPr>
                <w:rFonts w:eastAsiaTheme="minorEastAsia"/>
                <w:vertAlign w:val="superscript"/>
                <w:lang w:val="en-US" w:eastAsia="zh-CN"/>
              </w:rPr>
              <w:t>7,9</w:t>
            </w:r>
          </w:p>
          <w:p w14:paraId="658FA82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53323F6C"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9B803FA"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7D5D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71E1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F4A0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281D0BE" w14:textId="77777777" w:rsidTr="005A0D4C">
        <w:trPr>
          <w:trHeight w:val="29"/>
        </w:trPr>
        <w:tc>
          <w:tcPr>
            <w:tcW w:w="3066" w:type="dxa"/>
            <w:tcBorders>
              <w:top w:val="nil"/>
              <w:left w:val="single" w:sz="4" w:space="0" w:color="auto"/>
              <w:bottom w:val="nil"/>
              <w:right w:val="single" w:sz="4" w:space="0" w:color="auto"/>
            </w:tcBorders>
            <w:vAlign w:val="center"/>
          </w:tcPr>
          <w:p w14:paraId="2D59B59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9961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532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E475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672F084" w14:textId="77777777" w:rsidR="00E060BF" w:rsidRPr="00480423" w:rsidRDefault="00E060BF" w:rsidP="00AF6673">
            <w:pPr>
              <w:pStyle w:val="TAC"/>
              <w:rPr>
                <w:rFonts w:eastAsiaTheme="minorEastAsia"/>
                <w:lang w:val="en-US" w:eastAsia="zh-CN"/>
              </w:rPr>
            </w:pPr>
          </w:p>
        </w:tc>
      </w:tr>
      <w:tr w:rsidR="00E060BF" w:rsidRPr="00480423" w14:paraId="2C49F2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31EC3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4059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C189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CD7B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FE993F" w14:textId="77777777" w:rsidR="00E060BF" w:rsidRPr="00480423" w:rsidRDefault="00E060BF" w:rsidP="00AF6673">
            <w:pPr>
              <w:pStyle w:val="TAC"/>
              <w:rPr>
                <w:rFonts w:eastAsiaTheme="minorEastAsia"/>
                <w:lang w:val="en-US" w:eastAsia="zh-CN"/>
              </w:rPr>
            </w:pPr>
          </w:p>
        </w:tc>
      </w:tr>
      <w:tr w:rsidR="00E060BF" w:rsidRPr="00480423" w14:paraId="450A0A33" w14:textId="77777777" w:rsidTr="005A0D4C">
        <w:trPr>
          <w:trHeight w:val="29"/>
        </w:trPr>
        <w:tc>
          <w:tcPr>
            <w:tcW w:w="3066" w:type="dxa"/>
            <w:tcBorders>
              <w:top w:val="nil"/>
              <w:left w:val="single" w:sz="4" w:space="0" w:color="auto"/>
              <w:bottom w:val="nil"/>
              <w:right w:val="single" w:sz="4" w:space="0" w:color="auto"/>
            </w:tcBorders>
            <w:vAlign w:val="center"/>
          </w:tcPr>
          <w:p w14:paraId="2BF89336" w14:textId="77777777" w:rsidR="00E060BF" w:rsidRPr="00480423" w:rsidRDefault="00E060BF" w:rsidP="00AF6673">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7A344BCA"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n77</w:t>
            </w:r>
            <w:r w:rsidRPr="00650DB4">
              <w:rPr>
                <w:rFonts w:eastAsiaTheme="minorEastAsia"/>
                <w:vertAlign w:val="superscript"/>
                <w:lang w:val="en-US" w:eastAsia="zh-CN"/>
              </w:rPr>
              <w:t>7,9</w:t>
            </w:r>
          </w:p>
          <w:p w14:paraId="434C8808"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n79</w:t>
            </w:r>
            <w:r w:rsidRPr="00650DB4">
              <w:rPr>
                <w:rFonts w:eastAsiaTheme="minorEastAsia"/>
                <w:vertAlign w:val="superscript"/>
                <w:lang w:val="en-US" w:eastAsia="zh-CN"/>
              </w:rPr>
              <w:t>7,9</w:t>
            </w:r>
          </w:p>
          <w:p w14:paraId="6A0B7A4A"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555F4B7D"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3DFD5BF"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17EA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85B8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A14A4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FCBA22" w14:textId="77777777" w:rsidTr="005A0D4C">
        <w:trPr>
          <w:trHeight w:val="245"/>
        </w:trPr>
        <w:tc>
          <w:tcPr>
            <w:tcW w:w="3066" w:type="dxa"/>
            <w:tcBorders>
              <w:top w:val="nil"/>
              <w:left w:val="single" w:sz="4" w:space="0" w:color="auto"/>
              <w:bottom w:val="nil"/>
              <w:right w:val="single" w:sz="4" w:space="0" w:color="auto"/>
            </w:tcBorders>
            <w:vAlign w:val="center"/>
          </w:tcPr>
          <w:p w14:paraId="2D36184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4E15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6B07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CD77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0F6FB197" w14:textId="77777777" w:rsidR="00E060BF" w:rsidRPr="00480423" w:rsidRDefault="00E060BF" w:rsidP="00AF6673">
            <w:pPr>
              <w:pStyle w:val="TAC"/>
              <w:rPr>
                <w:rFonts w:eastAsiaTheme="minorEastAsia"/>
                <w:lang w:val="en-US" w:eastAsia="zh-CN"/>
              </w:rPr>
            </w:pPr>
          </w:p>
        </w:tc>
      </w:tr>
      <w:tr w:rsidR="00E060BF" w:rsidRPr="00480423" w14:paraId="72914C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7D80B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5C0E3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17D6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C93AF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B63EBB" w14:textId="77777777" w:rsidR="00E060BF" w:rsidRPr="00480423" w:rsidRDefault="00E060BF" w:rsidP="00AF6673">
            <w:pPr>
              <w:pStyle w:val="TAC"/>
              <w:rPr>
                <w:rFonts w:eastAsiaTheme="minorEastAsia"/>
                <w:lang w:val="en-US" w:eastAsia="zh-CN"/>
              </w:rPr>
            </w:pPr>
          </w:p>
        </w:tc>
      </w:tr>
      <w:tr w:rsidR="00E060BF" w:rsidRPr="00480423" w14:paraId="1EB7BF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3739ED" w14:textId="77777777" w:rsidR="00E060BF" w:rsidRPr="00480423" w:rsidRDefault="00E060BF" w:rsidP="00AF6673">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0B612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03DED4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CA_n28A-n79A</w:t>
            </w:r>
          </w:p>
          <w:p w14:paraId="1687A4A0" w14:textId="77777777" w:rsidR="00E060BF" w:rsidRPr="00480423" w:rsidRDefault="00E060BF" w:rsidP="00AF6673">
            <w:pPr>
              <w:pStyle w:val="TAC"/>
              <w:rPr>
                <w:rFonts w:eastAsiaTheme="minorEastAsia"/>
                <w:szCs w:val="18"/>
                <w:lang w:val="en-US"/>
              </w:rPr>
            </w:pPr>
            <w:r w:rsidRPr="00480423">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CC357D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0E3C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89A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C96B2FD" w14:textId="77777777" w:rsidTr="005A0D4C">
        <w:trPr>
          <w:trHeight w:val="29"/>
        </w:trPr>
        <w:tc>
          <w:tcPr>
            <w:tcW w:w="3066" w:type="dxa"/>
            <w:tcBorders>
              <w:top w:val="nil"/>
              <w:left w:val="single" w:sz="4" w:space="0" w:color="auto"/>
              <w:bottom w:val="nil"/>
              <w:right w:val="single" w:sz="4" w:space="0" w:color="auto"/>
            </w:tcBorders>
            <w:vAlign w:val="center"/>
          </w:tcPr>
          <w:p w14:paraId="0A4219E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4E8B7F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7558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C8F6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47965063" w14:textId="77777777" w:rsidR="00E060BF" w:rsidRPr="00480423" w:rsidRDefault="00E060BF" w:rsidP="00AF6673">
            <w:pPr>
              <w:pStyle w:val="TAC"/>
              <w:rPr>
                <w:rFonts w:eastAsiaTheme="minorEastAsia"/>
                <w:lang w:val="en-US" w:eastAsia="zh-CN"/>
              </w:rPr>
            </w:pPr>
          </w:p>
        </w:tc>
      </w:tr>
      <w:tr w:rsidR="00E060BF" w:rsidRPr="00480423" w14:paraId="6379F085" w14:textId="77777777" w:rsidTr="005A0D4C">
        <w:trPr>
          <w:trHeight w:val="29"/>
        </w:trPr>
        <w:tc>
          <w:tcPr>
            <w:tcW w:w="3066" w:type="dxa"/>
            <w:tcBorders>
              <w:top w:val="nil"/>
              <w:left w:val="single" w:sz="4" w:space="0" w:color="auto"/>
              <w:bottom w:val="nil"/>
              <w:right w:val="single" w:sz="4" w:space="0" w:color="auto"/>
            </w:tcBorders>
            <w:vAlign w:val="center"/>
          </w:tcPr>
          <w:p w14:paraId="6C5D899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B75806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B37E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02C35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5B0ED7CE" w14:textId="77777777" w:rsidR="00E060BF" w:rsidRPr="00480423" w:rsidRDefault="00E060BF" w:rsidP="00AF6673">
            <w:pPr>
              <w:pStyle w:val="TAC"/>
              <w:rPr>
                <w:rFonts w:eastAsiaTheme="minorEastAsia"/>
                <w:lang w:val="en-US" w:eastAsia="zh-CN"/>
              </w:rPr>
            </w:pPr>
          </w:p>
        </w:tc>
      </w:tr>
      <w:tr w:rsidR="00E060BF" w:rsidRPr="00480423" w14:paraId="761D74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D13BA"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08BAB89D"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CA_n28A-n78A</w:t>
            </w:r>
          </w:p>
          <w:p w14:paraId="7E49240A"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CA_n28A-n79A</w:t>
            </w:r>
          </w:p>
          <w:p w14:paraId="56F89F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1AF897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CB3F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53FC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57FB4E6" w14:textId="77777777" w:rsidTr="005A0D4C">
        <w:trPr>
          <w:trHeight w:val="29"/>
        </w:trPr>
        <w:tc>
          <w:tcPr>
            <w:tcW w:w="3066" w:type="dxa"/>
            <w:tcBorders>
              <w:top w:val="nil"/>
              <w:left w:val="single" w:sz="4" w:space="0" w:color="auto"/>
              <w:bottom w:val="nil"/>
              <w:right w:val="single" w:sz="4" w:space="0" w:color="auto"/>
            </w:tcBorders>
            <w:vAlign w:val="center"/>
          </w:tcPr>
          <w:p w14:paraId="6306EB2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B792F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5DD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DA77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0031E736" w14:textId="77777777" w:rsidR="00E060BF" w:rsidRPr="00480423" w:rsidRDefault="00E060BF" w:rsidP="00AF6673">
            <w:pPr>
              <w:pStyle w:val="TAC"/>
              <w:rPr>
                <w:rFonts w:eastAsiaTheme="minorEastAsia"/>
                <w:lang w:val="en-US" w:eastAsia="zh-CN"/>
              </w:rPr>
            </w:pPr>
          </w:p>
        </w:tc>
      </w:tr>
      <w:tr w:rsidR="00E060BF" w:rsidRPr="00480423" w14:paraId="587E1D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4B8A76"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0BAD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18B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0CB2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3A87F1" w14:textId="77777777" w:rsidR="00E060BF" w:rsidRPr="00480423" w:rsidRDefault="00E060BF" w:rsidP="00AF6673">
            <w:pPr>
              <w:pStyle w:val="TAC"/>
              <w:rPr>
                <w:rFonts w:eastAsiaTheme="minorEastAsia"/>
                <w:lang w:val="en-US" w:eastAsia="zh-CN"/>
              </w:rPr>
            </w:pPr>
          </w:p>
        </w:tc>
      </w:tr>
      <w:tr w:rsidR="00E060BF" w:rsidRPr="00480423" w14:paraId="084C2F7E" w14:textId="77777777" w:rsidTr="005A0D4C">
        <w:trPr>
          <w:trHeight w:val="29"/>
        </w:trPr>
        <w:tc>
          <w:tcPr>
            <w:tcW w:w="3066" w:type="dxa"/>
            <w:tcBorders>
              <w:top w:val="single" w:sz="4" w:space="0" w:color="auto"/>
              <w:left w:val="single" w:sz="4" w:space="0" w:color="auto"/>
              <w:bottom w:val="nil"/>
              <w:right w:val="single" w:sz="4" w:space="0" w:color="auto"/>
            </w:tcBorders>
          </w:tcPr>
          <w:p w14:paraId="792DD9F5"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6F0F827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CA_n28A-n78A</w:t>
            </w:r>
          </w:p>
          <w:p w14:paraId="410CEFD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CA_n28A-n102A</w:t>
            </w:r>
          </w:p>
          <w:p w14:paraId="2858DDA6" w14:textId="77777777" w:rsidR="00E060BF" w:rsidRPr="00BD6228" w:rsidRDefault="00E060BF" w:rsidP="00AF6673">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43BF009"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A747518"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0BCDBE2"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4E063F7A" w14:textId="77777777" w:rsidTr="005A0D4C">
        <w:trPr>
          <w:trHeight w:val="29"/>
        </w:trPr>
        <w:tc>
          <w:tcPr>
            <w:tcW w:w="3066" w:type="dxa"/>
            <w:tcBorders>
              <w:top w:val="nil"/>
              <w:left w:val="single" w:sz="4" w:space="0" w:color="auto"/>
              <w:bottom w:val="nil"/>
              <w:right w:val="single" w:sz="4" w:space="0" w:color="auto"/>
            </w:tcBorders>
            <w:vAlign w:val="center"/>
          </w:tcPr>
          <w:p w14:paraId="6DC6A5B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8CFB5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BD6D7" w14:textId="77777777" w:rsidR="00E060BF" w:rsidRPr="00480423" w:rsidRDefault="00E060BF" w:rsidP="00AF6673">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B1DDE0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3DBB045" w14:textId="77777777" w:rsidR="00E060BF" w:rsidRPr="00480423" w:rsidRDefault="00E060BF" w:rsidP="00AF6673">
            <w:pPr>
              <w:pStyle w:val="TAC"/>
              <w:rPr>
                <w:rFonts w:eastAsiaTheme="minorEastAsia"/>
                <w:lang w:val="en-US" w:eastAsia="zh-CN"/>
              </w:rPr>
            </w:pPr>
          </w:p>
        </w:tc>
      </w:tr>
      <w:tr w:rsidR="00E060BF" w:rsidRPr="00480423" w14:paraId="1D6FAA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BE014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4434E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1F5CC0"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F3612E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88124DA" w14:textId="77777777" w:rsidR="00E060BF" w:rsidRPr="00480423" w:rsidRDefault="00E060BF" w:rsidP="00AF6673">
            <w:pPr>
              <w:pStyle w:val="TAC"/>
              <w:rPr>
                <w:rFonts w:eastAsiaTheme="minorEastAsia"/>
                <w:lang w:val="en-US" w:eastAsia="zh-CN"/>
              </w:rPr>
            </w:pPr>
          </w:p>
        </w:tc>
      </w:tr>
      <w:tr w:rsidR="00E060BF" w:rsidRPr="00480423" w14:paraId="5B1E73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F5216B"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5A0FF82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CA_n28A-n78A</w:t>
            </w:r>
          </w:p>
          <w:p w14:paraId="31AF30A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CA_n28A-n102A</w:t>
            </w:r>
          </w:p>
          <w:p w14:paraId="28E96921" w14:textId="77777777" w:rsidR="00E060BF" w:rsidRPr="00BD6228" w:rsidRDefault="00E060BF" w:rsidP="00AF6673">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D72EC42"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CDE6E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C44EBF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EF81330" w14:textId="77777777" w:rsidTr="005A0D4C">
        <w:trPr>
          <w:trHeight w:val="29"/>
        </w:trPr>
        <w:tc>
          <w:tcPr>
            <w:tcW w:w="3066" w:type="dxa"/>
            <w:tcBorders>
              <w:top w:val="nil"/>
              <w:left w:val="single" w:sz="4" w:space="0" w:color="auto"/>
              <w:bottom w:val="nil"/>
              <w:right w:val="single" w:sz="4" w:space="0" w:color="auto"/>
            </w:tcBorders>
            <w:vAlign w:val="center"/>
          </w:tcPr>
          <w:p w14:paraId="3A3CE645"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D5AA7F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B0387" w14:textId="77777777" w:rsidR="00E060BF" w:rsidRPr="00480423" w:rsidRDefault="00E060BF" w:rsidP="00AF6673">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7F3267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6185817" w14:textId="77777777" w:rsidR="00E060BF" w:rsidRPr="00480423" w:rsidRDefault="00E060BF" w:rsidP="00AF6673">
            <w:pPr>
              <w:pStyle w:val="TAC"/>
              <w:rPr>
                <w:rFonts w:eastAsiaTheme="minorEastAsia"/>
                <w:lang w:val="en-US" w:eastAsia="zh-CN"/>
              </w:rPr>
            </w:pPr>
          </w:p>
        </w:tc>
      </w:tr>
      <w:tr w:rsidR="00E060BF" w:rsidRPr="00480423" w14:paraId="10716C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05186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4867D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EBBF8"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CDE63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204E27C" w14:textId="77777777" w:rsidR="00E060BF" w:rsidRPr="00480423" w:rsidRDefault="00E060BF" w:rsidP="00AF6673">
            <w:pPr>
              <w:pStyle w:val="TAC"/>
              <w:rPr>
                <w:rFonts w:eastAsiaTheme="minorEastAsia"/>
                <w:lang w:val="en-US" w:eastAsia="zh-CN"/>
              </w:rPr>
            </w:pPr>
          </w:p>
        </w:tc>
      </w:tr>
      <w:tr w:rsidR="00E060BF" w:rsidRPr="00480423" w14:paraId="336620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4D6FCC"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37C6DF1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3696A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5E2653C3"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F683554"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BD2E16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41D4ED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16F7B11" w14:textId="77777777" w:rsidTr="005A0D4C">
        <w:trPr>
          <w:trHeight w:val="29"/>
        </w:trPr>
        <w:tc>
          <w:tcPr>
            <w:tcW w:w="3066" w:type="dxa"/>
            <w:tcBorders>
              <w:top w:val="nil"/>
              <w:left w:val="single" w:sz="4" w:space="0" w:color="auto"/>
              <w:bottom w:val="nil"/>
              <w:right w:val="single" w:sz="4" w:space="0" w:color="auto"/>
            </w:tcBorders>
            <w:vAlign w:val="center"/>
          </w:tcPr>
          <w:p w14:paraId="6FEF9C5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64DFA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08148"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ABC6D2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9B3CA95" w14:textId="77777777" w:rsidR="00E060BF" w:rsidRPr="00480423" w:rsidRDefault="00E060BF" w:rsidP="00AF6673">
            <w:pPr>
              <w:pStyle w:val="TAC"/>
              <w:rPr>
                <w:rFonts w:eastAsiaTheme="minorEastAsia"/>
                <w:lang w:val="en-US" w:eastAsia="zh-CN"/>
              </w:rPr>
            </w:pPr>
          </w:p>
        </w:tc>
      </w:tr>
      <w:tr w:rsidR="00E060BF" w:rsidRPr="00480423" w14:paraId="5CEC2C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D0F2D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70147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162DF"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10AE83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A7B72B4" w14:textId="77777777" w:rsidR="00E060BF" w:rsidRPr="00480423" w:rsidRDefault="00E060BF" w:rsidP="00AF6673">
            <w:pPr>
              <w:pStyle w:val="TAC"/>
              <w:rPr>
                <w:rFonts w:eastAsiaTheme="minorEastAsia"/>
                <w:lang w:val="en-US" w:eastAsia="zh-CN"/>
              </w:rPr>
            </w:pPr>
          </w:p>
        </w:tc>
      </w:tr>
      <w:tr w:rsidR="00E060BF" w:rsidRPr="00480423" w14:paraId="372416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6F0F34"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1EA71D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0C2F082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0357BED9"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8412AAD"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70F104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7EF6C8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70F8AE9" w14:textId="77777777" w:rsidTr="005A0D4C">
        <w:trPr>
          <w:trHeight w:val="29"/>
        </w:trPr>
        <w:tc>
          <w:tcPr>
            <w:tcW w:w="3066" w:type="dxa"/>
            <w:tcBorders>
              <w:top w:val="nil"/>
              <w:left w:val="single" w:sz="4" w:space="0" w:color="auto"/>
              <w:bottom w:val="nil"/>
              <w:right w:val="single" w:sz="4" w:space="0" w:color="auto"/>
            </w:tcBorders>
            <w:vAlign w:val="center"/>
          </w:tcPr>
          <w:p w14:paraId="7E6D8BA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B93EE6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D796E"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C98112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0D7EF99" w14:textId="77777777" w:rsidR="00E060BF" w:rsidRPr="00480423" w:rsidRDefault="00E060BF" w:rsidP="00AF6673">
            <w:pPr>
              <w:pStyle w:val="TAC"/>
              <w:rPr>
                <w:rFonts w:eastAsiaTheme="minorEastAsia"/>
                <w:lang w:val="en-US" w:eastAsia="zh-CN"/>
              </w:rPr>
            </w:pPr>
          </w:p>
        </w:tc>
      </w:tr>
      <w:tr w:rsidR="00E060BF" w:rsidRPr="00480423" w14:paraId="1C6BE6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50EDAD"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DBAE8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EC5BD"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2A4AF90"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2F0013B" w14:textId="77777777" w:rsidR="00E060BF" w:rsidRPr="00480423" w:rsidRDefault="00E060BF" w:rsidP="00AF6673">
            <w:pPr>
              <w:pStyle w:val="TAC"/>
              <w:rPr>
                <w:rFonts w:eastAsiaTheme="minorEastAsia"/>
                <w:lang w:val="en-US" w:eastAsia="zh-CN"/>
              </w:rPr>
            </w:pPr>
          </w:p>
        </w:tc>
      </w:tr>
      <w:tr w:rsidR="00E060BF" w:rsidRPr="00480423" w14:paraId="6727C9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7EA962"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0035099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0DBCC7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1E50CCE4"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CD10D78"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AFE7AF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FBFAB9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AD9ECFF" w14:textId="77777777" w:rsidTr="005A0D4C">
        <w:trPr>
          <w:trHeight w:val="29"/>
        </w:trPr>
        <w:tc>
          <w:tcPr>
            <w:tcW w:w="3066" w:type="dxa"/>
            <w:tcBorders>
              <w:top w:val="nil"/>
              <w:left w:val="single" w:sz="4" w:space="0" w:color="auto"/>
              <w:bottom w:val="nil"/>
              <w:right w:val="single" w:sz="4" w:space="0" w:color="auto"/>
            </w:tcBorders>
            <w:vAlign w:val="center"/>
          </w:tcPr>
          <w:p w14:paraId="7C68470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77A84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5622B"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503D8C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FA0E765" w14:textId="77777777" w:rsidR="00E060BF" w:rsidRPr="00480423" w:rsidRDefault="00E060BF" w:rsidP="00AF6673">
            <w:pPr>
              <w:pStyle w:val="TAC"/>
              <w:rPr>
                <w:rFonts w:eastAsiaTheme="minorEastAsia"/>
                <w:lang w:val="en-US" w:eastAsia="zh-CN"/>
              </w:rPr>
            </w:pPr>
          </w:p>
        </w:tc>
      </w:tr>
      <w:tr w:rsidR="00E060BF" w:rsidRPr="00480423" w14:paraId="4CF99A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65F4A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366F0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EBFEE"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F85E0B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E0A5206" w14:textId="77777777" w:rsidR="00E060BF" w:rsidRPr="00480423" w:rsidRDefault="00E060BF" w:rsidP="00AF6673">
            <w:pPr>
              <w:pStyle w:val="TAC"/>
              <w:rPr>
                <w:rFonts w:eastAsiaTheme="minorEastAsia"/>
                <w:lang w:val="en-US" w:eastAsia="zh-CN"/>
              </w:rPr>
            </w:pPr>
          </w:p>
        </w:tc>
      </w:tr>
      <w:tr w:rsidR="00E060BF" w:rsidRPr="00480423" w14:paraId="65FD2A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BA5643"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6D8C17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325EA3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73B42152"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6F383B"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5CD09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5F5139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5271492" w14:textId="77777777" w:rsidTr="005A0D4C">
        <w:trPr>
          <w:trHeight w:val="29"/>
        </w:trPr>
        <w:tc>
          <w:tcPr>
            <w:tcW w:w="3066" w:type="dxa"/>
            <w:tcBorders>
              <w:top w:val="nil"/>
              <w:left w:val="single" w:sz="4" w:space="0" w:color="auto"/>
              <w:bottom w:val="nil"/>
              <w:right w:val="single" w:sz="4" w:space="0" w:color="auto"/>
            </w:tcBorders>
            <w:vAlign w:val="center"/>
          </w:tcPr>
          <w:p w14:paraId="3C505AC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B768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9FE70"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A12D0D9"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EE2FD95" w14:textId="77777777" w:rsidR="00E060BF" w:rsidRPr="00480423" w:rsidRDefault="00E060BF" w:rsidP="00AF6673">
            <w:pPr>
              <w:pStyle w:val="TAC"/>
              <w:rPr>
                <w:rFonts w:eastAsiaTheme="minorEastAsia"/>
                <w:lang w:val="en-US" w:eastAsia="zh-CN"/>
              </w:rPr>
            </w:pPr>
          </w:p>
        </w:tc>
      </w:tr>
      <w:tr w:rsidR="00E060BF" w:rsidRPr="00480423" w14:paraId="3B8DC1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4CFDE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B571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067F5"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660EB5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F31FB97" w14:textId="77777777" w:rsidR="00E060BF" w:rsidRPr="00480423" w:rsidRDefault="00E060BF" w:rsidP="00AF6673">
            <w:pPr>
              <w:pStyle w:val="TAC"/>
              <w:rPr>
                <w:rFonts w:eastAsiaTheme="minorEastAsia"/>
                <w:lang w:val="en-US" w:eastAsia="zh-CN"/>
              </w:rPr>
            </w:pPr>
          </w:p>
        </w:tc>
      </w:tr>
      <w:tr w:rsidR="00E060BF" w:rsidRPr="00480423" w14:paraId="7C4E5E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4BBA07"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C2C708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FE546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49DBFD4D"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791403A"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A59AEF6"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D99EE8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5619999"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23481DC" w14:textId="77777777" w:rsidTr="005A0D4C">
        <w:trPr>
          <w:trHeight w:val="29"/>
        </w:trPr>
        <w:tc>
          <w:tcPr>
            <w:tcW w:w="3066" w:type="dxa"/>
            <w:tcBorders>
              <w:top w:val="nil"/>
              <w:left w:val="single" w:sz="4" w:space="0" w:color="auto"/>
              <w:bottom w:val="nil"/>
              <w:right w:val="single" w:sz="4" w:space="0" w:color="auto"/>
            </w:tcBorders>
            <w:vAlign w:val="center"/>
          </w:tcPr>
          <w:p w14:paraId="658CE94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9DE6E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BEF22"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D2198F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CF6C6C7" w14:textId="77777777" w:rsidR="00E060BF" w:rsidRPr="00480423" w:rsidRDefault="00E060BF" w:rsidP="00AF6673">
            <w:pPr>
              <w:pStyle w:val="TAC"/>
              <w:rPr>
                <w:rFonts w:eastAsiaTheme="minorEastAsia"/>
                <w:lang w:val="en-US" w:eastAsia="zh-CN"/>
              </w:rPr>
            </w:pPr>
          </w:p>
        </w:tc>
      </w:tr>
      <w:tr w:rsidR="00E060BF" w:rsidRPr="00480423" w14:paraId="159883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6685E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2CA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F4C91"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F93EE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CEEF0CC" w14:textId="77777777" w:rsidR="00E060BF" w:rsidRPr="00480423" w:rsidRDefault="00E060BF" w:rsidP="00AF6673">
            <w:pPr>
              <w:pStyle w:val="TAC"/>
              <w:rPr>
                <w:rFonts w:eastAsiaTheme="minorEastAsia"/>
                <w:lang w:val="en-US" w:eastAsia="zh-CN"/>
              </w:rPr>
            </w:pPr>
          </w:p>
        </w:tc>
      </w:tr>
      <w:tr w:rsidR="00E060BF" w:rsidRPr="00480423" w14:paraId="5F4BC9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FA751D"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216B8D5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3618FD3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77B822CA"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6E1B9578"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4200A0"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061EC07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4CB1E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61B14C" w14:textId="77777777" w:rsidTr="005A0D4C">
        <w:trPr>
          <w:trHeight w:val="29"/>
        </w:trPr>
        <w:tc>
          <w:tcPr>
            <w:tcW w:w="3066" w:type="dxa"/>
            <w:tcBorders>
              <w:top w:val="nil"/>
              <w:left w:val="single" w:sz="4" w:space="0" w:color="auto"/>
              <w:bottom w:val="nil"/>
              <w:right w:val="single" w:sz="4" w:space="0" w:color="auto"/>
            </w:tcBorders>
            <w:vAlign w:val="center"/>
          </w:tcPr>
          <w:p w14:paraId="7973E2B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DCD00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5A112"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351232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ABE7380" w14:textId="77777777" w:rsidR="00E060BF" w:rsidRPr="00480423" w:rsidRDefault="00E060BF" w:rsidP="00AF6673">
            <w:pPr>
              <w:pStyle w:val="TAC"/>
              <w:rPr>
                <w:rFonts w:eastAsiaTheme="minorEastAsia"/>
                <w:lang w:val="en-US" w:eastAsia="zh-CN"/>
              </w:rPr>
            </w:pPr>
          </w:p>
        </w:tc>
      </w:tr>
      <w:tr w:rsidR="00E060BF" w:rsidRPr="00480423" w14:paraId="2D8910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DB622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050B5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3D9EFE"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093AC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31FFF10" w14:textId="77777777" w:rsidR="00E060BF" w:rsidRPr="00480423" w:rsidRDefault="00E060BF" w:rsidP="00AF6673">
            <w:pPr>
              <w:pStyle w:val="TAC"/>
              <w:rPr>
                <w:rFonts w:eastAsiaTheme="minorEastAsia"/>
                <w:lang w:val="en-US" w:eastAsia="zh-CN"/>
              </w:rPr>
            </w:pPr>
          </w:p>
        </w:tc>
      </w:tr>
      <w:tr w:rsidR="00E060BF" w:rsidRPr="00480423" w14:paraId="715F93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56A2BF"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5CAE79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2C7887C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26FED549"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949172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091D04"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0CAAD5A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0D25DA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D92D81D" w14:textId="77777777" w:rsidTr="005A0D4C">
        <w:trPr>
          <w:trHeight w:val="29"/>
        </w:trPr>
        <w:tc>
          <w:tcPr>
            <w:tcW w:w="3066" w:type="dxa"/>
            <w:tcBorders>
              <w:top w:val="nil"/>
              <w:left w:val="single" w:sz="4" w:space="0" w:color="auto"/>
              <w:bottom w:val="nil"/>
              <w:right w:val="single" w:sz="4" w:space="0" w:color="auto"/>
            </w:tcBorders>
            <w:vAlign w:val="center"/>
          </w:tcPr>
          <w:p w14:paraId="7A9E186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1C5A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9BECA"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6A92BB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2FFE220" w14:textId="77777777" w:rsidR="00E060BF" w:rsidRPr="00480423" w:rsidRDefault="00E060BF" w:rsidP="00AF6673">
            <w:pPr>
              <w:pStyle w:val="TAC"/>
              <w:rPr>
                <w:rFonts w:eastAsiaTheme="minorEastAsia"/>
                <w:lang w:val="en-US" w:eastAsia="zh-CN"/>
              </w:rPr>
            </w:pPr>
          </w:p>
        </w:tc>
      </w:tr>
      <w:tr w:rsidR="00E060BF" w:rsidRPr="00480423" w14:paraId="05365D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79BF5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AAED2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803A2"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740483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8209665" w14:textId="77777777" w:rsidR="00E060BF" w:rsidRPr="00480423" w:rsidRDefault="00E060BF" w:rsidP="00AF6673">
            <w:pPr>
              <w:pStyle w:val="TAC"/>
              <w:rPr>
                <w:rFonts w:eastAsiaTheme="minorEastAsia"/>
                <w:lang w:val="en-US" w:eastAsia="zh-CN"/>
              </w:rPr>
            </w:pPr>
          </w:p>
        </w:tc>
      </w:tr>
      <w:tr w:rsidR="00E060BF" w:rsidRPr="00480423" w14:paraId="16C266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B4D6DF"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61A3E9B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84B423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2A372AAB"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216CA5EF"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26840F"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40A5232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42FBC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37BEACEE" w14:textId="77777777" w:rsidTr="005A0D4C">
        <w:trPr>
          <w:trHeight w:val="29"/>
        </w:trPr>
        <w:tc>
          <w:tcPr>
            <w:tcW w:w="3066" w:type="dxa"/>
            <w:tcBorders>
              <w:top w:val="nil"/>
              <w:left w:val="single" w:sz="4" w:space="0" w:color="auto"/>
              <w:bottom w:val="nil"/>
              <w:right w:val="single" w:sz="4" w:space="0" w:color="auto"/>
            </w:tcBorders>
            <w:vAlign w:val="center"/>
          </w:tcPr>
          <w:p w14:paraId="3AD1C94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2295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BEB31"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9DAA1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3755806" w14:textId="77777777" w:rsidR="00E060BF" w:rsidRPr="00480423" w:rsidRDefault="00E060BF" w:rsidP="00AF6673">
            <w:pPr>
              <w:pStyle w:val="TAC"/>
              <w:rPr>
                <w:rFonts w:eastAsiaTheme="minorEastAsia"/>
                <w:lang w:val="en-US" w:eastAsia="zh-CN"/>
              </w:rPr>
            </w:pPr>
          </w:p>
        </w:tc>
      </w:tr>
      <w:tr w:rsidR="00E060BF" w:rsidRPr="00480423" w14:paraId="0193D9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FCFCA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C7481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B5DB0"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5360B2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5574F8F" w14:textId="77777777" w:rsidR="00E060BF" w:rsidRPr="00480423" w:rsidRDefault="00E060BF" w:rsidP="00AF6673">
            <w:pPr>
              <w:pStyle w:val="TAC"/>
              <w:rPr>
                <w:rFonts w:eastAsiaTheme="minorEastAsia"/>
                <w:lang w:val="en-US" w:eastAsia="zh-CN"/>
              </w:rPr>
            </w:pPr>
          </w:p>
        </w:tc>
      </w:tr>
      <w:tr w:rsidR="00E060BF" w:rsidRPr="00480423" w14:paraId="613883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154217"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6A952DB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7806D3A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38F18E12"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25E42693"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A8ADAB"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E1B51E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9223AD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7AAFB6E" w14:textId="77777777" w:rsidTr="005A0D4C">
        <w:trPr>
          <w:trHeight w:val="29"/>
        </w:trPr>
        <w:tc>
          <w:tcPr>
            <w:tcW w:w="3066" w:type="dxa"/>
            <w:tcBorders>
              <w:top w:val="nil"/>
              <w:left w:val="single" w:sz="4" w:space="0" w:color="auto"/>
              <w:bottom w:val="nil"/>
              <w:right w:val="single" w:sz="4" w:space="0" w:color="auto"/>
            </w:tcBorders>
            <w:vAlign w:val="center"/>
          </w:tcPr>
          <w:p w14:paraId="501BA79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FF83C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0C210"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691801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6EC70AA" w14:textId="77777777" w:rsidR="00E060BF" w:rsidRPr="00480423" w:rsidRDefault="00E060BF" w:rsidP="00AF6673">
            <w:pPr>
              <w:pStyle w:val="TAC"/>
              <w:rPr>
                <w:rFonts w:eastAsiaTheme="minorEastAsia"/>
                <w:lang w:val="en-US" w:eastAsia="zh-CN"/>
              </w:rPr>
            </w:pPr>
          </w:p>
        </w:tc>
      </w:tr>
      <w:tr w:rsidR="00E060BF" w:rsidRPr="00480423" w14:paraId="0119E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57C845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EE3EE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0AF7D"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6891A6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4C628D9" w14:textId="77777777" w:rsidR="00E060BF" w:rsidRPr="00480423" w:rsidRDefault="00E060BF" w:rsidP="00AF6673">
            <w:pPr>
              <w:pStyle w:val="TAC"/>
              <w:rPr>
                <w:rFonts w:eastAsiaTheme="minorEastAsia"/>
                <w:lang w:val="en-US" w:eastAsia="zh-CN"/>
              </w:rPr>
            </w:pPr>
          </w:p>
        </w:tc>
      </w:tr>
      <w:tr w:rsidR="00E060BF" w:rsidRPr="00480423" w14:paraId="6C8F38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E70F56"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334447B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5D7EEA0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68E4E622"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05D8D28"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FFCF31A"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7606EF6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31C37A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A0E65CE" w14:textId="77777777" w:rsidTr="005A0D4C">
        <w:trPr>
          <w:trHeight w:val="29"/>
        </w:trPr>
        <w:tc>
          <w:tcPr>
            <w:tcW w:w="3066" w:type="dxa"/>
            <w:tcBorders>
              <w:top w:val="nil"/>
              <w:left w:val="single" w:sz="4" w:space="0" w:color="auto"/>
              <w:bottom w:val="nil"/>
              <w:right w:val="single" w:sz="4" w:space="0" w:color="auto"/>
            </w:tcBorders>
            <w:vAlign w:val="center"/>
          </w:tcPr>
          <w:p w14:paraId="4D7BB50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DDB8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4547E"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72A43F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B7DF434" w14:textId="77777777" w:rsidR="00E060BF" w:rsidRPr="00480423" w:rsidRDefault="00E060BF" w:rsidP="00AF6673">
            <w:pPr>
              <w:pStyle w:val="TAC"/>
              <w:rPr>
                <w:rFonts w:eastAsiaTheme="minorEastAsia"/>
                <w:lang w:val="en-US" w:eastAsia="zh-CN"/>
              </w:rPr>
            </w:pPr>
          </w:p>
        </w:tc>
      </w:tr>
      <w:tr w:rsidR="00E060BF" w:rsidRPr="00480423" w14:paraId="1AEA4E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644D6D"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3FB34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14DEC"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E7578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F1605D3" w14:textId="77777777" w:rsidR="00E060BF" w:rsidRPr="00480423" w:rsidRDefault="00E060BF" w:rsidP="00AF6673">
            <w:pPr>
              <w:pStyle w:val="TAC"/>
              <w:rPr>
                <w:rFonts w:eastAsiaTheme="minorEastAsia"/>
                <w:lang w:val="en-US" w:eastAsia="zh-CN"/>
              </w:rPr>
            </w:pPr>
          </w:p>
        </w:tc>
      </w:tr>
      <w:tr w:rsidR="00E060BF" w:rsidRPr="00480423" w14:paraId="7A3A1FBE" w14:textId="77777777" w:rsidTr="005A0D4C">
        <w:trPr>
          <w:trHeight w:val="29"/>
        </w:trPr>
        <w:tc>
          <w:tcPr>
            <w:tcW w:w="3066" w:type="dxa"/>
            <w:tcBorders>
              <w:top w:val="single" w:sz="4" w:space="0" w:color="auto"/>
              <w:left w:val="single" w:sz="4" w:space="0" w:color="auto"/>
              <w:bottom w:val="nil"/>
              <w:right w:val="single" w:sz="4" w:space="0" w:color="auto"/>
            </w:tcBorders>
          </w:tcPr>
          <w:p w14:paraId="29CFEFE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2933939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3AB1C8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16386E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3BC6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9D30686" w14:textId="77777777" w:rsidTr="005A0D4C">
        <w:trPr>
          <w:trHeight w:val="29"/>
        </w:trPr>
        <w:tc>
          <w:tcPr>
            <w:tcW w:w="3066" w:type="dxa"/>
            <w:tcBorders>
              <w:top w:val="nil"/>
              <w:left w:val="single" w:sz="4" w:space="0" w:color="auto"/>
              <w:bottom w:val="nil"/>
              <w:right w:val="single" w:sz="4" w:space="0" w:color="auto"/>
            </w:tcBorders>
          </w:tcPr>
          <w:p w14:paraId="22E0ABBE"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0296B4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005085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C1DB6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ADC8B2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A9F43C1" w14:textId="77777777" w:rsidTr="005A0D4C">
        <w:trPr>
          <w:trHeight w:val="29"/>
        </w:trPr>
        <w:tc>
          <w:tcPr>
            <w:tcW w:w="3066" w:type="dxa"/>
            <w:tcBorders>
              <w:top w:val="nil"/>
              <w:left w:val="single" w:sz="4" w:space="0" w:color="auto"/>
              <w:bottom w:val="single" w:sz="4" w:space="0" w:color="auto"/>
              <w:right w:val="single" w:sz="4" w:space="0" w:color="auto"/>
            </w:tcBorders>
          </w:tcPr>
          <w:p w14:paraId="1FAE14B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45DF96F"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4371D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7A1D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4BE7BC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ECE5E60" w14:textId="77777777" w:rsidTr="005A0D4C">
        <w:trPr>
          <w:trHeight w:val="29"/>
        </w:trPr>
        <w:tc>
          <w:tcPr>
            <w:tcW w:w="3066" w:type="dxa"/>
            <w:tcBorders>
              <w:top w:val="single" w:sz="4" w:space="0" w:color="auto"/>
              <w:left w:val="single" w:sz="4" w:space="0" w:color="auto"/>
              <w:bottom w:val="nil"/>
              <w:right w:val="single" w:sz="4" w:space="0" w:color="auto"/>
            </w:tcBorders>
          </w:tcPr>
          <w:p w14:paraId="0AF7216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45C826A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2A80D40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B51E8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4AC0A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3E2E32F" w14:textId="77777777" w:rsidTr="005A0D4C">
        <w:trPr>
          <w:trHeight w:val="29"/>
        </w:trPr>
        <w:tc>
          <w:tcPr>
            <w:tcW w:w="3066" w:type="dxa"/>
            <w:tcBorders>
              <w:top w:val="nil"/>
              <w:left w:val="single" w:sz="4" w:space="0" w:color="auto"/>
              <w:bottom w:val="nil"/>
              <w:right w:val="single" w:sz="4" w:space="0" w:color="auto"/>
            </w:tcBorders>
          </w:tcPr>
          <w:p w14:paraId="5E076530"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CC1C24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46B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3EBE2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B6B713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904B974" w14:textId="77777777" w:rsidTr="005A0D4C">
        <w:trPr>
          <w:trHeight w:val="29"/>
        </w:trPr>
        <w:tc>
          <w:tcPr>
            <w:tcW w:w="3066" w:type="dxa"/>
            <w:tcBorders>
              <w:top w:val="nil"/>
              <w:left w:val="single" w:sz="4" w:space="0" w:color="auto"/>
              <w:bottom w:val="single" w:sz="4" w:space="0" w:color="auto"/>
              <w:right w:val="single" w:sz="4" w:space="0" w:color="auto"/>
            </w:tcBorders>
          </w:tcPr>
          <w:p w14:paraId="22324F4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F17278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654921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4E4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07E516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50D6C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4B47FE"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415C59A" w14:textId="461AC6AD" w:rsidR="00E060BF" w:rsidRPr="00480423" w:rsidRDefault="00E060BF" w:rsidP="00AF6673">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ins w:id="17" w:author="Per Lindell" w:date="2024-02-04T10:01:00Z">
              <w:r w:rsidR="006B662E">
                <w:rPr>
                  <w:rFonts w:eastAsiaTheme="minorEastAsia" w:cs="Arial"/>
                  <w:szCs w:val="18"/>
                  <w:vertAlign w:val="superscript"/>
                  <w:lang w:val="en-US" w:eastAsia="zh-CN"/>
                </w:rPr>
                <w:t>, 9</w:t>
              </w:r>
            </w:ins>
          </w:p>
          <w:p w14:paraId="224A4EC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BC2998" w14:textId="77777777" w:rsidR="00E060BF" w:rsidRPr="00480423" w:rsidRDefault="00E060BF" w:rsidP="00AF6673">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89459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44EB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2503957" w14:textId="77777777" w:rsidTr="005A0D4C">
        <w:trPr>
          <w:trHeight w:val="29"/>
        </w:trPr>
        <w:tc>
          <w:tcPr>
            <w:tcW w:w="3066" w:type="dxa"/>
            <w:tcBorders>
              <w:top w:val="nil"/>
              <w:left w:val="single" w:sz="4" w:space="0" w:color="auto"/>
              <w:bottom w:val="nil"/>
              <w:right w:val="single" w:sz="4" w:space="0" w:color="auto"/>
            </w:tcBorders>
            <w:vAlign w:val="center"/>
          </w:tcPr>
          <w:p w14:paraId="3EFF6A0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79496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C9F2F"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423B4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8CD9815" w14:textId="77777777" w:rsidR="00E060BF" w:rsidRPr="00480423" w:rsidRDefault="00E060BF" w:rsidP="00AF6673">
            <w:pPr>
              <w:pStyle w:val="TAC"/>
              <w:rPr>
                <w:rFonts w:eastAsiaTheme="minorEastAsia"/>
                <w:lang w:val="en-US" w:eastAsia="zh-CN"/>
              </w:rPr>
            </w:pPr>
          </w:p>
        </w:tc>
      </w:tr>
      <w:tr w:rsidR="00E060BF" w:rsidRPr="00480423" w14:paraId="7FB98E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B4A50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F2C0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72C5E2"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1E51C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3447F6" w14:textId="77777777" w:rsidR="00E060BF" w:rsidRPr="00480423" w:rsidRDefault="00E060BF" w:rsidP="00AF6673">
            <w:pPr>
              <w:pStyle w:val="TAC"/>
              <w:rPr>
                <w:rFonts w:eastAsiaTheme="minorEastAsia"/>
                <w:lang w:val="en-US" w:eastAsia="zh-CN"/>
              </w:rPr>
            </w:pPr>
          </w:p>
        </w:tc>
      </w:tr>
      <w:tr w:rsidR="00E060BF" w:rsidRPr="00480423" w14:paraId="256ED0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90E83D"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2E2A1825" w14:textId="77777777" w:rsidR="00E060BF" w:rsidRPr="00480423" w:rsidRDefault="00E060BF" w:rsidP="00AF6673">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1FED0ED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5E5DC9" w14:textId="77777777" w:rsidR="00E060BF" w:rsidRPr="00480423" w:rsidRDefault="00E060BF" w:rsidP="00AF6673">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40DD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7E96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4B98B2E" w14:textId="77777777" w:rsidTr="005A0D4C">
        <w:trPr>
          <w:trHeight w:val="29"/>
        </w:trPr>
        <w:tc>
          <w:tcPr>
            <w:tcW w:w="3066" w:type="dxa"/>
            <w:tcBorders>
              <w:top w:val="nil"/>
              <w:left w:val="single" w:sz="4" w:space="0" w:color="auto"/>
              <w:bottom w:val="nil"/>
              <w:right w:val="single" w:sz="4" w:space="0" w:color="auto"/>
            </w:tcBorders>
            <w:vAlign w:val="center"/>
          </w:tcPr>
          <w:p w14:paraId="27387FB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D8886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B6E2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ADDAF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5AB3914" w14:textId="77777777" w:rsidR="00E060BF" w:rsidRPr="00480423" w:rsidRDefault="00E060BF" w:rsidP="00AF6673">
            <w:pPr>
              <w:pStyle w:val="TAC"/>
              <w:rPr>
                <w:rFonts w:eastAsiaTheme="minorEastAsia"/>
                <w:lang w:val="en-US" w:eastAsia="zh-CN"/>
              </w:rPr>
            </w:pPr>
          </w:p>
        </w:tc>
      </w:tr>
      <w:tr w:rsidR="00E060BF" w:rsidRPr="00480423" w14:paraId="53DE33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1D5886"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D9ED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2E25E"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63201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7D2FA6E" w14:textId="77777777" w:rsidR="00E060BF" w:rsidRPr="00480423" w:rsidRDefault="00E060BF" w:rsidP="00AF6673">
            <w:pPr>
              <w:pStyle w:val="TAC"/>
              <w:rPr>
                <w:rFonts w:eastAsiaTheme="minorEastAsia"/>
                <w:lang w:val="en-US" w:eastAsia="zh-CN"/>
              </w:rPr>
            </w:pPr>
          </w:p>
        </w:tc>
      </w:tr>
      <w:tr w:rsidR="00E060BF" w:rsidRPr="00480423" w14:paraId="75C352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61815C"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DAC6F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2F19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8F6FF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6B556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89DB847" w14:textId="77777777" w:rsidTr="005A0D4C">
        <w:trPr>
          <w:trHeight w:val="29"/>
        </w:trPr>
        <w:tc>
          <w:tcPr>
            <w:tcW w:w="3066" w:type="dxa"/>
            <w:tcBorders>
              <w:top w:val="nil"/>
              <w:left w:val="single" w:sz="4" w:space="0" w:color="auto"/>
              <w:bottom w:val="nil"/>
              <w:right w:val="single" w:sz="4" w:space="0" w:color="auto"/>
            </w:tcBorders>
            <w:vAlign w:val="center"/>
          </w:tcPr>
          <w:p w14:paraId="61500D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211B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890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37D0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75024BA" w14:textId="77777777" w:rsidR="00E060BF" w:rsidRPr="00480423" w:rsidRDefault="00E060BF" w:rsidP="00AF6673">
            <w:pPr>
              <w:pStyle w:val="TAC"/>
              <w:rPr>
                <w:rFonts w:eastAsiaTheme="minorEastAsia"/>
                <w:lang w:val="en-US" w:eastAsia="zh-CN"/>
              </w:rPr>
            </w:pPr>
          </w:p>
        </w:tc>
      </w:tr>
      <w:tr w:rsidR="00E060BF" w:rsidRPr="00480423" w14:paraId="78D2BB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B36B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27B4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ED79"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341025E"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0048798" w14:textId="77777777" w:rsidR="00E060BF" w:rsidRPr="00480423" w:rsidRDefault="00E060BF" w:rsidP="00AF6673">
            <w:pPr>
              <w:pStyle w:val="TAC"/>
              <w:rPr>
                <w:rFonts w:eastAsiaTheme="minorEastAsia"/>
                <w:lang w:val="en-US" w:eastAsia="zh-CN"/>
              </w:rPr>
            </w:pPr>
          </w:p>
        </w:tc>
      </w:tr>
      <w:tr w:rsidR="00E060BF" w:rsidRPr="00480423" w14:paraId="426F3A1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8108B5"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3C37E0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B997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8E9C2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D041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7D73E7" w14:textId="77777777" w:rsidTr="005A0D4C">
        <w:trPr>
          <w:trHeight w:val="29"/>
        </w:trPr>
        <w:tc>
          <w:tcPr>
            <w:tcW w:w="3066" w:type="dxa"/>
            <w:tcBorders>
              <w:top w:val="nil"/>
              <w:left w:val="single" w:sz="4" w:space="0" w:color="auto"/>
              <w:bottom w:val="nil"/>
              <w:right w:val="single" w:sz="4" w:space="0" w:color="auto"/>
            </w:tcBorders>
            <w:vAlign w:val="center"/>
          </w:tcPr>
          <w:p w14:paraId="4014D1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C0E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6D5A5"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BEEB30"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18517EE2" w14:textId="77777777" w:rsidR="00E060BF" w:rsidRPr="00480423" w:rsidRDefault="00E060BF" w:rsidP="00AF6673">
            <w:pPr>
              <w:pStyle w:val="TAC"/>
              <w:rPr>
                <w:rFonts w:eastAsiaTheme="minorEastAsia"/>
                <w:lang w:val="en-US" w:eastAsia="zh-CN"/>
              </w:rPr>
            </w:pPr>
          </w:p>
        </w:tc>
      </w:tr>
      <w:tr w:rsidR="00E060BF" w:rsidRPr="00480423" w14:paraId="1CC36F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D429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4AEE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5FE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3E35C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44D83BB" w14:textId="77777777" w:rsidR="00E060BF" w:rsidRPr="00480423" w:rsidRDefault="00E060BF" w:rsidP="00AF6673">
            <w:pPr>
              <w:pStyle w:val="TAC"/>
              <w:rPr>
                <w:rFonts w:eastAsiaTheme="minorEastAsia"/>
                <w:lang w:val="en-US" w:eastAsia="zh-CN"/>
              </w:rPr>
            </w:pPr>
          </w:p>
        </w:tc>
      </w:tr>
      <w:tr w:rsidR="00E060BF" w:rsidRPr="00480423" w14:paraId="0B5AABD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AAC760"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02AF58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DABB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1456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C4A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1A9C09E" w14:textId="77777777" w:rsidTr="005A0D4C">
        <w:trPr>
          <w:trHeight w:val="29"/>
        </w:trPr>
        <w:tc>
          <w:tcPr>
            <w:tcW w:w="3066" w:type="dxa"/>
            <w:tcBorders>
              <w:top w:val="nil"/>
              <w:left w:val="single" w:sz="4" w:space="0" w:color="auto"/>
              <w:bottom w:val="nil"/>
              <w:right w:val="single" w:sz="4" w:space="0" w:color="auto"/>
            </w:tcBorders>
            <w:vAlign w:val="center"/>
          </w:tcPr>
          <w:p w14:paraId="307E8A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8405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77A60"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7E8CC5"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02EB22FC" w14:textId="77777777" w:rsidR="00E060BF" w:rsidRPr="00480423" w:rsidRDefault="00E060BF" w:rsidP="00AF6673">
            <w:pPr>
              <w:pStyle w:val="TAC"/>
              <w:rPr>
                <w:rFonts w:eastAsiaTheme="minorEastAsia"/>
                <w:lang w:val="en-US" w:eastAsia="zh-CN"/>
              </w:rPr>
            </w:pPr>
          </w:p>
        </w:tc>
      </w:tr>
      <w:tr w:rsidR="00E060BF" w:rsidRPr="00480423" w14:paraId="677D36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4F21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B899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6DC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5AA1D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2FD14D" w14:textId="77777777" w:rsidR="00E060BF" w:rsidRPr="00480423" w:rsidRDefault="00E060BF" w:rsidP="00AF6673">
            <w:pPr>
              <w:pStyle w:val="TAC"/>
              <w:rPr>
                <w:rFonts w:eastAsiaTheme="minorEastAsia"/>
                <w:lang w:val="en-US" w:eastAsia="zh-CN"/>
              </w:rPr>
            </w:pPr>
          </w:p>
        </w:tc>
      </w:tr>
      <w:tr w:rsidR="00E060BF" w:rsidRPr="00480423" w14:paraId="7EA409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987B04" w14:textId="77777777" w:rsidR="00E060BF" w:rsidRPr="00480423" w:rsidRDefault="00E060BF" w:rsidP="00AF6673">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9B422E3"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B67E3" w14:textId="77777777" w:rsidR="00E060BF" w:rsidRPr="00480423" w:rsidRDefault="00E060BF" w:rsidP="00AF6673">
            <w:pPr>
              <w:pStyle w:val="TAC"/>
              <w:rPr>
                <w:rFonts w:eastAsiaTheme="minorEastAsia"/>
                <w:lang w:val="en-US" w:eastAsia="zh-CN"/>
              </w:rPr>
            </w:pPr>
            <w:r w:rsidRPr="008523D2">
              <w:rPr>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0BD2809" w14:textId="77777777" w:rsidR="00E060BF" w:rsidRPr="00480423" w:rsidRDefault="00E060BF" w:rsidP="00AF6673">
            <w:pPr>
              <w:pStyle w:val="TAC"/>
              <w:rPr>
                <w:rFonts w:eastAsiaTheme="minorEastAsia"/>
                <w:lang w:val="en-US" w:eastAsia="zh-CN" w:bidi="ar"/>
              </w:rPr>
            </w:pPr>
            <w:r w:rsidRPr="008523D2">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3B5C06D"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2B413030" w14:textId="77777777" w:rsidTr="005A0D4C">
        <w:trPr>
          <w:trHeight w:val="29"/>
        </w:trPr>
        <w:tc>
          <w:tcPr>
            <w:tcW w:w="3066" w:type="dxa"/>
            <w:tcBorders>
              <w:top w:val="nil"/>
              <w:left w:val="single" w:sz="4" w:space="0" w:color="auto"/>
              <w:bottom w:val="nil"/>
              <w:right w:val="single" w:sz="4" w:space="0" w:color="auto"/>
            </w:tcBorders>
            <w:vAlign w:val="center"/>
          </w:tcPr>
          <w:p w14:paraId="761380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601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60FD4" w14:textId="77777777" w:rsidR="00E060BF" w:rsidRPr="00480423" w:rsidRDefault="00E060BF" w:rsidP="00AF6673">
            <w:pPr>
              <w:pStyle w:val="TAC"/>
              <w:rPr>
                <w:rFonts w:eastAsiaTheme="minorEastAsia"/>
                <w:lang w:val="en-US" w:eastAsia="zh-CN"/>
              </w:rPr>
            </w:pPr>
            <w:r w:rsidRPr="008523D2">
              <w:rPr>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6A2C28"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172CC2FD" w14:textId="77777777" w:rsidR="00E060BF" w:rsidRPr="00480423" w:rsidRDefault="00E060BF" w:rsidP="00AF6673">
            <w:pPr>
              <w:pStyle w:val="TAC"/>
              <w:rPr>
                <w:rFonts w:eastAsiaTheme="minorEastAsia"/>
                <w:lang w:val="en-US" w:eastAsia="zh-CN"/>
              </w:rPr>
            </w:pPr>
          </w:p>
        </w:tc>
      </w:tr>
      <w:tr w:rsidR="00E060BF" w:rsidRPr="00480423" w14:paraId="767234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E277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BEA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CBBA6" w14:textId="77777777" w:rsidR="00E060BF" w:rsidRPr="00480423" w:rsidRDefault="00E060BF" w:rsidP="00AF6673">
            <w:pPr>
              <w:pStyle w:val="TAC"/>
              <w:rPr>
                <w:rFonts w:eastAsiaTheme="minorEastAsia"/>
                <w:lang w:val="en-US" w:eastAsia="zh-CN"/>
              </w:rPr>
            </w:pPr>
            <w:r w:rsidRPr="008523D2">
              <w:rPr>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8B7B2AA"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A4DD1B0" w14:textId="77777777" w:rsidR="00E060BF" w:rsidRPr="00480423" w:rsidRDefault="00E060BF" w:rsidP="00AF6673">
            <w:pPr>
              <w:pStyle w:val="TAC"/>
              <w:rPr>
                <w:rFonts w:eastAsiaTheme="minorEastAsia"/>
                <w:lang w:val="en-US" w:eastAsia="zh-CN"/>
              </w:rPr>
            </w:pPr>
          </w:p>
        </w:tc>
      </w:tr>
      <w:tr w:rsidR="00E060BF" w:rsidRPr="00480423" w14:paraId="55D734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433B14" w14:textId="77777777" w:rsidR="00E060BF" w:rsidRPr="00480423" w:rsidRDefault="00E060BF" w:rsidP="00AF6673">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2C3E20D8" w14:textId="77777777" w:rsidR="00E060BF" w:rsidRPr="00480423" w:rsidRDefault="00E060BF" w:rsidP="00AF6673">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7EC93F"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28FB5A5E" w14:textId="77777777" w:rsidR="00E060BF" w:rsidRPr="00480423" w:rsidRDefault="00E060BF" w:rsidP="00AF6673">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4DC691E1" w14:textId="77777777" w:rsidR="00E060BF" w:rsidRPr="00480423" w:rsidRDefault="00E060BF" w:rsidP="00AF6673">
            <w:pPr>
              <w:pStyle w:val="TAC"/>
              <w:rPr>
                <w:rFonts w:eastAsiaTheme="minorEastAsia"/>
                <w:lang w:val="en-US" w:eastAsia="zh-CN"/>
              </w:rPr>
            </w:pPr>
            <w:r w:rsidRPr="008E41AD">
              <w:rPr>
                <w:rFonts w:hint="eastAsia"/>
                <w:szCs w:val="18"/>
                <w:lang w:val="en-US" w:eastAsia="zh-CN"/>
              </w:rPr>
              <w:t>0</w:t>
            </w:r>
          </w:p>
        </w:tc>
      </w:tr>
      <w:tr w:rsidR="00E060BF" w:rsidRPr="00480423" w14:paraId="00912F91" w14:textId="77777777" w:rsidTr="005A0D4C">
        <w:trPr>
          <w:trHeight w:val="29"/>
        </w:trPr>
        <w:tc>
          <w:tcPr>
            <w:tcW w:w="3066" w:type="dxa"/>
            <w:tcBorders>
              <w:top w:val="nil"/>
              <w:left w:val="single" w:sz="4" w:space="0" w:color="auto"/>
              <w:bottom w:val="nil"/>
              <w:right w:val="single" w:sz="4" w:space="0" w:color="auto"/>
            </w:tcBorders>
            <w:vAlign w:val="center"/>
          </w:tcPr>
          <w:p w14:paraId="3C019707"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240BB1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678E9"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6498758" w14:textId="77777777" w:rsidR="00E060BF" w:rsidRPr="00480423" w:rsidRDefault="00E060BF" w:rsidP="00AF6673">
            <w:pPr>
              <w:pStyle w:val="TAC"/>
              <w:rPr>
                <w:rFonts w:eastAsiaTheme="minorEastAsia"/>
                <w:lang w:val="en-US" w:eastAsia="zh-CN" w:bidi="ar"/>
              </w:rPr>
            </w:pPr>
            <w:r w:rsidRPr="00164C0F">
              <w:rPr>
                <w:rFonts w:cs="Arial"/>
                <w:szCs w:val="18"/>
              </w:rPr>
              <w:t>5, 10, 15, 20, 25, 30, 40</w:t>
            </w:r>
          </w:p>
        </w:tc>
        <w:tc>
          <w:tcPr>
            <w:tcW w:w="2387" w:type="dxa"/>
            <w:tcBorders>
              <w:top w:val="nil"/>
              <w:left w:val="single" w:sz="4" w:space="0" w:color="auto"/>
              <w:bottom w:val="nil"/>
              <w:right w:val="single" w:sz="4" w:space="0" w:color="auto"/>
            </w:tcBorders>
            <w:vAlign w:val="center"/>
          </w:tcPr>
          <w:p w14:paraId="0DDA08D3" w14:textId="77777777" w:rsidR="00E060BF" w:rsidRPr="00480423" w:rsidRDefault="00E060BF" w:rsidP="00AF6673">
            <w:pPr>
              <w:pStyle w:val="TAC"/>
              <w:rPr>
                <w:rFonts w:eastAsiaTheme="minorEastAsia"/>
                <w:lang w:val="en-US" w:eastAsia="zh-CN"/>
              </w:rPr>
            </w:pPr>
          </w:p>
        </w:tc>
      </w:tr>
      <w:tr w:rsidR="00E060BF" w:rsidRPr="00480423" w14:paraId="66927E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DA87E5"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69C3B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8051E" w14:textId="77777777" w:rsidR="00E060BF" w:rsidRPr="00480423" w:rsidRDefault="00E060BF" w:rsidP="00AF6673">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D0937D3" w14:textId="77777777" w:rsidR="00E060BF" w:rsidRPr="00480423" w:rsidRDefault="00E060BF" w:rsidP="00AF6673">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5AF7117" w14:textId="77777777" w:rsidR="00E060BF" w:rsidRPr="00480423" w:rsidRDefault="00E060BF" w:rsidP="00AF6673">
            <w:pPr>
              <w:pStyle w:val="TAC"/>
              <w:rPr>
                <w:rFonts w:eastAsiaTheme="minorEastAsia"/>
                <w:lang w:val="en-US" w:eastAsia="zh-CN"/>
              </w:rPr>
            </w:pPr>
          </w:p>
        </w:tc>
      </w:tr>
      <w:tr w:rsidR="00E060BF" w:rsidRPr="00480423" w14:paraId="41CF71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0F0474" w14:textId="77777777" w:rsidR="00E060BF" w:rsidRPr="00480423" w:rsidRDefault="00E060BF" w:rsidP="00AF6673">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642AA650" w14:textId="77777777" w:rsidR="00E060BF" w:rsidRPr="00480423" w:rsidRDefault="00E060BF" w:rsidP="00AF6673">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33B328A"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210EAC0E" w14:textId="77777777" w:rsidR="00E060BF" w:rsidRPr="00480423" w:rsidRDefault="00E060BF" w:rsidP="00AF6673">
            <w:pPr>
              <w:pStyle w:val="TAC"/>
              <w:rPr>
                <w:rFonts w:eastAsiaTheme="minorEastAsia"/>
                <w:lang w:val="en-US" w:eastAsia="zh-CN" w:bidi="ar"/>
              </w:rPr>
            </w:pPr>
            <w:r w:rsidRPr="00164C0F">
              <w:rPr>
                <w:rFonts w:cs="Arial"/>
                <w:szCs w:val="18"/>
              </w:rPr>
              <w:t>5, 10</w:t>
            </w:r>
          </w:p>
        </w:tc>
        <w:tc>
          <w:tcPr>
            <w:tcW w:w="2387" w:type="dxa"/>
            <w:tcBorders>
              <w:top w:val="single" w:sz="4" w:space="0" w:color="auto"/>
              <w:left w:val="single" w:sz="4" w:space="0" w:color="auto"/>
              <w:bottom w:val="nil"/>
              <w:right w:val="single" w:sz="4" w:space="0" w:color="auto"/>
            </w:tcBorders>
            <w:vAlign w:val="center"/>
          </w:tcPr>
          <w:p w14:paraId="4AEB5958" w14:textId="77777777" w:rsidR="00E060BF" w:rsidRPr="00480423" w:rsidRDefault="00E060BF" w:rsidP="00AF6673">
            <w:pPr>
              <w:pStyle w:val="TAC"/>
              <w:rPr>
                <w:rFonts w:eastAsiaTheme="minorEastAsia"/>
                <w:lang w:val="en-US" w:eastAsia="zh-CN"/>
              </w:rPr>
            </w:pPr>
            <w:r w:rsidRPr="008E41AD">
              <w:rPr>
                <w:rFonts w:hint="eastAsia"/>
                <w:szCs w:val="18"/>
                <w:lang w:val="en-US" w:eastAsia="zh-CN"/>
              </w:rPr>
              <w:t>0</w:t>
            </w:r>
          </w:p>
        </w:tc>
      </w:tr>
      <w:tr w:rsidR="00E060BF" w:rsidRPr="00480423" w14:paraId="2058DFFF" w14:textId="77777777" w:rsidTr="005A0D4C">
        <w:trPr>
          <w:trHeight w:val="29"/>
        </w:trPr>
        <w:tc>
          <w:tcPr>
            <w:tcW w:w="3066" w:type="dxa"/>
            <w:tcBorders>
              <w:top w:val="nil"/>
              <w:left w:val="single" w:sz="4" w:space="0" w:color="auto"/>
              <w:bottom w:val="nil"/>
              <w:right w:val="single" w:sz="4" w:space="0" w:color="auto"/>
            </w:tcBorders>
            <w:vAlign w:val="center"/>
          </w:tcPr>
          <w:p w14:paraId="4E2F7D72"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0EEC53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8EEEB"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DD26D5C" w14:textId="77777777" w:rsidR="00E060BF" w:rsidRPr="00480423" w:rsidRDefault="00E060BF" w:rsidP="00AF6673">
            <w:pPr>
              <w:pStyle w:val="TAC"/>
              <w:rPr>
                <w:rFonts w:eastAsiaTheme="minorEastAsia"/>
                <w:lang w:val="en-US" w:eastAsia="zh-CN" w:bidi="ar"/>
              </w:rPr>
            </w:pPr>
            <w:r w:rsidRPr="00164C0F">
              <w:rPr>
                <w:rFonts w:cs="Arial"/>
                <w:szCs w:val="18"/>
              </w:rPr>
              <w:t>CA_n66(2A)_BCS1</w:t>
            </w:r>
          </w:p>
        </w:tc>
        <w:tc>
          <w:tcPr>
            <w:tcW w:w="2387" w:type="dxa"/>
            <w:tcBorders>
              <w:top w:val="nil"/>
              <w:left w:val="single" w:sz="4" w:space="0" w:color="auto"/>
              <w:bottom w:val="nil"/>
              <w:right w:val="single" w:sz="4" w:space="0" w:color="auto"/>
            </w:tcBorders>
            <w:vAlign w:val="center"/>
          </w:tcPr>
          <w:p w14:paraId="4CBA40E8" w14:textId="77777777" w:rsidR="00E060BF" w:rsidRPr="00480423" w:rsidRDefault="00E060BF" w:rsidP="00AF6673">
            <w:pPr>
              <w:pStyle w:val="TAC"/>
              <w:rPr>
                <w:rFonts w:eastAsiaTheme="minorEastAsia"/>
                <w:lang w:val="en-US" w:eastAsia="zh-CN"/>
              </w:rPr>
            </w:pPr>
          </w:p>
        </w:tc>
      </w:tr>
      <w:tr w:rsidR="00E060BF" w:rsidRPr="00480423" w14:paraId="166217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95F9B4"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70992D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29F46" w14:textId="77777777" w:rsidR="00E060BF" w:rsidRPr="00480423" w:rsidRDefault="00E060BF" w:rsidP="00AF6673">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B55274F" w14:textId="77777777" w:rsidR="00E060BF" w:rsidRPr="00480423" w:rsidRDefault="00E060BF" w:rsidP="00AF6673">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CD1C43B" w14:textId="77777777" w:rsidR="00E060BF" w:rsidRPr="00480423" w:rsidRDefault="00E060BF" w:rsidP="00AF6673">
            <w:pPr>
              <w:pStyle w:val="TAC"/>
              <w:rPr>
                <w:rFonts w:eastAsiaTheme="minorEastAsia"/>
                <w:lang w:val="en-US" w:eastAsia="zh-CN"/>
              </w:rPr>
            </w:pPr>
          </w:p>
        </w:tc>
      </w:tr>
      <w:tr w:rsidR="00E060BF" w:rsidRPr="00480423" w14:paraId="5141F5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1A2A4E" w14:textId="77777777" w:rsidR="00E060BF" w:rsidRPr="00480423" w:rsidRDefault="00E060BF" w:rsidP="00AF6673">
            <w:pPr>
              <w:pStyle w:val="TAC"/>
              <w:rPr>
                <w:rFonts w:eastAsiaTheme="minorEastAsia"/>
                <w:lang w:val="sv-SE" w:eastAsia="ja-JP"/>
              </w:rPr>
            </w:pPr>
            <w:r w:rsidRPr="008523D2">
              <w:t>CA_n29A-n66(3A)-n71A</w:t>
            </w:r>
          </w:p>
        </w:tc>
        <w:tc>
          <w:tcPr>
            <w:tcW w:w="2712" w:type="dxa"/>
            <w:tcBorders>
              <w:top w:val="single" w:sz="4" w:space="0" w:color="auto"/>
              <w:left w:val="single" w:sz="4" w:space="0" w:color="auto"/>
              <w:bottom w:val="nil"/>
              <w:right w:val="single" w:sz="4" w:space="0" w:color="auto"/>
            </w:tcBorders>
          </w:tcPr>
          <w:p w14:paraId="22D5C61C"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E1DD67E" w14:textId="77777777" w:rsidR="00E060BF" w:rsidRPr="008E41AD" w:rsidRDefault="00E060BF" w:rsidP="00AF6673">
            <w:pPr>
              <w:pStyle w:val="TAC"/>
              <w:rPr>
                <w:color w:val="000000"/>
                <w:lang w:eastAsia="zh-CN"/>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9BA9410" w14:textId="77777777" w:rsidR="00E060BF" w:rsidRPr="00164C0F" w:rsidRDefault="00E060BF" w:rsidP="00AF6673">
            <w:pPr>
              <w:pStyle w:val="TAC"/>
            </w:pPr>
            <w:r w:rsidRPr="008523D2">
              <w:t>5, 10</w:t>
            </w:r>
          </w:p>
        </w:tc>
        <w:tc>
          <w:tcPr>
            <w:tcW w:w="2387" w:type="dxa"/>
            <w:tcBorders>
              <w:top w:val="single" w:sz="4" w:space="0" w:color="auto"/>
              <w:left w:val="single" w:sz="4" w:space="0" w:color="auto"/>
              <w:bottom w:val="nil"/>
              <w:right w:val="single" w:sz="4" w:space="0" w:color="auto"/>
            </w:tcBorders>
            <w:vAlign w:val="center"/>
          </w:tcPr>
          <w:p w14:paraId="65CF000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159B96E0" w14:textId="77777777" w:rsidTr="005A0D4C">
        <w:trPr>
          <w:trHeight w:val="29"/>
        </w:trPr>
        <w:tc>
          <w:tcPr>
            <w:tcW w:w="3066" w:type="dxa"/>
            <w:tcBorders>
              <w:top w:val="nil"/>
              <w:left w:val="single" w:sz="4" w:space="0" w:color="auto"/>
              <w:bottom w:val="nil"/>
              <w:right w:val="single" w:sz="4" w:space="0" w:color="auto"/>
            </w:tcBorders>
            <w:vAlign w:val="center"/>
          </w:tcPr>
          <w:p w14:paraId="6A75DB3E"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4668B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61954" w14:textId="77777777" w:rsidR="00E060BF" w:rsidRPr="008E41AD" w:rsidRDefault="00E060BF" w:rsidP="00AF6673">
            <w:pPr>
              <w:pStyle w:val="TAC"/>
              <w:rPr>
                <w:color w:val="000000"/>
                <w:lang w:eastAsia="zh-CN"/>
              </w:rPr>
            </w:pPr>
            <w:r w:rsidRPr="008523D2">
              <w:rPr>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066F19" w14:textId="77777777" w:rsidR="00E060BF" w:rsidRPr="00164C0F" w:rsidRDefault="00E060BF" w:rsidP="00AF6673">
            <w:pPr>
              <w:pStyle w:val="TAC"/>
            </w:pPr>
            <w:r w:rsidRPr="008523D2">
              <w:t>CA_n66(3A)_BCS0</w:t>
            </w:r>
          </w:p>
        </w:tc>
        <w:tc>
          <w:tcPr>
            <w:tcW w:w="2387" w:type="dxa"/>
            <w:tcBorders>
              <w:top w:val="nil"/>
              <w:left w:val="single" w:sz="4" w:space="0" w:color="auto"/>
              <w:bottom w:val="nil"/>
              <w:right w:val="single" w:sz="4" w:space="0" w:color="auto"/>
            </w:tcBorders>
            <w:vAlign w:val="center"/>
          </w:tcPr>
          <w:p w14:paraId="35E10C24" w14:textId="77777777" w:rsidR="00E060BF" w:rsidRPr="00480423" w:rsidRDefault="00E060BF" w:rsidP="00AF6673">
            <w:pPr>
              <w:pStyle w:val="TAC"/>
              <w:rPr>
                <w:rFonts w:eastAsiaTheme="minorEastAsia"/>
                <w:lang w:val="en-US" w:eastAsia="zh-CN"/>
              </w:rPr>
            </w:pPr>
          </w:p>
        </w:tc>
      </w:tr>
      <w:tr w:rsidR="00E060BF" w:rsidRPr="00480423" w14:paraId="7F9A90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F7C208"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17DB58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6EF3D" w14:textId="77777777" w:rsidR="00E060BF" w:rsidRPr="008E41AD" w:rsidRDefault="00E060BF" w:rsidP="00AF6673">
            <w:pPr>
              <w:pStyle w:val="TAC"/>
              <w:rPr>
                <w:color w:val="000000"/>
                <w:lang w:eastAsia="zh-CN"/>
              </w:rPr>
            </w:pPr>
            <w:r w:rsidRPr="008523D2">
              <w:rPr>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A4E7A0" w14:textId="77777777" w:rsidR="00E060BF" w:rsidRPr="00164C0F" w:rsidRDefault="00E060BF" w:rsidP="00AF6673">
            <w:pPr>
              <w:pStyle w:val="TAC"/>
            </w:pPr>
            <w:r w:rsidRPr="008523D2">
              <w:t>5, 10, 15, 20</w:t>
            </w:r>
          </w:p>
        </w:tc>
        <w:tc>
          <w:tcPr>
            <w:tcW w:w="2387" w:type="dxa"/>
            <w:tcBorders>
              <w:top w:val="nil"/>
              <w:left w:val="single" w:sz="4" w:space="0" w:color="auto"/>
              <w:bottom w:val="single" w:sz="4" w:space="0" w:color="auto"/>
              <w:right w:val="single" w:sz="4" w:space="0" w:color="auto"/>
            </w:tcBorders>
            <w:vAlign w:val="center"/>
          </w:tcPr>
          <w:p w14:paraId="5556D79D" w14:textId="77777777" w:rsidR="00E060BF" w:rsidRPr="00480423" w:rsidRDefault="00E060BF" w:rsidP="00AF6673">
            <w:pPr>
              <w:pStyle w:val="TAC"/>
              <w:rPr>
                <w:rFonts w:eastAsiaTheme="minorEastAsia"/>
                <w:lang w:val="en-US" w:eastAsia="zh-CN"/>
              </w:rPr>
            </w:pPr>
          </w:p>
        </w:tc>
      </w:tr>
      <w:tr w:rsidR="00E060BF" w:rsidRPr="00480423" w14:paraId="7E667F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B3EDD5"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7CB80148" w14:textId="72D4B499"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18" w:author="Per Lindell" w:date="2024-02-04T10:01:00Z">
              <w:r w:rsidR="00A02465">
                <w:rPr>
                  <w:rFonts w:eastAsiaTheme="minorEastAsia"/>
                  <w:vertAlign w:val="superscript"/>
                  <w:lang w:val="en-US" w:eastAsia="zh-CN"/>
                </w:rPr>
                <w:t>, 9</w:t>
              </w:r>
            </w:ins>
          </w:p>
          <w:p w14:paraId="3A161F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C2F3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B10B1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6FCF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A1E0C18" w14:textId="77777777" w:rsidTr="005A0D4C">
        <w:trPr>
          <w:trHeight w:val="29"/>
        </w:trPr>
        <w:tc>
          <w:tcPr>
            <w:tcW w:w="3066" w:type="dxa"/>
            <w:tcBorders>
              <w:top w:val="nil"/>
              <w:left w:val="single" w:sz="4" w:space="0" w:color="auto"/>
              <w:bottom w:val="nil"/>
              <w:right w:val="single" w:sz="4" w:space="0" w:color="auto"/>
            </w:tcBorders>
            <w:vAlign w:val="center"/>
          </w:tcPr>
          <w:p w14:paraId="3D2B06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A5F6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6EDF2"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432E11"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4AEAC9" w14:textId="77777777" w:rsidR="00E060BF" w:rsidRPr="00480423" w:rsidRDefault="00E060BF" w:rsidP="00AF6673">
            <w:pPr>
              <w:pStyle w:val="TAC"/>
              <w:rPr>
                <w:rFonts w:eastAsiaTheme="minorEastAsia"/>
                <w:lang w:val="en-US" w:eastAsia="zh-CN"/>
              </w:rPr>
            </w:pPr>
          </w:p>
        </w:tc>
      </w:tr>
      <w:tr w:rsidR="00E060BF" w:rsidRPr="00480423" w14:paraId="5D83EB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C2BD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FA12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310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BE1F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BEDF28" w14:textId="77777777" w:rsidR="00E060BF" w:rsidRPr="00480423" w:rsidRDefault="00E060BF" w:rsidP="00AF6673">
            <w:pPr>
              <w:pStyle w:val="TAC"/>
              <w:rPr>
                <w:rFonts w:eastAsiaTheme="minorEastAsia"/>
                <w:lang w:val="en-US" w:eastAsia="zh-CN"/>
              </w:rPr>
            </w:pPr>
          </w:p>
        </w:tc>
      </w:tr>
      <w:tr w:rsidR="00E060BF" w:rsidRPr="00480423" w14:paraId="45EEB0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E501C5"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74819E48" w14:textId="60E56609"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19" w:author="Per Lindell" w:date="2024-02-04T10:01:00Z">
              <w:r w:rsidR="004F10F8">
                <w:rPr>
                  <w:rFonts w:eastAsiaTheme="minorEastAsia"/>
                  <w:vertAlign w:val="superscript"/>
                  <w:lang w:val="en-US" w:eastAsia="zh-CN"/>
                </w:rPr>
                <w:t>, 9</w:t>
              </w:r>
            </w:ins>
          </w:p>
          <w:p w14:paraId="2BA227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CFFA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3C938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97AC5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6332532" w14:textId="77777777" w:rsidTr="005A0D4C">
        <w:trPr>
          <w:trHeight w:val="29"/>
        </w:trPr>
        <w:tc>
          <w:tcPr>
            <w:tcW w:w="3066" w:type="dxa"/>
            <w:tcBorders>
              <w:top w:val="nil"/>
              <w:left w:val="single" w:sz="4" w:space="0" w:color="auto"/>
              <w:bottom w:val="nil"/>
              <w:right w:val="single" w:sz="4" w:space="0" w:color="auto"/>
            </w:tcBorders>
            <w:vAlign w:val="center"/>
          </w:tcPr>
          <w:p w14:paraId="710810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6198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D7763"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49B395"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97B31D3" w14:textId="77777777" w:rsidR="00E060BF" w:rsidRPr="00480423" w:rsidRDefault="00E060BF" w:rsidP="00AF6673">
            <w:pPr>
              <w:pStyle w:val="TAC"/>
              <w:rPr>
                <w:rFonts w:eastAsiaTheme="minorEastAsia"/>
                <w:lang w:val="en-US" w:eastAsia="zh-CN"/>
              </w:rPr>
            </w:pPr>
          </w:p>
        </w:tc>
      </w:tr>
      <w:tr w:rsidR="00E060BF" w:rsidRPr="00480423" w14:paraId="307286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26DC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9DC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9D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618E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17E2E" w14:textId="77777777" w:rsidR="00E060BF" w:rsidRPr="00480423" w:rsidRDefault="00E060BF" w:rsidP="00AF6673">
            <w:pPr>
              <w:pStyle w:val="TAC"/>
              <w:rPr>
                <w:rFonts w:eastAsiaTheme="minorEastAsia"/>
                <w:lang w:val="en-US" w:eastAsia="zh-CN"/>
              </w:rPr>
            </w:pPr>
          </w:p>
        </w:tc>
      </w:tr>
      <w:tr w:rsidR="00E060BF" w:rsidRPr="00480423" w14:paraId="7D7E0F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98E3CB"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6867A5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B567F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5B71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F247D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EA6D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5F4AB4" w14:textId="77777777" w:rsidTr="005A0D4C">
        <w:trPr>
          <w:trHeight w:val="29"/>
        </w:trPr>
        <w:tc>
          <w:tcPr>
            <w:tcW w:w="3066" w:type="dxa"/>
            <w:tcBorders>
              <w:top w:val="nil"/>
              <w:left w:val="single" w:sz="4" w:space="0" w:color="auto"/>
              <w:bottom w:val="nil"/>
              <w:right w:val="single" w:sz="4" w:space="0" w:color="auto"/>
            </w:tcBorders>
            <w:vAlign w:val="center"/>
          </w:tcPr>
          <w:p w14:paraId="68373E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5A82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4F0208"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0DF08F"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D256F9" w14:textId="77777777" w:rsidR="00E060BF" w:rsidRPr="00480423" w:rsidRDefault="00E060BF" w:rsidP="00AF6673">
            <w:pPr>
              <w:pStyle w:val="TAC"/>
              <w:rPr>
                <w:rFonts w:eastAsiaTheme="minorEastAsia"/>
                <w:lang w:val="en-US" w:eastAsia="zh-CN"/>
              </w:rPr>
            </w:pPr>
          </w:p>
        </w:tc>
      </w:tr>
      <w:tr w:rsidR="00E060BF" w:rsidRPr="00480423" w14:paraId="20597A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C190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C29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9E4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82B9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261753" w14:textId="77777777" w:rsidR="00E060BF" w:rsidRPr="00480423" w:rsidRDefault="00E060BF" w:rsidP="00AF6673">
            <w:pPr>
              <w:pStyle w:val="TAC"/>
              <w:rPr>
                <w:rFonts w:eastAsiaTheme="minorEastAsia"/>
                <w:lang w:val="en-US" w:eastAsia="zh-CN"/>
              </w:rPr>
            </w:pPr>
          </w:p>
        </w:tc>
      </w:tr>
      <w:tr w:rsidR="00E060BF" w:rsidRPr="00480423" w14:paraId="79B1DF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C63EE3"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076753F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20D3234"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4BB7F3"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6DCD4EC"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0E12E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1EA8E8C" w14:textId="77777777" w:rsidTr="005A0D4C">
        <w:trPr>
          <w:trHeight w:val="29"/>
        </w:trPr>
        <w:tc>
          <w:tcPr>
            <w:tcW w:w="3066" w:type="dxa"/>
            <w:tcBorders>
              <w:top w:val="nil"/>
              <w:left w:val="single" w:sz="4" w:space="0" w:color="auto"/>
              <w:bottom w:val="nil"/>
              <w:right w:val="single" w:sz="4" w:space="0" w:color="auto"/>
            </w:tcBorders>
            <w:vAlign w:val="center"/>
          </w:tcPr>
          <w:p w14:paraId="37D265F9"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D9ED90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1F98829"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E96ED4"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24D7E13" w14:textId="77777777" w:rsidR="00E060BF" w:rsidRPr="00480423" w:rsidRDefault="00E060BF" w:rsidP="00AF6673">
            <w:pPr>
              <w:pStyle w:val="TAC"/>
              <w:rPr>
                <w:rFonts w:eastAsiaTheme="minorEastAsia"/>
                <w:lang w:val="en-US" w:eastAsia="zh-CN"/>
              </w:rPr>
            </w:pPr>
          </w:p>
        </w:tc>
      </w:tr>
      <w:tr w:rsidR="00E060BF" w:rsidRPr="00480423" w14:paraId="19EC25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6B5D36"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37E3BDFB"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6FC0619"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82C49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BD016B" w14:textId="77777777" w:rsidR="00E060BF" w:rsidRPr="00480423" w:rsidRDefault="00E060BF" w:rsidP="00AF6673">
            <w:pPr>
              <w:pStyle w:val="TAC"/>
              <w:rPr>
                <w:rFonts w:eastAsiaTheme="minorEastAsia"/>
                <w:lang w:val="en-US" w:eastAsia="zh-CN"/>
              </w:rPr>
            </w:pPr>
          </w:p>
        </w:tc>
      </w:tr>
      <w:tr w:rsidR="00E060BF" w:rsidRPr="00480423" w14:paraId="47F1EA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6CA7CC"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4A6DFE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8D5A397"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F1C7E0"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48DA521"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04CB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ADADE53" w14:textId="77777777" w:rsidTr="005A0D4C">
        <w:trPr>
          <w:trHeight w:val="29"/>
        </w:trPr>
        <w:tc>
          <w:tcPr>
            <w:tcW w:w="3066" w:type="dxa"/>
            <w:tcBorders>
              <w:top w:val="nil"/>
              <w:left w:val="single" w:sz="4" w:space="0" w:color="auto"/>
              <w:bottom w:val="nil"/>
              <w:right w:val="single" w:sz="4" w:space="0" w:color="auto"/>
            </w:tcBorders>
            <w:vAlign w:val="center"/>
          </w:tcPr>
          <w:p w14:paraId="26B01443"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C06161F"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8B7D8D"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5C5F5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CC273A2" w14:textId="77777777" w:rsidR="00E060BF" w:rsidRPr="00480423" w:rsidRDefault="00E060BF" w:rsidP="00AF6673">
            <w:pPr>
              <w:pStyle w:val="TAC"/>
              <w:rPr>
                <w:rFonts w:eastAsiaTheme="minorEastAsia"/>
                <w:lang w:val="en-US" w:eastAsia="zh-CN"/>
              </w:rPr>
            </w:pPr>
          </w:p>
        </w:tc>
      </w:tr>
      <w:tr w:rsidR="00E060BF" w:rsidRPr="00480423" w14:paraId="3946A5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8FF324"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26F6F84"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15E0B6"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5A8415"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89C490" w14:textId="77777777" w:rsidR="00E060BF" w:rsidRPr="00480423" w:rsidRDefault="00E060BF" w:rsidP="00AF6673">
            <w:pPr>
              <w:pStyle w:val="TAC"/>
              <w:rPr>
                <w:rFonts w:eastAsiaTheme="minorEastAsia"/>
                <w:lang w:val="en-US" w:eastAsia="zh-CN"/>
              </w:rPr>
            </w:pPr>
          </w:p>
        </w:tc>
      </w:tr>
      <w:tr w:rsidR="00E060BF" w:rsidRPr="00480423" w14:paraId="30C8359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3D5E89"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5B609E0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49AB6AD"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5EDFAA"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8B76E45"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0E54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6F7B12" w14:textId="77777777" w:rsidTr="005A0D4C">
        <w:trPr>
          <w:trHeight w:val="29"/>
        </w:trPr>
        <w:tc>
          <w:tcPr>
            <w:tcW w:w="3066" w:type="dxa"/>
            <w:tcBorders>
              <w:top w:val="nil"/>
              <w:left w:val="single" w:sz="4" w:space="0" w:color="auto"/>
              <w:bottom w:val="nil"/>
              <w:right w:val="single" w:sz="4" w:space="0" w:color="auto"/>
            </w:tcBorders>
            <w:vAlign w:val="center"/>
          </w:tcPr>
          <w:p w14:paraId="0BBD3468"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74903CF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C80B37D"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72ACBC"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A597878" w14:textId="77777777" w:rsidR="00E060BF" w:rsidRPr="00480423" w:rsidRDefault="00E060BF" w:rsidP="00AF6673">
            <w:pPr>
              <w:pStyle w:val="TAC"/>
              <w:rPr>
                <w:rFonts w:eastAsiaTheme="minorEastAsia"/>
                <w:lang w:val="en-US" w:eastAsia="zh-CN"/>
              </w:rPr>
            </w:pPr>
          </w:p>
        </w:tc>
      </w:tr>
      <w:tr w:rsidR="00E060BF" w:rsidRPr="00480423" w14:paraId="3C0A84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D13576"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4FCB420"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D971BAC"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0D6C7B"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0759BD" w14:textId="77777777" w:rsidR="00E060BF" w:rsidRPr="00480423" w:rsidRDefault="00E060BF" w:rsidP="00AF6673">
            <w:pPr>
              <w:pStyle w:val="TAC"/>
              <w:rPr>
                <w:rFonts w:eastAsiaTheme="minorEastAsia"/>
                <w:lang w:val="en-US" w:eastAsia="zh-CN"/>
              </w:rPr>
            </w:pPr>
          </w:p>
        </w:tc>
      </w:tr>
      <w:tr w:rsidR="00E060BF" w:rsidRPr="00480423" w14:paraId="2BC903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7E588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5C169E7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AC90A79" w14:textId="77777777" w:rsidR="00E060BF" w:rsidRPr="00480423" w:rsidRDefault="00E060BF" w:rsidP="00AF6673">
            <w:pPr>
              <w:pStyle w:val="TAC"/>
              <w:rPr>
                <w:rFonts w:eastAsiaTheme="minorEastAsia" w:cs="Arial"/>
                <w:szCs w:val="18"/>
              </w:rPr>
            </w:pPr>
            <w:r w:rsidRPr="00480423">
              <w:rPr>
                <w:rFonts w:eastAsiaTheme="minorEastAsia" w:cs="Arial"/>
                <w:szCs w:val="18"/>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DA3B15A" w14:textId="77777777" w:rsidR="00E060BF" w:rsidRPr="00480423" w:rsidRDefault="00E060BF" w:rsidP="00AF6673">
            <w:pPr>
              <w:pStyle w:val="TAC"/>
              <w:rPr>
                <w:rFonts w:eastAsiaTheme="minorEastAsia" w:cs="Arial"/>
                <w:szCs w:val="18"/>
              </w:rPr>
            </w:pPr>
            <w:r w:rsidRPr="00480423">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4BD7AB0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5BD2AB3" w14:textId="77777777" w:rsidTr="005A0D4C">
        <w:trPr>
          <w:trHeight w:val="29"/>
        </w:trPr>
        <w:tc>
          <w:tcPr>
            <w:tcW w:w="3066" w:type="dxa"/>
            <w:tcBorders>
              <w:top w:val="nil"/>
              <w:left w:val="single" w:sz="4" w:space="0" w:color="auto"/>
              <w:bottom w:val="nil"/>
              <w:right w:val="single" w:sz="4" w:space="0" w:color="auto"/>
            </w:tcBorders>
            <w:vAlign w:val="center"/>
          </w:tcPr>
          <w:p w14:paraId="59987581"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8E0C98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2A11171" w14:textId="77777777" w:rsidR="00E060BF" w:rsidRPr="00480423" w:rsidRDefault="00E060BF" w:rsidP="00AF6673">
            <w:pPr>
              <w:pStyle w:val="TAC"/>
              <w:rPr>
                <w:rFonts w:eastAsiaTheme="minorEastAsia" w:cs="Arial"/>
                <w:szCs w:val="18"/>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827197C" w14:textId="77777777" w:rsidR="00E060BF" w:rsidRPr="00480423" w:rsidRDefault="00E060BF" w:rsidP="00AF6673">
            <w:pPr>
              <w:pStyle w:val="TAC"/>
              <w:rPr>
                <w:rFonts w:eastAsiaTheme="minorEastAsia" w:cs="Arial"/>
                <w:szCs w:val="18"/>
              </w:rPr>
            </w:pPr>
            <w:r w:rsidRPr="00480423">
              <w:rPr>
                <w:rFonts w:eastAsiaTheme="minorEastAsia"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F096037" w14:textId="77777777" w:rsidR="00E060BF" w:rsidRPr="00480423" w:rsidRDefault="00E060BF" w:rsidP="00AF6673">
            <w:pPr>
              <w:pStyle w:val="TAC"/>
              <w:rPr>
                <w:rFonts w:eastAsiaTheme="minorEastAsia"/>
                <w:lang w:val="en-US" w:eastAsia="zh-CN"/>
              </w:rPr>
            </w:pPr>
          </w:p>
        </w:tc>
      </w:tr>
      <w:tr w:rsidR="00E060BF" w:rsidRPr="00480423" w14:paraId="6FD874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1BCD4C"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69FC641"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A85B029" w14:textId="77777777" w:rsidR="00E060BF" w:rsidRPr="00480423" w:rsidRDefault="00E060BF" w:rsidP="00AF6673">
            <w:pPr>
              <w:pStyle w:val="TAC"/>
              <w:rPr>
                <w:rFonts w:eastAsiaTheme="minorEastAsia" w:cs="Arial"/>
                <w:szCs w:val="18"/>
              </w:rPr>
            </w:pPr>
            <w:r w:rsidRPr="00480423">
              <w:rPr>
                <w:rFonts w:eastAsiaTheme="minorEastAsia" w:cs="Arial"/>
                <w:szCs w:val="18"/>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C3FB2C"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A879E80" w14:textId="77777777" w:rsidR="00E060BF" w:rsidRPr="00480423" w:rsidRDefault="00E060BF" w:rsidP="00AF6673">
            <w:pPr>
              <w:pStyle w:val="TAC"/>
              <w:rPr>
                <w:rFonts w:eastAsiaTheme="minorEastAsia"/>
                <w:lang w:val="en-US" w:eastAsia="zh-CN"/>
              </w:rPr>
            </w:pPr>
          </w:p>
        </w:tc>
      </w:tr>
      <w:tr w:rsidR="00E060BF" w:rsidRPr="00480423" w14:paraId="05E8A2ED" w14:textId="77777777" w:rsidTr="005A0D4C">
        <w:trPr>
          <w:trHeight w:val="29"/>
        </w:trPr>
        <w:tc>
          <w:tcPr>
            <w:tcW w:w="3066" w:type="dxa"/>
            <w:tcBorders>
              <w:top w:val="nil"/>
              <w:left w:val="single" w:sz="4" w:space="0" w:color="auto"/>
              <w:bottom w:val="nil"/>
              <w:right w:val="single" w:sz="4" w:space="0" w:color="auto"/>
            </w:tcBorders>
            <w:vAlign w:val="center"/>
          </w:tcPr>
          <w:p w14:paraId="5DF3C6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6C238195" w14:textId="77777777"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92F2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w:t>
            </w:r>
          </w:p>
          <w:p w14:paraId="119B862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67748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1A0D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7894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7F390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2DC7D8" w14:textId="77777777" w:rsidTr="005A0D4C">
        <w:trPr>
          <w:trHeight w:val="29"/>
        </w:trPr>
        <w:tc>
          <w:tcPr>
            <w:tcW w:w="3066" w:type="dxa"/>
            <w:tcBorders>
              <w:top w:val="nil"/>
              <w:left w:val="single" w:sz="4" w:space="0" w:color="auto"/>
              <w:bottom w:val="nil"/>
              <w:right w:val="single" w:sz="4" w:space="0" w:color="auto"/>
            </w:tcBorders>
            <w:vAlign w:val="center"/>
          </w:tcPr>
          <w:p w14:paraId="48BF1D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E690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54C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637C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ACEDDB" w14:textId="77777777" w:rsidR="00E060BF" w:rsidRPr="00480423" w:rsidRDefault="00E060BF" w:rsidP="00AF6673">
            <w:pPr>
              <w:pStyle w:val="TAC"/>
              <w:rPr>
                <w:rFonts w:eastAsiaTheme="minorEastAsia"/>
                <w:lang w:val="en-US" w:eastAsia="zh-CN"/>
              </w:rPr>
            </w:pPr>
          </w:p>
        </w:tc>
      </w:tr>
      <w:tr w:rsidR="00E060BF" w:rsidRPr="00480423" w14:paraId="70B499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5894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BE2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F74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F951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CA6C97" w14:textId="77777777" w:rsidR="00E060BF" w:rsidRPr="00480423" w:rsidRDefault="00E060BF" w:rsidP="00AF6673">
            <w:pPr>
              <w:pStyle w:val="TAC"/>
              <w:rPr>
                <w:rFonts w:eastAsiaTheme="minorEastAsia"/>
                <w:lang w:val="en-US" w:eastAsia="zh-CN"/>
              </w:rPr>
            </w:pPr>
          </w:p>
        </w:tc>
      </w:tr>
      <w:tr w:rsidR="00E060BF" w:rsidRPr="00480423" w14:paraId="419AE5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84ADDE"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0C0F0820"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7B76B5F" w14:textId="77777777" w:rsidR="00E060BF" w:rsidRPr="00480423" w:rsidRDefault="00E060BF" w:rsidP="00AF667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9EFAC0"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80646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3BA6A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FFE3F3" w14:textId="77777777" w:rsidTr="005A0D4C">
        <w:trPr>
          <w:trHeight w:val="29"/>
        </w:trPr>
        <w:tc>
          <w:tcPr>
            <w:tcW w:w="3066" w:type="dxa"/>
            <w:tcBorders>
              <w:top w:val="nil"/>
              <w:left w:val="single" w:sz="4" w:space="0" w:color="auto"/>
              <w:bottom w:val="nil"/>
              <w:right w:val="single" w:sz="4" w:space="0" w:color="auto"/>
            </w:tcBorders>
            <w:vAlign w:val="center"/>
          </w:tcPr>
          <w:p w14:paraId="6E51459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E86C7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6796E"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BD6D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61E506C" w14:textId="77777777" w:rsidR="00E060BF" w:rsidRPr="00480423" w:rsidRDefault="00E060BF" w:rsidP="00AF6673">
            <w:pPr>
              <w:pStyle w:val="TAC"/>
              <w:rPr>
                <w:rFonts w:eastAsiaTheme="minorEastAsia"/>
                <w:lang w:val="en-US" w:eastAsia="zh-CN"/>
              </w:rPr>
            </w:pPr>
          </w:p>
        </w:tc>
      </w:tr>
      <w:tr w:rsidR="00E060BF" w:rsidRPr="00480423" w14:paraId="3EA17D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D8BB4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94FF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37135"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EAF39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8FD315" w14:textId="77777777" w:rsidR="00E060BF" w:rsidRPr="00480423" w:rsidRDefault="00E060BF" w:rsidP="00AF6673">
            <w:pPr>
              <w:pStyle w:val="TAC"/>
              <w:rPr>
                <w:rFonts w:eastAsiaTheme="minorEastAsia"/>
                <w:lang w:val="en-US" w:eastAsia="zh-CN"/>
              </w:rPr>
            </w:pPr>
          </w:p>
        </w:tc>
      </w:tr>
      <w:tr w:rsidR="00E060BF" w:rsidRPr="00480423" w14:paraId="5AF4067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520244"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92DC31E"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BA33CA1" w14:textId="77777777" w:rsidR="00E060BF" w:rsidRPr="00480423" w:rsidRDefault="00E060BF" w:rsidP="00AF667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59A116"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985B6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B5B5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29A1369" w14:textId="77777777" w:rsidTr="005A0D4C">
        <w:trPr>
          <w:trHeight w:val="29"/>
        </w:trPr>
        <w:tc>
          <w:tcPr>
            <w:tcW w:w="3066" w:type="dxa"/>
            <w:tcBorders>
              <w:top w:val="nil"/>
              <w:left w:val="single" w:sz="4" w:space="0" w:color="auto"/>
              <w:bottom w:val="nil"/>
              <w:right w:val="single" w:sz="4" w:space="0" w:color="auto"/>
            </w:tcBorders>
            <w:vAlign w:val="center"/>
          </w:tcPr>
          <w:p w14:paraId="5EA8E6E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AE5C4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699B0"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12A7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B13DBC" w14:textId="77777777" w:rsidR="00E060BF" w:rsidRPr="00480423" w:rsidRDefault="00E060BF" w:rsidP="00AF6673">
            <w:pPr>
              <w:pStyle w:val="TAC"/>
              <w:rPr>
                <w:rFonts w:eastAsiaTheme="minorEastAsia"/>
                <w:lang w:val="en-US" w:eastAsia="zh-CN"/>
              </w:rPr>
            </w:pPr>
          </w:p>
        </w:tc>
      </w:tr>
      <w:tr w:rsidR="00E060BF" w:rsidRPr="00480423" w14:paraId="106239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E793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085AD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909442"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498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B4991A" w14:textId="77777777" w:rsidR="00E060BF" w:rsidRPr="00480423" w:rsidRDefault="00E060BF" w:rsidP="00AF6673">
            <w:pPr>
              <w:pStyle w:val="TAC"/>
              <w:rPr>
                <w:rFonts w:eastAsiaTheme="minorEastAsia"/>
                <w:lang w:val="en-US" w:eastAsia="zh-CN"/>
              </w:rPr>
            </w:pPr>
          </w:p>
        </w:tc>
      </w:tr>
      <w:tr w:rsidR="00E060BF" w:rsidRPr="00480423" w14:paraId="1FD46F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40549F" w14:textId="77777777" w:rsidR="00E060BF" w:rsidRPr="00480423" w:rsidRDefault="00E060BF" w:rsidP="00AF6673">
            <w:pPr>
              <w:pStyle w:val="TAC"/>
              <w:rPr>
                <w:rFonts w:eastAsiaTheme="minorEastAsia"/>
                <w:lang w:val="en-US"/>
              </w:rPr>
            </w:pPr>
            <w:r w:rsidRPr="00480423">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75FB2070"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E18703C" w14:textId="77777777" w:rsidR="00E060BF" w:rsidRPr="00480423" w:rsidRDefault="00E060BF" w:rsidP="00AF6673">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9677E7"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982A50C"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0285D0"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9E7213D" w14:textId="77777777" w:rsidTr="005A0D4C">
        <w:trPr>
          <w:trHeight w:val="29"/>
        </w:trPr>
        <w:tc>
          <w:tcPr>
            <w:tcW w:w="3066" w:type="dxa"/>
            <w:tcBorders>
              <w:top w:val="nil"/>
              <w:left w:val="single" w:sz="4" w:space="0" w:color="auto"/>
              <w:bottom w:val="nil"/>
              <w:right w:val="single" w:sz="4" w:space="0" w:color="auto"/>
            </w:tcBorders>
            <w:vAlign w:val="center"/>
          </w:tcPr>
          <w:p w14:paraId="33BAF46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4018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F0EA83" w14:textId="77777777" w:rsidR="00E060BF" w:rsidRPr="00480423" w:rsidRDefault="00E060BF" w:rsidP="00AF6673">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616155"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4EDFC721" w14:textId="77777777" w:rsidR="00E060BF" w:rsidRPr="00480423" w:rsidRDefault="00E060BF" w:rsidP="00AF6673">
            <w:pPr>
              <w:pStyle w:val="TAC"/>
              <w:rPr>
                <w:rFonts w:eastAsiaTheme="minorEastAsia"/>
                <w:lang w:val="en-US" w:eastAsia="zh-CN"/>
              </w:rPr>
            </w:pPr>
          </w:p>
        </w:tc>
      </w:tr>
      <w:tr w:rsidR="00E060BF" w:rsidRPr="00480423" w14:paraId="7CF9AF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F322B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877C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4B9CC"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4897F5"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FA6B79" w14:textId="77777777" w:rsidR="00E060BF" w:rsidRPr="00480423" w:rsidRDefault="00E060BF" w:rsidP="00AF6673">
            <w:pPr>
              <w:pStyle w:val="TAC"/>
              <w:rPr>
                <w:rFonts w:eastAsiaTheme="minorEastAsia"/>
                <w:lang w:val="en-US" w:eastAsia="zh-CN"/>
              </w:rPr>
            </w:pPr>
          </w:p>
        </w:tc>
      </w:tr>
      <w:tr w:rsidR="00E060BF" w:rsidRPr="00480423" w14:paraId="6814C4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D9A004" w14:textId="77777777" w:rsidR="00E060BF" w:rsidRPr="00480423" w:rsidRDefault="00E060BF" w:rsidP="00AF6673">
            <w:pPr>
              <w:pStyle w:val="TAC"/>
              <w:rPr>
                <w:rFonts w:eastAsiaTheme="minorEastAsia"/>
                <w:lang w:val="en-US"/>
              </w:rPr>
            </w:pPr>
            <w:r w:rsidRPr="00480423">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64DC85CE"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B060D31" w14:textId="77777777" w:rsidR="00E060BF" w:rsidRPr="00480423" w:rsidRDefault="00E060BF" w:rsidP="00AF6673">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351D71"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B74FA5"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72D62"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451B0715" w14:textId="77777777" w:rsidTr="005A0D4C">
        <w:trPr>
          <w:trHeight w:val="29"/>
        </w:trPr>
        <w:tc>
          <w:tcPr>
            <w:tcW w:w="3066" w:type="dxa"/>
            <w:tcBorders>
              <w:top w:val="nil"/>
              <w:left w:val="single" w:sz="4" w:space="0" w:color="auto"/>
              <w:bottom w:val="nil"/>
              <w:right w:val="single" w:sz="4" w:space="0" w:color="auto"/>
            </w:tcBorders>
            <w:vAlign w:val="center"/>
          </w:tcPr>
          <w:p w14:paraId="7FB68E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97A8C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325DF6" w14:textId="77777777" w:rsidR="00E060BF" w:rsidRPr="00480423" w:rsidRDefault="00E060BF" w:rsidP="00AF6673">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4BA2C0"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5AF674E" w14:textId="77777777" w:rsidR="00E060BF" w:rsidRPr="00480423" w:rsidRDefault="00E060BF" w:rsidP="00AF6673">
            <w:pPr>
              <w:pStyle w:val="TAC"/>
              <w:rPr>
                <w:rFonts w:eastAsiaTheme="minorEastAsia"/>
                <w:lang w:val="en-US" w:eastAsia="zh-CN"/>
              </w:rPr>
            </w:pPr>
          </w:p>
        </w:tc>
      </w:tr>
      <w:tr w:rsidR="00E060BF" w:rsidRPr="00480423" w14:paraId="7769EE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EB92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5122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950DF2"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44A4A1"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6C724E" w14:textId="77777777" w:rsidR="00E060BF" w:rsidRPr="00480423" w:rsidRDefault="00E060BF" w:rsidP="00AF6673">
            <w:pPr>
              <w:pStyle w:val="TAC"/>
              <w:rPr>
                <w:rFonts w:eastAsiaTheme="minorEastAsia"/>
                <w:lang w:val="en-US" w:eastAsia="zh-CN"/>
              </w:rPr>
            </w:pPr>
          </w:p>
        </w:tc>
      </w:tr>
      <w:tr w:rsidR="00E060BF" w:rsidRPr="00480423" w14:paraId="542F0B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F19DB8"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113C777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7C089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w:t>
            </w:r>
          </w:p>
          <w:p w14:paraId="105A13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AB0C4E2" w14:textId="77777777" w:rsidR="00E060BF" w:rsidRPr="00480423" w:rsidRDefault="00E060BF" w:rsidP="00AF667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7DFC6D" w14:textId="77777777" w:rsidR="00E060BF" w:rsidRPr="00480423" w:rsidRDefault="00E060BF" w:rsidP="00AF6673">
            <w:pPr>
              <w:pStyle w:val="TAC"/>
              <w:rPr>
                <w:rFonts w:eastAsiaTheme="minorEastAsia" w:cs="Arial"/>
                <w:szCs w:val="18"/>
                <w:lang w:val="en-US"/>
              </w:rPr>
            </w:pPr>
            <w:r w:rsidRPr="00480423">
              <w:rPr>
                <w:color w:val="000000"/>
                <w:kern w:val="2"/>
                <w:szCs w:val="22"/>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E49B1C5"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C35BA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C7FA0A" w14:textId="77777777" w:rsidTr="005A0D4C">
        <w:trPr>
          <w:trHeight w:val="29"/>
        </w:trPr>
        <w:tc>
          <w:tcPr>
            <w:tcW w:w="3066" w:type="dxa"/>
            <w:tcBorders>
              <w:top w:val="nil"/>
              <w:left w:val="single" w:sz="4" w:space="0" w:color="auto"/>
              <w:bottom w:val="nil"/>
              <w:right w:val="single" w:sz="4" w:space="0" w:color="auto"/>
            </w:tcBorders>
            <w:vAlign w:val="center"/>
          </w:tcPr>
          <w:p w14:paraId="2BEBDA8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2A486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54F6" w14:textId="77777777" w:rsidR="00E060BF" w:rsidRPr="00480423" w:rsidRDefault="00E060BF" w:rsidP="00AF6673">
            <w:pPr>
              <w:pStyle w:val="TAC"/>
              <w:rPr>
                <w:rFonts w:eastAsiaTheme="minorEastAsia" w:cs="Arial"/>
                <w:szCs w:val="18"/>
                <w:lang w:val="en-US"/>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AD59A0"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44543D7F" w14:textId="77777777" w:rsidR="00E060BF" w:rsidRPr="00480423" w:rsidRDefault="00E060BF" w:rsidP="00AF6673">
            <w:pPr>
              <w:pStyle w:val="TAC"/>
              <w:rPr>
                <w:rFonts w:eastAsiaTheme="minorEastAsia"/>
                <w:lang w:val="en-US" w:eastAsia="zh-CN"/>
              </w:rPr>
            </w:pPr>
          </w:p>
        </w:tc>
      </w:tr>
      <w:tr w:rsidR="00E060BF" w:rsidRPr="00480423" w14:paraId="49D797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D047B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5C41E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57F4A9" w14:textId="77777777" w:rsidR="00E060BF" w:rsidRPr="00480423" w:rsidRDefault="00E060BF" w:rsidP="00AF6673">
            <w:pPr>
              <w:pStyle w:val="TAC"/>
              <w:rPr>
                <w:rFonts w:eastAsiaTheme="minorEastAsia" w:cs="Arial"/>
                <w:szCs w:val="18"/>
                <w:lang w:val="en-US"/>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51B969"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A42A598" w14:textId="77777777" w:rsidR="00E060BF" w:rsidRPr="00480423" w:rsidRDefault="00E060BF" w:rsidP="00AF6673">
            <w:pPr>
              <w:pStyle w:val="TAC"/>
              <w:rPr>
                <w:rFonts w:eastAsiaTheme="minorEastAsia"/>
                <w:lang w:val="en-US" w:eastAsia="zh-CN"/>
              </w:rPr>
            </w:pPr>
          </w:p>
        </w:tc>
      </w:tr>
      <w:tr w:rsidR="00E060BF" w:rsidRPr="00480423" w14:paraId="33BA9C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E59FAD" w14:textId="77777777" w:rsidR="00E060BF" w:rsidRPr="00480423" w:rsidRDefault="00E060BF" w:rsidP="00AF6673">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7A2BA482" w14:textId="77777777" w:rsidR="00E060BF" w:rsidRPr="008523D2" w:rsidRDefault="00E060BF" w:rsidP="00AF6673">
            <w:pPr>
              <w:pStyle w:val="TAC"/>
              <w:rPr>
                <w:lang w:val="en-US" w:eastAsia="zh-CN"/>
              </w:rPr>
            </w:pPr>
            <w:r w:rsidRPr="008523D2">
              <w:rPr>
                <w:rFonts w:hint="eastAsia"/>
                <w:lang w:val="en-US" w:eastAsia="zh-CN"/>
              </w:rPr>
              <w:t>CA_n34A-n39A</w:t>
            </w:r>
          </w:p>
          <w:p w14:paraId="77530862" w14:textId="77777777" w:rsidR="00E060BF" w:rsidRPr="008523D2" w:rsidRDefault="00E060BF" w:rsidP="00AF6673">
            <w:pPr>
              <w:pStyle w:val="TAC"/>
              <w:rPr>
                <w:lang w:val="en-US" w:eastAsia="zh-CN"/>
              </w:rPr>
            </w:pPr>
            <w:r w:rsidRPr="008523D2">
              <w:rPr>
                <w:rFonts w:hint="eastAsia"/>
                <w:lang w:val="en-US" w:eastAsia="zh-CN"/>
              </w:rPr>
              <w:t>CA_n34A-n40A</w:t>
            </w:r>
          </w:p>
          <w:p w14:paraId="47758CDD" w14:textId="77777777" w:rsidR="00E060BF" w:rsidRPr="00480423" w:rsidRDefault="00E060BF" w:rsidP="00AF6673">
            <w:pPr>
              <w:pStyle w:val="TAC"/>
              <w:rPr>
                <w:rFonts w:eastAsiaTheme="minorEastAsia"/>
                <w:lang w:val="en-US"/>
              </w:rPr>
            </w:pPr>
            <w:r w:rsidRPr="008523D2">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3A9DE78"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6C84F74" w14:textId="77777777" w:rsidR="00E060BF" w:rsidRPr="00480423" w:rsidRDefault="00E060BF" w:rsidP="00AF6673">
            <w:pPr>
              <w:pStyle w:val="TAC"/>
              <w:rPr>
                <w:lang w:val="en-US" w:eastAsia="zh-CN" w:bidi="ar"/>
              </w:rPr>
            </w:pPr>
            <w:r w:rsidRPr="008523D2">
              <w:rPr>
                <w:rFonts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6D9CCEE8"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08A6A7B9" w14:textId="77777777" w:rsidTr="005A0D4C">
        <w:trPr>
          <w:trHeight w:val="29"/>
        </w:trPr>
        <w:tc>
          <w:tcPr>
            <w:tcW w:w="3066" w:type="dxa"/>
            <w:tcBorders>
              <w:top w:val="nil"/>
              <w:left w:val="single" w:sz="4" w:space="0" w:color="auto"/>
              <w:bottom w:val="nil"/>
              <w:right w:val="single" w:sz="4" w:space="0" w:color="auto"/>
            </w:tcBorders>
            <w:vAlign w:val="center"/>
          </w:tcPr>
          <w:p w14:paraId="190775E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42A77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1F2877" w14:textId="77777777" w:rsidR="00E060BF" w:rsidRPr="00480423" w:rsidRDefault="00E060BF" w:rsidP="00AF6673">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3C604BD3" w14:textId="77777777" w:rsidR="00E060BF" w:rsidRPr="00480423" w:rsidRDefault="00E060BF" w:rsidP="00AF6673">
            <w:pPr>
              <w:pStyle w:val="TAC"/>
              <w:rPr>
                <w:lang w:val="en-US" w:eastAsia="zh-CN" w:bidi="ar"/>
              </w:rPr>
            </w:pPr>
            <w:r w:rsidRPr="008523D2">
              <w:rPr>
                <w:rFonts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5549BB63" w14:textId="77777777" w:rsidR="00E060BF" w:rsidRPr="00480423" w:rsidRDefault="00E060BF" w:rsidP="00AF6673">
            <w:pPr>
              <w:pStyle w:val="TAC"/>
              <w:rPr>
                <w:rFonts w:eastAsiaTheme="minorEastAsia"/>
                <w:lang w:val="en-US" w:eastAsia="zh-CN"/>
              </w:rPr>
            </w:pPr>
          </w:p>
        </w:tc>
      </w:tr>
      <w:tr w:rsidR="00E060BF" w:rsidRPr="00480423" w14:paraId="44CB3CBE" w14:textId="77777777" w:rsidTr="005A0D4C">
        <w:trPr>
          <w:trHeight w:val="29"/>
        </w:trPr>
        <w:tc>
          <w:tcPr>
            <w:tcW w:w="3066" w:type="dxa"/>
            <w:tcBorders>
              <w:top w:val="nil"/>
              <w:left w:val="single" w:sz="4" w:space="0" w:color="auto"/>
              <w:bottom w:val="nil"/>
              <w:right w:val="single" w:sz="4" w:space="0" w:color="auto"/>
            </w:tcBorders>
            <w:vAlign w:val="center"/>
          </w:tcPr>
          <w:p w14:paraId="7C7D27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528B9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28DC1" w14:textId="77777777" w:rsidR="00E060BF" w:rsidRPr="00480423" w:rsidRDefault="00E060BF" w:rsidP="00AF6673">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FC4F3C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21C95B96" w14:textId="77777777" w:rsidR="00E060BF" w:rsidRPr="00480423" w:rsidRDefault="00E060BF" w:rsidP="00AF6673">
            <w:pPr>
              <w:pStyle w:val="TAC"/>
              <w:rPr>
                <w:rFonts w:eastAsiaTheme="minorEastAsia"/>
                <w:lang w:val="en-US" w:eastAsia="zh-CN"/>
              </w:rPr>
            </w:pPr>
          </w:p>
        </w:tc>
      </w:tr>
      <w:tr w:rsidR="00E060BF" w:rsidRPr="00480423" w14:paraId="4F15A5E4" w14:textId="77777777" w:rsidTr="005A0D4C">
        <w:trPr>
          <w:trHeight w:val="29"/>
        </w:trPr>
        <w:tc>
          <w:tcPr>
            <w:tcW w:w="3066" w:type="dxa"/>
            <w:tcBorders>
              <w:top w:val="nil"/>
              <w:left w:val="single" w:sz="4" w:space="0" w:color="auto"/>
              <w:bottom w:val="nil"/>
              <w:right w:val="single" w:sz="4" w:space="0" w:color="auto"/>
            </w:tcBorders>
            <w:vAlign w:val="center"/>
          </w:tcPr>
          <w:p w14:paraId="43E6282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9F45E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A3BD6"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6E65722"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DA99DC0"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19732995" w14:textId="77777777" w:rsidTr="005A0D4C">
        <w:trPr>
          <w:trHeight w:val="29"/>
        </w:trPr>
        <w:tc>
          <w:tcPr>
            <w:tcW w:w="3066" w:type="dxa"/>
            <w:tcBorders>
              <w:top w:val="nil"/>
              <w:left w:val="single" w:sz="4" w:space="0" w:color="auto"/>
              <w:bottom w:val="nil"/>
              <w:right w:val="single" w:sz="4" w:space="0" w:color="auto"/>
            </w:tcBorders>
            <w:vAlign w:val="center"/>
          </w:tcPr>
          <w:p w14:paraId="0C89FF3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F82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093740" w14:textId="77777777" w:rsidR="00E060BF" w:rsidRPr="00480423" w:rsidRDefault="00E060BF" w:rsidP="00AF6673">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7F9969B0"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78842B" w14:textId="77777777" w:rsidR="00E060BF" w:rsidRPr="00480423" w:rsidRDefault="00E060BF" w:rsidP="00AF6673">
            <w:pPr>
              <w:pStyle w:val="TAC"/>
              <w:rPr>
                <w:rFonts w:eastAsiaTheme="minorEastAsia"/>
                <w:lang w:val="en-US" w:eastAsia="zh-CN"/>
              </w:rPr>
            </w:pPr>
          </w:p>
        </w:tc>
      </w:tr>
      <w:tr w:rsidR="00E060BF" w:rsidRPr="00480423" w14:paraId="6B933D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0F094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E4B67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82DC5" w14:textId="77777777" w:rsidR="00E060BF" w:rsidRPr="00480423" w:rsidRDefault="00E060BF" w:rsidP="00AF6673">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040D028"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17E7676" w14:textId="77777777" w:rsidR="00E060BF" w:rsidRPr="00480423" w:rsidRDefault="00E060BF" w:rsidP="00AF6673">
            <w:pPr>
              <w:pStyle w:val="TAC"/>
              <w:rPr>
                <w:rFonts w:eastAsiaTheme="minorEastAsia"/>
                <w:lang w:val="en-US" w:eastAsia="zh-CN"/>
              </w:rPr>
            </w:pPr>
          </w:p>
        </w:tc>
      </w:tr>
      <w:tr w:rsidR="00E060BF" w:rsidRPr="00480423" w14:paraId="66A908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BC45C9" w14:textId="77777777" w:rsidR="00E060BF" w:rsidRPr="00480423" w:rsidRDefault="00E060BF" w:rsidP="00AF6673">
            <w:pPr>
              <w:pStyle w:val="TAC"/>
              <w:rPr>
                <w:rFonts w:eastAsiaTheme="minorEastAsia"/>
                <w:lang w:val="en-US"/>
              </w:rPr>
            </w:pPr>
            <w:r w:rsidRPr="008523D2">
              <w:rPr>
                <w:rFonts w:hint="eastAsia"/>
                <w:lang w:eastAsia="zh-CN"/>
              </w:rPr>
              <w:lastRenderedPageBreak/>
              <w:t>CA_n34A-n39A-n41A</w:t>
            </w:r>
          </w:p>
        </w:tc>
        <w:tc>
          <w:tcPr>
            <w:tcW w:w="2712" w:type="dxa"/>
            <w:tcBorders>
              <w:top w:val="single" w:sz="4" w:space="0" w:color="auto"/>
              <w:left w:val="single" w:sz="4" w:space="0" w:color="auto"/>
              <w:bottom w:val="nil"/>
              <w:right w:val="single" w:sz="4" w:space="0" w:color="auto"/>
            </w:tcBorders>
            <w:vAlign w:val="center"/>
          </w:tcPr>
          <w:p w14:paraId="73CDD901" w14:textId="77777777" w:rsidR="00E060BF" w:rsidRPr="008523D2" w:rsidRDefault="00E060BF" w:rsidP="00AF6673">
            <w:pPr>
              <w:pStyle w:val="TAC"/>
              <w:rPr>
                <w:lang w:eastAsia="zh-CN"/>
              </w:rPr>
            </w:pPr>
            <w:r w:rsidRPr="008523D2">
              <w:rPr>
                <w:rFonts w:hint="eastAsia"/>
                <w:lang w:eastAsia="zh-CN"/>
              </w:rPr>
              <w:t>CA_n34A-n39A</w:t>
            </w:r>
          </w:p>
          <w:p w14:paraId="3B0AE2EA" w14:textId="77777777" w:rsidR="00E060BF" w:rsidRPr="008523D2" w:rsidRDefault="00E060BF" w:rsidP="00AF6673">
            <w:pPr>
              <w:pStyle w:val="TAC"/>
              <w:rPr>
                <w:lang w:eastAsia="zh-CN"/>
              </w:rPr>
            </w:pPr>
            <w:r w:rsidRPr="008523D2">
              <w:rPr>
                <w:rFonts w:hint="eastAsia"/>
                <w:lang w:eastAsia="zh-CN"/>
              </w:rPr>
              <w:t>CA_n34A-n41A</w:t>
            </w:r>
          </w:p>
          <w:p w14:paraId="2BB0060C" w14:textId="77777777" w:rsidR="00E060BF" w:rsidRPr="00480423" w:rsidRDefault="00E060BF" w:rsidP="00AF6673">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AE4C870"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5EA2E81"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406DF16"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2C92324" w14:textId="77777777" w:rsidTr="005A0D4C">
        <w:trPr>
          <w:trHeight w:val="29"/>
        </w:trPr>
        <w:tc>
          <w:tcPr>
            <w:tcW w:w="3066" w:type="dxa"/>
            <w:tcBorders>
              <w:top w:val="nil"/>
              <w:left w:val="single" w:sz="4" w:space="0" w:color="auto"/>
              <w:bottom w:val="nil"/>
              <w:right w:val="single" w:sz="4" w:space="0" w:color="auto"/>
            </w:tcBorders>
            <w:vAlign w:val="center"/>
          </w:tcPr>
          <w:p w14:paraId="7DC1FC6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FCD3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5A590E" w14:textId="77777777" w:rsidR="00E060BF" w:rsidRPr="00480423" w:rsidRDefault="00E060BF" w:rsidP="00AF6673">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8172588"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B07BC21" w14:textId="77777777" w:rsidR="00E060BF" w:rsidRPr="00480423" w:rsidRDefault="00E060BF" w:rsidP="00AF6673">
            <w:pPr>
              <w:pStyle w:val="TAC"/>
              <w:rPr>
                <w:rFonts w:eastAsiaTheme="minorEastAsia"/>
                <w:lang w:val="en-US" w:eastAsia="zh-CN"/>
              </w:rPr>
            </w:pPr>
          </w:p>
        </w:tc>
      </w:tr>
      <w:tr w:rsidR="00E060BF" w:rsidRPr="00480423" w14:paraId="0F33F3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55FE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043BD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7A15D"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76177E"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9702B24" w14:textId="77777777" w:rsidR="00E060BF" w:rsidRPr="00480423" w:rsidRDefault="00E060BF" w:rsidP="00AF6673">
            <w:pPr>
              <w:pStyle w:val="TAC"/>
              <w:rPr>
                <w:rFonts w:eastAsiaTheme="minorEastAsia"/>
                <w:lang w:val="en-US" w:eastAsia="zh-CN"/>
              </w:rPr>
            </w:pPr>
          </w:p>
        </w:tc>
      </w:tr>
      <w:tr w:rsidR="00E060BF" w:rsidRPr="00480423" w14:paraId="02A748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088D2F" w14:textId="77777777" w:rsidR="00E060BF" w:rsidRPr="00480423" w:rsidRDefault="00E060BF" w:rsidP="00AF6673">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E1D2C39" w14:textId="77777777" w:rsidR="00E060BF" w:rsidRPr="008523D2" w:rsidRDefault="00E060BF" w:rsidP="00AF6673">
            <w:pPr>
              <w:pStyle w:val="TAC"/>
              <w:rPr>
                <w:lang w:eastAsia="zh-CN"/>
              </w:rPr>
            </w:pPr>
            <w:r w:rsidRPr="008523D2">
              <w:rPr>
                <w:rFonts w:hint="eastAsia"/>
                <w:lang w:eastAsia="zh-CN"/>
              </w:rPr>
              <w:t>CA_n34A-n39A</w:t>
            </w:r>
          </w:p>
          <w:p w14:paraId="403672FB" w14:textId="77777777" w:rsidR="00E060BF" w:rsidRPr="008523D2" w:rsidRDefault="00E060BF" w:rsidP="00AF6673">
            <w:pPr>
              <w:pStyle w:val="TAC"/>
              <w:rPr>
                <w:lang w:eastAsia="zh-CN"/>
              </w:rPr>
            </w:pPr>
            <w:r w:rsidRPr="008523D2">
              <w:rPr>
                <w:rFonts w:hint="eastAsia"/>
                <w:lang w:eastAsia="zh-CN"/>
              </w:rPr>
              <w:t>CA_n34A-n41A</w:t>
            </w:r>
          </w:p>
          <w:p w14:paraId="03E5CCCC" w14:textId="77777777" w:rsidR="00E060BF" w:rsidRPr="00480423" w:rsidRDefault="00E060BF" w:rsidP="00AF6673">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1EE57C6"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FA9FA1B"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6ECB9F8"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2C7196E4" w14:textId="77777777" w:rsidTr="005A0D4C">
        <w:trPr>
          <w:trHeight w:val="29"/>
        </w:trPr>
        <w:tc>
          <w:tcPr>
            <w:tcW w:w="3066" w:type="dxa"/>
            <w:tcBorders>
              <w:top w:val="nil"/>
              <w:left w:val="single" w:sz="4" w:space="0" w:color="auto"/>
              <w:bottom w:val="nil"/>
              <w:right w:val="single" w:sz="4" w:space="0" w:color="auto"/>
            </w:tcBorders>
            <w:vAlign w:val="center"/>
          </w:tcPr>
          <w:p w14:paraId="66A71E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5638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432A9" w14:textId="77777777" w:rsidR="00E060BF" w:rsidRPr="00480423" w:rsidRDefault="00E060BF" w:rsidP="00AF6673">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E087415"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55A18AE" w14:textId="77777777" w:rsidR="00E060BF" w:rsidRPr="00480423" w:rsidRDefault="00E060BF" w:rsidP="00AF6673">
            <w:pPr>
              <w:pStyle w:val="TAC"/>
              <w:rPr>
                <w:rFonts w:eastAsiaTheme="minorEastAsia"/>
                <w:lang w:val="en-US" w:eastAsia="zh-CN"/>
              </w:rPr>
            </w:pPr>
          </w:p>
        </w:tc>
      </w:tr>
      <w:tr w:rsidR="00E060BF" w:rsidRPr="00480423" w14:paraId="1675D9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B66DD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A08FB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76688"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E54893"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01DE8BA" w14:textId="77777777" w:rsidR="00E060BF" w:rsidRPr="00480423" w:rsidRDefault="00E060BF" w:rsidP="00AF6673">
            <w:pPr>
              <w:pStyle w:val="TAC"/>
              <w:rPr>
                <w:rFonts w:eastAsiaTheme="minorEastAsia"/>
                <w:lang w:val="en-US" w:eastAsia="zh-CN"/>
              </w:rPr>
            </w:pPr>
          </w:p>
        </w:tc>
      </w:tr>
      <w:tr w:rsidR="00E060BF" w:rsidRPr="00480423" w14:paraId="6CB37F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1F1002" w14:textId="77777777" w:rsidR="00E060BF" w:rsidRPr="00480423" w:rsidRDefault="00E060BF" w:rsidP="00AF6673">
            <w:pPr>
              <w:pStyle w:val="TAC"/>
              <w:rPr>
                <w:rFonts w:eastAsiaTheme="minorEastAsia"/>
                <w:lang w:val="en-US"/>
              </w:rPr>
            </w:pPr>
            <w:r w:rsidRPr="008523D2">
              <w:rPr>
                <w:rFonts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3CB5F02E" w14:textId="77777777" w:rsidR="00E060BF" w:rsidRPr="008523D2" w:rsidRDefault="00E060BF" w:rsidP="00AF6673">
            <w:pPr>
              <w:pStyle w:val="TAC"/>
              <w:rPr>
                <w:lang w:eastAsia="zh-CN"/>
              </w:rPr>
            </w:pPr>
            <w:r w:rsidRPr="008523D2">
              <w:rPr>
                <w:rFonts w:hint="eastAsia"/>
                <w:lang w:eastAsia="zh-CN"/>
              </w:rPr>
              <w:t>CA_n34A-n40A</w:t>
            </w:r>
          </w:p>
          <w:p w14:paraId="2ACBDD65" w14:textId="77777777" w:rsidR="00E060BF" w:rsidRPr="008523D2" w:rsidRDefault="00E060BF" w:rsidP="00AF6673">
            <w:pPr>
              <w:pStyle w:val="TAC"/>
              <w:rPr>
                <w:lang w:eastAsia="zh-CN"/>
              </w:rPr>
            </w:pPr>
            <w:r w:rsidRPr="008523D2">
              <w:rPr>
                <w:rFonts w:hint="eastAsia"/>
                <w:lang w:eastAsia="zh-CN"/>
              </w:rPr>
              <w:t>CA_n34A-n41A</w:t>
            </w:r>
          </w:p>
          <w:p w14:paraId="69F92682" w14:textId="77777777" w:rsidR="00E060BF" w:rsidRPr="00480423" w:rsidRDefault="00E060BF" w:rsidP="00AF6673">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647399F"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57A4DEC"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00C235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3A43B44" w14:textId="77777777" w:rsidTr="005A0D4C">
        <w:trPr>
          <w:trHeight w:val="29"/>
        </w:trPr>
        <w:tc>
          <w:tcPr>
            <w:tcW w:w="3066" w:type="dxa"/>
            <w:tcBorders>
              <w:top w:val="nil"/>
              <w:left w:val="single" w:sz="4" w:space="0" w:color="auto"/>
              <w:bottom w:val="nil"/>
              <w:right w:val="single" w:sz="4" w:space="0" w:color="auto"/>
            </w:tcBorders>
            <w:vAlign w:val="center"/>
          </w:tcPr>
          <w:p w14:paraId="3D4100A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C2A0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F1B9A" w14:textId="77777777" w:rsidR="00E060BF" w:rsidRPr="00480423" w:rsidRDefault="00E060BF" w:rsidP="00AF6673">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6722BA8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A5B1793" w14:textId="77777777" w:rsidR="00E060BF" w:rsidRPr="00480423" w:rsidRDefault="00E060BF" w:rsidP="00AF6673">
            <w:pPr>
              <w:pStyle w:val="TAC"/>
              <w:rPr>
                <w:rFonts w:eastAsiaTheme="minorEastAsia"/>
                <w:lang w:val="en-US" w:eastAsia="zh-CN"/>
              </w:rPr>
            </w:pPr>
          </w:p>
        </w:tc>
      </w:tr>
      <w:tr w:rsidR="00E060BF" w:rsidRPr="00480423" w14:paraId="3BF788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8289E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F03EF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CC62D"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E3B7F85"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97DC9E" w14:textId="77777777" w:rsidR="00E060BF" w:rsidRPr="00480423" w:rsidRDefault="00E060BF" w:rsidP="00AF6673">
            <w:pPr>
              <w:pStyle w:val="TAC"/>
              <w:rPr>
                <w:rFonts w:eastAsiaTheme="minorEastAsia"/>
                <w:lang w:val="en-US" w:eastAsia="zh-CN"/>
              </w:rPr>
            </w:pPr>
          </w:p>
        </w:tc>
      </w:tr>
      <w:tr w:rsidR="00E060BF" w:rsidRPr="00480423" w14:paraId="1F12F2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34787E" w14:textId="77777777" w:rsidR="00E060BF" w:rsidRPr="00480423" w:rsidRDefault="00E060BF" w:rsidP="00AF6673">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1FF4C0B" w14:textId="77777777" w:rsidR="00E060BF" w:rsidRPr="008523D2" w:rsidRDefault="00E060BF" w:rsidP="00AF6673">
            <w:pPr>
              <w:pStyle w:val="TAC"/>
              <w:rPr>
                <w:lang w:eastAsia="zh-CN"/>
              </w:rPr>
            </w:pPr>
            <w:r w:rsidRPr="008523D2">
              <w:rPr>
                <w:rFonts w:hint="eastAsia"/>
                <w:lang w:eastAsia="zh-CN"/>
              </w:rPr>
              <w:t>CA_n34A-n40A</w:t>
            </w:r>
          </w:p>
          <w:p w14:paraId="4A152CC5" w14:textId="77777777" w:rsidR="00E060BF" w:rsidRPr="008523D2" w:rsidRDefault="00E060BF" w:rsidP="00AF6673">
            <w:pPr>
              <w:pStyle w:val="TAC"/>
              <w:rPr>
                <w:lang w:eastAsia="zh-CN"/>
              </w:rPr>
            </w:pPr>
            <w:r w:rsidRPr="008523D2">
              <w:rPr>
                <w:rFonts w:hint="eastAsia"/>
                <w:lang w:eastAsia="zh-CN"/>
              </w:rPr>
              <w:t>CA_n34A-n41A</w:t>
            </w:r>
          </w:p>
          <w:p w14:paraId="29635530" w14:textId="77777777" w:rsidR="00E060BF" w:rsidRPr="00480423" w:rsidRDefault="00E060BF" w:rsidP="00AF6673">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C7E12F"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916C49B"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8143CD"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0E41A4FD" w14:textId="77777777" w:rsidTr="005A0D4C">
        <w:trPr>
          <w:trHeight w:val="29"/>
        </w:trPr>
        <w:tc>
          <w:tcPr>
            <w:tcW w:w="3066" w:type="dxa"/>
            <w:tcBorders>
              <w:top w:val="nil"/>
              <w:left w:val="single" w:sz="4" w:space="0" w:color="auto"/>
              <w:bottom w:val="nil"/>
              <w:right w:val="single" w:sz="4" w:space="0" w:color="auto"/>
            </w:tcBorders>
            <w:vAlign w:val="center"/>
          </w:tcPr>
          <w:p w14:paraId="350043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19289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6B451" w14:textId="77777777" w:rsidR="00E060BF" w:rsidRPr="00480423" w:rsidRDefault="00E060BF" w:rsidP="00AF6673">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43B07F9C"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51C6AFF" w14:textId="77777777" w:rsidR="00E060BF" w:rsidRPr="00480423" w:rsidRDefault="00E060BF" w:rsidP="00AF6673">
            <w:pPr>
              <w:pStyle w:val="TAC"/>
              <w:rPr>
                <w:rFonts w:eastAsiaTheme="minorEastAsia"/>
                <w:lang w:val="en-US" w:eastAsia="zh-CN"/>
              </w:rPr>
            </w:pPr>
          </w:p>
        </w:tc>
      </w:tr>
      <w:tr w:rsidR="00E060BF" w:rsidRPr="00480423" w14:paraId="6B5F88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6324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6ACB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13CA10"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3BC672"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B38C162" w14:textId="77777777" w:rsidR="00E060BF" w:rsidRPr="00480423" w:rsidRDefault="00E060BF" w:rsidP="00AF6673">
            <w:pPr>
              <w:pStyle w:val="TAC"/>
              <w:rPr>
                <w:rFonts w:eastAsiaTheme="minorEastAsia"/>
                <w:lang w:val="en-US" w:eastAsia="zh-CN"/>
              </w:rPr>
            </w:pPr>
          </w:p>
        </w:tc>
      </w:tr>
      <w:tr w:rsidR="00E060BF" w:rsidRPr="00480423" w14:paraId="79112E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006295" w14:textId="77777777" w:rsidR="00E060BF" w:rsidRPr="00480423" w:rsidRDefault="00E060BF" w:rsidP="00AF6673">
            <w:pPr>
              <w:pStyle w:val="TAC"/>
              <w:rPr>
                <w:rFonts w:eastAsiaTheme="minorEastAsia"/>
                <w:lang w:val="en-US"/>
              </w:rPr>
            </w:pPr>
            <w:r w:rsidRPr="008523D2">
              <w:rPr>
                <w:rFonts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68D2CA83" w14:textId="77777777" w:rsidR="00E060BF" w:rsidRPr="008523D2" w:rsidRDefault="00E060BF" w:rsidP="00AF6673">
            <w:pPr>
              <w:pStyle w:val="TAC"/>
              <w:rPr>
                <w:lang w:eastAsia="zh-CN"/>
              </w:rPr>
            </w:pPr>
            <w:r w:rsidRPr="008523D2">
              <w:rPr>
                <w:rFonts w:hint="eastAsia"/>
                <w:lang w:eastAsia="zh-CN"/>
              </w:rPr>
              <w:t>CA_n34A-n41A</w:t>
            </w:r>
          </w:p>
          <w:p w14:paraId="79B0025E" w14:textId="77777777" w:rsidR="00E060BF" w:rsidRPr="008523D2" w:rsidRDefault="00E060BF" w:rsidP="00AF6673">
            <w:pPr>
              <w:pStyle w:val="TAC"/>
              <w:rPr>
                <w:lang w:eastAsia="zh-CN"/>
              </w:rPr>
            </w:pPr>
            <w:r w:rsidRPr="008523D2">
              <w:rPr>
                <w:rFonts w:hint="eastAsia"/>
                <w:lang w:eastAsia="zh-CN"/>
              </w:rPr>
              <w:t>CA_n34A-n79A</w:t>
            </w:r>
          </w:p>
          <w:p w14:paraId="7057B6DF" w14:textId="77777777" w:rsidR="00E060BF" w:rsidRPr="00480423" w:rsidRDefault="00E060BF" w:rsidP="00AF6673">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00F8A69"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1F3DD2A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1C7624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4942E3A" w14:textId="77777777" w:rsidTr="005A0D4C">
        <w:trPr>
          <w:trHeight w:val="29"/>
        </w:trPr>
        <w:tc>
          <w:tcPr>
            <w:tcW w:w="3066" w:type="dxa"/>
            <w:tcBorders>
              <w:top w:val="nil"/>
              <w:left w:val="single" w:sz="4" w:space="0" w:color="auto"/>
              <w:bottom w:val="nil"/>
              <w:right w:val="single" w:sz="4" w:space="0" w:color="auto"/>
            </w:tcBorders>
            <w:vAlign w:val="center"/>
          </w:tcPr>
          <w:p w14:paraId="2338A5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35B7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BD1B3C"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CAA3A4"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n41</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F49210" w14:textId="77777777" w:rsidR="00E060BF" w:rsidRPr="00480423" w:rsidRDefault="00E060BF" w:rsidP="00AF6673">
            <w:pPr>
              <w:pStyle w:val="TAC"/>
              <w:rPr>
                <w:rFonts w:eastAsiaTheme="minorEastAsia"/>
                <w:lang w:val="en-US" w:eastAsia="zh-CN"/>
              </w:rPr>
            </w:pPr>
          </w:p>
        </w:tc>
      </w:tr>
      <w:tr w:rsidR="00E060BF" w:rsidRPr="00480423" w14:paraId="4A3E31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BE4C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90480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2779A7" w14:textId="77777777" w:rsidR="00E060BF" w:rsidRPr="00480423" w:rsidRDefault="00E060BF" w:rsidP="00AF6673">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72B7FD"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50920DB" w14:textId="77777777" w:rsidR="00E060BF" w:rsidRPr="00480423" w:rsidRDefault="00E060BF" w:rsidP="00AF6673">
            <w:pPr>
              <w:pStyle w:val="TAC"/>
              <w:rPr>
                <w:rFonts w:eastAsiaTheme="minorEastAsia"/>
                <w:lang w:val="en-US" w:eastAsia="zh-CN"/>
              </w:rPr>
            </w:pPr>
          </w:p>
        </w:tc>
      </w:tr>
      <w:tr w:rsidR="00E060BF" w:rsidRPr="00480423" w14:paraId="3F9326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EB8740" w14:textId="77777777" w:rsidR="00E060BF" w:rsidRPr="00480423" w:rsidRDefault="00E060BF" w:rsidP="00AF6673">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CB07472" w14:textId="77777777" w:rsidR="00E060BF" w:rsidRPr="008523D2" w:rsidRDefault="00E060BF" w:rsidP="00AF6673">
            <w:pPr>
              <w:pStyle w:val="TAC"/>
              <w:rPr>
                <w:lang w:eastAsia="zh-CN"/>
              </w:rPr>
            </w:pPr>
            <w:r w:rsidRPr="008523D2">
              <w:rPr>
                <w:rFonts w:hint="eastAsia"/>
                <w:lang w:eastAsia="zh-CN"/>
              </w:rPr>
              <w:t>CA_n34A-n41A</w:t>
            </w:r>
          </w:p>
          <w:p w14:paraId="58701D38" w14:textId="77777777" w:rsidR="00E060BF" w:rsidRPr="008523D2" w:rsidRDefault="00E060BF" w:rsidP="00AF6673">
            <w:pPr>
              <w:pStyle w:val="TAC"/>
              <w:rPr>
                <w:lang w:eastAsia="zh-CN"/>
              </w:rPr>
            </w:pPr>
            <w:r w:rsidRPr="008523D2">
              <w:rPr>
                <w:rFonts w:hint="eastAsia"/>
                <w:lang w:eastAsia="zh-CN"/>
              </w:rPr>
              <w:t>CA_n34A-n79A</w:t>
            </w:r>
          </w:p>
          <w:p w14:paraId="601DC515" w14:textId="77777777" w:rsidR="00E060BF" w:rsidRPr="00480423" w:rsidRDefault="00E060BF" w:rsidP="00AF6673">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11EAB5D"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0A10ED7"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DC311EA"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B458ADD" w14:textId="77777777" w:rsidTr="005A0D4C">
        <w:trPr>
          <w:trHeight w:val="29"/>
        </w:trPr>
        <w:tc>
          <w:tcPr>
            <w:tcW w:w="3066" w:type="dxa"/>
            <w:tcBorders>
              <w:top w:val="nil"/>
              <w:left w:val="single" w:sz="4" w:space="0" w:color="auto"/>
              <w:bottom w:val="nil"/>
              <w:right w:val="single" w:sz="4" w:space="0" w:color="auto"/>
            </w:tcBorders>
            <w:vAlign w:val="center"/>
          </w:tcPr>
          <w:p w14:paraId="0B3CF8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03F7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2F2C8"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68D18E"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433BE178" w14:textId="77777777" w:rsidR="00E060BF" w:rsidRPr="00480423" w:rsidRDefault="00E060BF" w:rsidP="00AF6673">
            <w:pPr>
              <w:pStyle w:val="TAC"/>
              <w:rPr>
                <w:rFonts w:eastAsiaTheme="minorEastAsia"/>
                <w:lang w:val="en-US" w:eastAsia="zh-CN"/>
              </w:rPr>
            </w:pPr>
          </w:p>
        </w:tc>
      </w:tr>
      <w:tr w:rsidR="00E060BF" w:rsidRPr="00480423" w14:paraId="2BB48D0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ED2B0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99B22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40B28" w14:textId="77777777" w:rsidR="00E060BF" w:rsidRPr="00480423" w:rsidRDefault="00E060BF" w:rsidP="00AF6673">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3CF5F0"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DB3F46B" w14:textId="77777777" w:rsidR="00E060BF" w:rsidRPr="00480423" w:rsidRDefault="00E060BF" w:rsidP="00AF6673">
            <w:pPr>
              <w:pStyle w:val="TAC"/>
              <w:rPr>
                <w:rFonts w:eastAsiaTheme="minorEastAsia"/>
                <w:lang w:val="en-US" w:eastAsia="zh-CN"/>
              </w:rPr>
            </w:pPr>
          </w:p>
        </w:tc>
      </w:tr>
      <w:tr w:rsidR="00E060BF" w:rsidRPr="00480423" w14:paraId="6513E0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923B00"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2CEE4E76" w14:textId="77777777" w:rsidR="00E060BF" w:rsidRPr="00480423" w:rsidRDefault="00E060BF" w:rsidP="00AF6673">
            <w:pPr>
              <w:pStyle w:val="TAC"/>
              <w:rPr>
                <w:rFonts w:eastAsiaTheme="minorEastAsia"/>
                <w:lang w:val="en-US"/>
              </w:rPr>
            </w:pPr>
            <w:r w:rsidRPr="00480423">
              <w:rPr>
                <w:rFonts w:eastAsiaTheme="minorEastAsia"/>
                <w:lang w:val="en-US"/>
              </w:rPr>
              <w:t>CA_n38A-n66A</w:t>
            </w:r>
          </w:p>
          <w:p w14:paraId="4D44C814" w14:textId="77777777" w:rsidR="00E060BF" w:rsidRPr="00480423" w:rsidRDefault="00E060BF" w:rsidP="00AF6673">
            <w:pPr>
              <w:pStyle w:val="TAC"/>
              <w:rPr>
                <w:rFonts w:eastAsiaTheme="minorEastAsia"/>
                <w:lang w:val="en-US"/>
              </w:rPr>
            </w:pPr>
            <w:r w:rsidRPr="00480423">
              <w:rPr>
                <w:rFonts w:eastAsiaTheme="minorEastAsia"/>
                <w:lang w:val="en-US"/>
              </w:rPr>
              <w:t>CA_n38A-n78A</w:t>
            </w:r>
          </w:p>
          <w:p w14:paraId="62BC7E7B"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44D1F0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DAB5FE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28AE2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A30E9D" w14:textId="77777777" w:rsidTr="005A0D4C">
        <w:trPr>
          <w:trHeight w:val="29"/>
        </w:trPr>
        <w:tc>
          <w:tcPr>
            <w:tcW w:w="3066" w:type="dxa"/>
            <w:tcBorders>
              <w:top w:val="nil"/>
              <w:left w:val="single" w:sz="4" w:space="0" w:color="auto"/>
              <w:bottom w:val="nil"/>
              <w:right w:val="single" w:sz="4" w:space="0" w:color="auto"/>
            </w:tcBorders>
            <w:vAlign w:val="center"/>
          </w:tcPr>
          <w:p w14:paraId="469AFD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AEE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B240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02D9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56F287" w14:textId="77777777" w:rsidR="00E060BF" w:rsidRPr="00480423" w:rsidRDefault="00E060BF" w:rsidP="00AF6673">
            <w:pPr>
              <w:pStyle w:val="TAC"/>
              <w:rPr>
                <w:rFonts w:eastAsiaTheme="minorEastAsia"/>
                <w:lang w:val="en-US" w:eastAsia="zh-CN"/>
              </w:rPr>
            </w:pPr>
          </w:p>
        </w:tc>
      </w:tr>
      <w:tr w:rsidR="00E060BF" w:rsidRPr="00480423" w14:paraId="79973CC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749A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C63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C90A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26DE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3530A0" w14:textId="77777777" w:rsidR="00E060BF" w:rsidRPr="00480423" w:rsidRDefault="00E060BF" w:rsidP="00AF6673">
            <w:pPr>
              <w:pStyle w:val="TAC"/>
              <w:rPr>
                <w:rFonts w:eastAsiaTheme="minorEastAsia"/>
                <w:lang w:val="en-US" w:eastAsia="zh-CN"/>
              </w:rPr>
            </w:pPr>
          </w:p>
        </w:tc>
      </w:tr>
      <w:tr w:rsidR="00E060BF" w:rsidRPr="00480423" w14:paraId="64B73EA1" w14:textId="77777777" w:rsidTr="005A0D4C">
        <w:trPr>
          <w:trHeight w:val="29"/>
        </w:trPr>
        <w:tc>
          <w:tcPr>
            <w:tcW w:w="3066" w:type="dxa"/>
            <w:tcBorders>
              <w:top w:val="nil"/>
              <w:left w:val="single" w:sz="4" w:space="0" w:color="auto"/>
              <w:bottom w:val="nil"/>
              <w:right w:val="single" w:sz="4" w:space="0" w:color="auto"/>
            </w:tcBorders>
            <w:vAlign w:val="center"/>
          </w:tcPr>
          <w:p w14:paraId="3A0338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28A78F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3F3733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43C73C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D70CE0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B9DFB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BDA6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9E14D6" w14:textId="77777777" w:rsidTr="005A0D4C">
        <w:trPr>
          <w:trHeight w:val="29"/>
        </w:trPr>
        <w:tc>
          <w:tcPr>
            <w:tcW w:w="3066" w:type="dxa"/>
            <w:tcBorders>
              <w:top w:val="nil"/>
              <w:left w:val="single" w:sz="4" w:space="0" w:color="auto"/>
              <w:bottom w:val="nil"/>
              <w:right w:val="single" w:sz="4" w:space="0" w:color="auto"/>
            </w:tcBorders>
            <w:vAlign w:val="center"/>
          </w:tcPr>
          <w:p w14:paraId="64EA98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1BE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61AFD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A39E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6155B" w14:textId="77777777" w:rsidR="00E060BF" w:rsidRPr="00480423" w:rsidRDefault="00E060BF" w:rsidP="00AF6673">
            <w:pPr>
              <w:pStyle w:val="TAC"/>
              <w:rPr>
                <w:rFonts w:eastAsiaTheme="minorEastAsia"/>
                <w:lang w:val="en-US" w:eastAsia="zh-CN"/>
              </w:rPr>
            </w:pPr>
          </w:p>
        </w:tc>
      </w:tr>
      <w:tr w:rsidR="00E060BF" w:rsidRPr="00480423" w14:paraId="0A874A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9201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5EC7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1F988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2C75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6B3CB34" w14:textId="77777777" w:rsidR="00E060BF" w:rsidRPr="00480423" w:rsidRDefault="00E060BF" w:rsidP="00AF6673">
            <w:pPr>
              <w:pStyle w:val="TAC"/>
              <w:rPr>
                <w:rFonts w:eastAsiaTheme="minorEastAsia"/>
                <w:lang w:val="en-US" w:eastAsia="zh-CN"/>
              </w:rPr>
            </w:pPr>
          </w:p>
        </w:tc>
      </w:tr>
      <w:tr w:rsidR="00E060BF" w:rsidRPr="00480423" w14:paraId="3966835B" w14:textId="77777777" w:rsidTr="005A0D4C">
        <w:trPr>
          <w:trHeight w:val="29"/>
        </w:trPr>
        <w:tc>
          <w:tcPr>
            <w:tcW w:w="3066" w:type="dxa"/>
            <w:tcBorders>
              <w:top w:val="nil"/>
              <w:left w:val="single" w:sz="4" w:space="0" w:color="auto"/>
              <w:bottom w:val="nil"/>
              <w:right w:val="single" w:sz="4" w:space="0" w:color="auto"/>
            </w:tcBorders>
            <w:vAlign w:val="center"/>
          </w:tcPr>
          <w:p w14:paraId="034F79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1AF696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00E542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7645BF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CDE507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7C28A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3F888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75BBD30" w14:textId="77777777" w:rsidTr="005A0D4C">
        <w:trPr>
          <w:trHeight w:val="29"/>
        </w:trPr>
        <w:tc>
          <w:tcPr>
            <w:tcW w:w="3066" w:type="dxa"/>
            <w:tcBorders>
              <w:top w:val="nil"/>
              <w:left w:val="single" w:sz="4" w:space="0" w:color="auto"/>
              <w:bottom w:val="nil"/>
              <w:right w:val="single" w:sz="4" w:space="0" w:color="auto"/>
            </w:tcBorders>
            <w:vAlign w:val="center"/>
          </w:tcPr>
          <w:p w14:paraId="2CCA16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D2B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9861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29D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831BE3C" w14:textId="77777777" w:rsidR="00E060BF" w:rsidRPr="00480423" w:rsidRDefault="00E060BF" w:rsidP="00AF6673">
            <w:pPr>
              <w:pStyle w:val="TAC"/>
              <w:rPr>
                <w:rFonts w:eastAsiaTheme="minorEastAsia"/>
                <w:lang w:val="en-US" w:eastAsia="zh-CN"/>
              </w:rPr>
            </w:pPr>
          </w:p>
        </w:tc>
      </w:tr>
      <w:tr w:rsidR="00E060BF" w:rsidRPr="00480423" w14:paraId="5A16F1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75DF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1ACE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81FD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9AF8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4AFE9E" w14:textId="77777777" w:rsidR="00E060BF" w:rsidRPr="00480423" w:rsidRDefault="00E060BF" w:rsidP="00AF6673">
            <w:pPr>
              <w:pStyle w:val="TAC"/>
              <w:rPr>
                <w:rFonts w:eastAsiaTheme="minorEastAsia"/>
                <w:lang w:val="en-US" w:eastAsia="zh-CN"/>
              </w:rPr>
            </w:pPr>
          </w:p>
        </w:tc>
      </w:tr>
      <w:tr w:rsidR="00E060BF" w:rsidRPr="00480423" w14:paraId="5121716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416F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CA_n38A-n66(2A)-n78(2A)</w:t>
            </w:r>
          </w:p>
        </w:tc>
        <w:tc>
          <w:tcPr>
            <w:tcW w:w="2712" w:type="dxa"/>
            <w:tcBorders>
              <w:top w:val="single" w:sz="4" w:space="0" w:color="auto"/>
              <w:left w:val="single" w:sz="4" w:space="0" w:color="auto"/>
              <w:bottom w:val="nil"/>
              <w:right w:val="single" w:sz="4" w:space="0" w:color="auto"/>
            </w:tcBorders>
            <w:vAlign w:val="center"/>
          </w:tcPr>
          <w:p w14:paraId="1271C1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311E28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6CFE45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1C9C70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4E46E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671F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709B66F" w14:textId="77777777" w:rsidTr="005A0D4C">
        <w:trPr>
          <w:trHeight w:val="29"/>
        </w:trPr>
        <w:tc>
          <w:tcPr>
            <w:tcW w:w="3066" w:type="dxa"/>
            <w:tcBorders>
              <w:top w:val="nil"/>
              <w:left w:val="single" w:sz="4" w:space="0" w:color="auto"/>
              <w:bottom w:val="nil"/>
              <w:right w:val="single" w:sz="4" w:space="0" w:color="auto"/>
            </w:tcBorders>
            <w:vAlign w:val="center"/>
          </w:tcPr>
          <w:p w14:paraId="0B085C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CDA9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AEBB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922B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59C44D7" w14:textId="77777777" w:rsidR="00E060BF" w:rsidRPr="00480423" w:rsidRDefault="00E060BF" w:rsidP="00AF6673">
            <w:pPr>
              <w:pStyle w:val="TAC"/>
              <w:rPr>
                <w:rFonts w:eastAsiaTheme="minorEastAsia"/>
                <w:lang w:val="en-US" w:eastAsia="zh-CN"/>
              </w:rPr>
            </w:pPr>
          </w:p>
        </w:tc>
      </w:tr>
      <w:tr w:rsidR="00E060BF" w:rsidRPr="00480423" w14:paraId="358E9CE8" w14:textId="77777777" w:rsidTr="005A0D4C">
        <w:trPr>
          <w:trHeight w:val="557"/>
        </w:trPr>
        <w:tc>
          <w:tcPr>
            <w:tcW w:w="3066" w:type="dxa"/>
            <w:tcBorders>
              <w:top w:val="nil"/>
              <w:left w:val="single" w:sz="4" w:space="0" w:color="auto"/>
              <w:bottom w:val="single" w:sz="4" w:space="0" w:color="auto"/>
              <w:right w:val="single" w:sz="4" w:space="0" w:color="auto"/>
            </w:tcBorders>
            <w:vAlign w:val="center"/>
          </w:tcPr>
          <w:p w14:paraId="5AA8A1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4302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44F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2521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91D469" w14:textId="77777777" w:rsidR="00E060BF" w:rsidRPr="00480423" w:rsidRDefault="00E060BF" w:rsidP="00AF6673">
            <w:pPr>
              <w:pStyle w:val="TAC"/>
              <w:rPr>
                <w:rFonts w:eastAsiaTheme="minorEastAsia"/>
                <w:lang w:val="en-US" w:eastAsia="zh-CN"/>
              </w:rPr>
            </w:pPr>
          </w:p>
        </w:tc>
      </w:tr>
      <w:tr w:rsidR="00E060BF" w:rsidRPr="00480423" w14:paraId="31693E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264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4638A17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CA_n39A-n40A</w:t>
            </w:r>
          </w:p>
          <w:p w14:paraId="059755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CA_n39A-n41A</w:t>
            </w:r>
          </w:p>
          <w:p w14:paraId="19B538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851C4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3F217E1"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8AEB1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21DBF29" w14:textId="77777777" w:rsidTr="005A0D4C">
        <w:trPr>
          <w:trHeight w:val="29"/>
        </w:trPr>
        <w:tc>
          <w:tcPr>
            <w:tcW w:w="3066" w:type="dxa"/>
            <w:tcBorders>
              <w:top w:val="nil"/>
              <w:left w:val="single" w:sz="4" w:space="0" w:color="auto"/>
              <w:bottom w:val="nil"/>
              <w:right w:val="single" w:sz="4" w:space="0" w:color="auto"/>
            </w:tcBorders>
            <w:vAlign w:val="center"/>
          </w:tcPr>
          <w:p w14:paraId="2D7D4B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D36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E2C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506FE4"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5E15F9C" w14:textId="77777777" w:rsidR="00E060BF" w:rsidRPr="00480423" w:rsidRDefault="00E060BF" w:rsidP="00AF6673">
            <w:pPr>
              <w:pStyle w:val="TAC"/>
              <w:rPr>
                <w:rFonts w:eastAsiaTheme="minorEastAsia"/>
                <w:lang w:val="en-US" w:eastAsia="zh-CN"/>
              </w:rPr>
            </w:pPr>
          </w:p>
        </w:tc>
      </w:tr>
      <w:tr w:rsidR="00E060BF" w:rsidRPr="00480423" w14:paraId="1AFEF5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3B59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229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82B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D8E3DC5"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4E4723B" w14:textId="77777777" w:rsidR="00E060BF" w:rsidRPr="00480423" w:rsidRDefault="00E060BF" w:rsidP="00AF6673">
            <w:pPr>
              <w:pStyle w:val="TAC"/>
              <w:rPr>
                <w:rFonts w:eastAsiaTheme="minorEastAsia"/>
                <w:lang w:val="en-US" w:eastAsia="zh-CN"/>
              </w:rPr>
            </w:pPr>
          </w:p>
        </w:tc>
      </w:tr>
      <w:tr w:rsidR="00E060BF" w:rsidRPr="00480423" w14:paraId="28AD4484" w14:textId="77777777" w:rsidTr="005A0D4C">
        <w:trPr>
          <w:trHeight w:val="29"/>
        </w:trPr>
        <w:tc>
          <w:tcPr>
            <w:tcW w:w="3066" w:type="dxa"/>
            <w:tcBorders>
              <w:top w:val="nil"/>
              <w:left w:val="single" w:sz="4" w:space="0" w:color="auto"/>
              <w:bottom w:val="nil"/>
              <w:right w:val="single" w:sz="4" w:space="0" w:color="auto"/>
            </w:tcBorders>
            <w:vAlign w:val="center"/>
          </w:tcPr>
          <w:p w14:paraId="4225FE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069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07E61"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18D40FA"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302ACD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1367CD62" w14:textId="77777777" w:rsidTr="005A0D4C">
        <w:trPr>
          <w:trHeight w:val="29"/>
        </w:trPr>
        <w:tc>
          <w:tcPr>
            <w:tcW w:w="3066" w:type="dxa"/>
            <w:tcBorders>
              <w:top w:val="nil"/>
              <w:left w:val="single" w:sz="4" w:space="0" w:color="auto"/>
              <w:bottom w:val="nil"/>
              <w:right w:val="single" w:sz="4" w:space="0" w:color="auto"/>
            </w:tcBorders>
            <w:vAlign w:val="center"/>
          </w:tcPr>
          <w:p w14:paraId="1A2A4D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E54D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90A9D" w14:textId="77777777" w:rsidR="00E060BF" w:rsidRPr="00480423" w:rsidRDefault="00E060BF" w:rsidP="00AF6673">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31A919A7"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3F49F5CF" w14:textId="77777777" w:rsidR="00E060BF" w:rsidRPr="00480423" w:rsidRDefault="00E060BF" w:rsidP="00AF6673">
            <w:pPr>
              <w:pStyle w:val="TAC"/>
              <w:rPr>
                <w:rFonts w:eastAsiaTheme="minorEastAsia"/>
                <w:lang w:val="en-US" w:eastAsia="zh-CN"/>
              </w:rPr>
            </w:pPr>
          </w:p>
        </w:tc>
      </w:tr>
      <w:tr w:rsidR="00E060BF" w:rsidRPr="00480423" w14:paraId="1D032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3EF1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C3D7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0694E" w14:textId="77777777" w:rsidR="00E060BF" w:rsidRPr="00480423" w:rsidRDefault="00E060BF" w:rsidP="00AF6673">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4714C1FB"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262A290" w14:textId="77777777" w:rsidR="00E060BF" w:rsidRPr="00480423" w:rsidRDefault="00E060BF" w:rsidP="00AF6673">
            <w:pPr>
              <w:pStyle w:val="TAC"/>
              <w:rPr>
                <w:rFonts w:eastAsiaTheme="minorEastAsia"/>
                <w:lang w:val="en-US" w:eastAsia="zh-CN"/>
              </w:rPr>
            </w:pPr>
          </w:p>
        </w:tc>
      </w:tr>
      <w:tr w:rsidR="00E060BF" w:rsidRPr="00480423" w14:paraId="5D598F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597261" w14:textId="77777777" w:rsidR="00E060BF" w:rsidRPr="00480423" w:rsidRDefault="00E060BF" w:rsidP="00AF6673">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2E85AE0F" w14:textId="77777777" w:rsidR="00E060BF" w:rsidRPr="008523D2" w:rsidRDefault="00E060BF" w:rsidP="00AF6673">
            <w:pPr>
              <w:pStyle w:val="TAC"/>
              <w:rPr>
                <w:lang w:val="en-US" w:eastAsia="zh-CN" w:bidi="ar"/>
              </w:rPr>
            </w:pPr>
            <w:r w:rsidRPr="008523D2">
              <w:rPr>
                <w:lang w:val="en-US" w:eastAsia="zh-CN" w:bidi="ar"/>
              </w:rPr>
              <w:t>CA_n39A-n40A</w:t>
            </w:r>
          </w:p>
          <w:p w14:paraId="59733F7A" w14:textId="77777777" w:rsidR="00E060BF" w:rsidRPr="008523D2" w:rsidRDefault="00E060BF" w:rsidP="00AF6673">
            <w:pPr>
              <w:pStyle w:val="TAC"/>
              <w:rPr>
                <w:lang w:val="en-US" w:eastAsia="zh-CN" w:bidi="ar"/>
              </w:rPr>
            </w:pPr>
            <w:r w:rsidRPr="008523D2">
              <w:rPr>
                <w:lang w:val="en-US" w:eastAsia="zh-CN" w:bidi="ar"/>
              </w:rPr>
              <w:t>CA_n39A-n41A</w:t>
            </w:r>
          </w:p>
          <w:p w14:paraId="355716D8" w14:textId="77777777" w:rsidR="00E060BF" w:rsidRPr="00480423" w:rsidRDefault="00E060BF" w:rsidP="00AF6673">
            <w:pPr>
              <w:pStyle w:val="TAC"/>
              <w:rPr>
                <w:rFonts w:eastAsiaTheme="minorEastAsia"/>
                <w:lang w:val="en-US" w:eastAsia="zh-CN"/>
              </w:rPr>
            </w:pPr>
            <w:r w:rsidRPr="008523D2">
              <w:rPr>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914290B"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5777D4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40D4D42"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9EB40F9" w14:textId="77777777" w:rsidTr="005A0D4C">
        <w:trPr>
          <w:trHeight w:val="29"/>
        </w:trPr>
        <w:tc>
          <w:tcPr>
            <w:tcW w:w="3066" w:type="dxa"/>
            <w:tcBorders>
              <w:top w:val="nil"/>
              <w:left w:val="single" w:sz="4" w:space="0" w:color="auto"/>
              <w:bottom w:val="nil"/>
              <w:right w:val="single" w:sz="4" w:space="0" w:color="auto"/>
            </w:tcBorders>
            <w:vAlign w:val="center"/>
          </w:tcPr>
          <w:p w14:paraId="4FD985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1FD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EAA9E" w14:textId="77777777" w:rsidR="00E060BF" w:rsidRPr="00480423" w:rsidRDefault="00E060BF" w:rsidP="00AF6673">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1E047380"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2BCFB1F8" w14:textId="77777777" w:rsidR="00E060BF" w:rsidRPr="00480423" w:rsidRDefault="00E060BF" w:rsidP="00AF6673">
            <w:pPr>
              <w:pStyle w:val="TAC"/>
              <w:rPr>
                <w:rFonts w:eastAsiaTheme="minorEastAsia"/>
                <w:lang w:val="en-US" w:eastAsia="zh-CN"/>
              </w:rPr>
            </w:pPr>
          </w:p>
        </w:tc>
      </w:tr>
      <w:tr w:rsidR="00E060BF" w:rsidRPr="00480423" w14:paraId="2BBDA8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286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1270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ECD15"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8E594D"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60049B10" w14:textId="77777777" w:rsidR="00E060BF" w:rsidRPr="00480423" w:rsidRDefault="00E060BF" w:rsidP="00AF6673">
            <w:pPr>
              <w:pStyle w:val="TAC"/>
              <w:rPr>
                <w:rFonts w:eastAsiaTheme="minorEastAsia"/>
                <w:lang w:val="en-US" w:eastAsia="zh-CN"/>
              </w:rPr>
            </w:pPr>
          </w:p>
        </w:tc>
      </w:tr>
      <w:tr w:rsidR="00E060BF" w:rsidRPr="00480423" w14:paraId="1F3BF98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F901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5CBEF7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CA_n39A-n40A</w:t>
            </w:r>
          </w:p>
          <w:p w14:paraId="251CE3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CA_n40A-n79A</w:t>
            </w:r>
          </w:p>
          <w:p w14:paraId="603E0BB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75417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00C5C00"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532217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1847937" w14:textId="77777777" w:rsidTr="005A0D4C">
        <w:trPr>
          <w:trHeight w:val="29"/>
        </w:trPr>
        <w:tc>
          <w:tcPr>
            <w:tcW w:w="3066" w:type="dxa"/>
            <w:tcBorders>
              <w:top w:val="nil"/>
              <w:left w:val="single" w:sz="4" w:space="0" w:color="auto"/>
              <w:bottom w:val="nil"/>
              <w:right w:val="single" w:sz="4" w:space="0" w:color="auto"/>
            </w:tcBorders>
            <w:vAlign w:val="center"/>
          </w:tcPr>
          <w:p w14:paraId="5ADF8E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7A6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68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231489"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1D773DC" w14:textId="77777777" w:rsidR="00E060BF" w:rsidRPr="00480423" w:rsidRDefault="00E060BF" w:rsidP="00AF6673">
            <w:pPr>
              <w:pStyle w:val="TAC"/>
              <w:rPr>
                <w:rFonts w:eastAsiaTheme="minorEastAsia"/>
                <w:lang w:val="en-US" w:eastAsia="zh-CN"/>
              </w:rPr>
            </w:pPr>
          </w:p>
        </w:tc>
      </w:tr>
      <w:tr w:rsidR="00E060BF" w:rsidRPr="00480423" w14:paraId="461922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2B18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6951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5AA0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694C8C"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CAA8E12" w14:textId="77777777" w:rsidR="00E060BF" w:rsidRPr="00480423" w:rsidRDefault="00E060BF" w:rsidP="00AF6673">
            <w:pPr>
              <w:pStyle w:val="TAC"/>
              <w:rPr>
                <w:rFonts w:eastAsiaTheme="minorEastAsia"/>
                <w:lang w:val="en-US" w:eastAsia="zh-CN"/>
              </w:rPr>
            </w:pPr>
          </w:p>
        </w:tc>
      </w:tr>
      <w:tr w:rsidR="00E060BF" w:rsidRPr="00480423" w14:paraId="2C483340" w14:textId="77777777" w:rsidTr="005A0D4C">
        <w:trPr>
          <w:trHeight w:val="29"/>
        </w:trPr>
        <w:tc>
          <w:tcPr>
            <w:tcW w:w="3066" w:type="dxa"/>
            <w:tcBorders>
              <w:top w:val="nil"/>
              <w:left w:val="single" w:sz="4" w:space="0" w:color="auto"/>
              <w:bottom w:val="nil"/>
              <w:right w:val="single" w:sz="4" w:space="0" w:color="auto"/>
            </w:tcBorders>
            <w:vAlign w:val="center"/>
          </w:tcPr>
          <w:p w14:paraId="4D3D35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3780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86EAF" w14:textId="77777777" w:rsidR="00E060BF" w:rsidRPr="00480423" w:rsidRDefault="00E060BF" w:rsidP="00AF6673">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1CB096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534F92F"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0B0A065" w14:textId="77777777" w:rsidTr="005A0D4C">
        <w:trPr>
          <w:trHeight w:val="29"/>
        </w:trPr>
        <w:tc>
          <w:tcPr>
            <w:tcW w:w="3066" w:type="dxa"/>
            <w:tcBorders>
              <w:top w:val="nil"/>
              <w:left w:val="single" w:sz="4" w:space="0" w:color="auto"/>
              <w:bottom w:val="nil"/>
              <w:right w:val="single" w:sz="4" w:space="0" w:color="auto"/>
            </w:tcBorders>
            <w:vAlign w:val="center"/>
          </w:tcPr>
          <w:p w14:paraId="68E2FA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D7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2248B" w14:textId="77777777" w:rsidR="00E060BF" w:rsidRPr="00480423" w:rsidRDefault="00E060BF" w:rsidP="00AF6673">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A0C256"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74C2EEB" w14:textId="77777777" w:rsidR="00E060BF" w:rsidRPr="00480423" w:rsidRDefault="00E060BF" w:rsidP="00AF6673">
            <w:pPr>
              <w:pStyle w:val="TAC"/>
              <w:rPr>
                <w:rFonts w:eastAsiaTheme="minorEastAsia"/>
                <w:lang w:val="en-US" w:eastAsia="zh-CN"/>
              </w:rPr>
            </w:pPr>
          </w:p>
        </w:tc>
      </w:tr>
      <w:tr w:rsidR="00E060BF" w:rsidRPr="00480423" w14:paraId="3D4FDC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0637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8390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B06B2" w14:textId="77777777" w:rsidR="00E060BF" w:rsidRPr="00480423" w:rsidRDefault="00E060BF" w:rsidP="00AF6673">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591CC28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F5F125A" w14:textId="77777777" w:rsidR="00E060BF" w:rsidRPr="00480423" w:rsidRDefault="00E060BF" w:rsidP="00AF6673">
            <w:pPr>
              <w:pStyle w:val="TAC"/>
              <w:rPr>
                <w:rFonts w:eastAsiaTheme="minorEastAsia"/>
                <w:lang w:val="en-US" w:eastAsia="zh-CN"/>
              </w:rPr>
            </w:pPr>
          </w:p>
        </w:tc>
      </w:tr>
      <w:tr w:rsidR="00E060BF" w:rsidRPr="00480423" w14:paraId="2ED9CAE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3200A" w14:textId="77777777" w:rsidR="00E060BF" w:rsidRPr="00480423" w:rsidRDefault="00E060BF" w:rsidP="00AF6673">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2D80E505" w14:textId="77777777" w:rsidR="00E060BF" w:rsidRPr="008523D2" w:rsidRDefault="00E060BF" w:rsidP="00AF6673">
            <w:pPr>
              <w:pStyle w:val="TAC"/>
              <w:rPr>
                <w:lang w:val="en-US" w:eastAsia="zh-CN"/>
              </w:rPr>
            </w:pPr>
            <w:r w:rsidRPr="008523D2">
              <w:rPr>
                <w:lang w:val="en-US" w:eastAsia="zh-CN"/>
              </w:rPr>
              <w:t>CA_n39A-n41A</w:t>
            </w:r>
          </w:p>
          <w:p w14:paraId="44DEABEF" w14:textId="77777777" w:rsidR="00E060BF" w:rsidRPr="008523D2" w:rsidRDefault="00E060BF" w:rsidP="00AF6673">
            <w:pPr>
              <w:pStyle w:val="TAC"/>
              <w:rPr>
                <w:lang w:val="en-US" w:eastAsia="zh-CN"/>
              </w:rPr>
            </w:pPr>
            <w:r w:rsidRPr="008523D2">
              <w:rPr>
                <w:lang w:val="en-US" w:eastAsia="zh-CN"/>
              </w:rPr>
              <w:t>CA_n39A-n79A</w:t>
            </w:r>
          </w:p>
          <w:p w14:paraId="2D76D5BA" w14:textId="77777777" w:rsidR="00E060BF" w:rsidRPr="00480423" w:rsidRDefault="00E060BF" w:rsidP="00AF6673">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2F21B9C" w14:textId="77777777" w:rsidR="00E060BF" w:rsidRPr="00480423" w:rsidRDefault="00E060BF" w:rsidP="00AF6673">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D19FDBF"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9286C9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349C056C" w14:textId="77777777" w:rsidTr="005A0D4C">
        <w:trPr>
          <w:trHeight w:val="29"/>
        </w:trPr>
        <w:tc>
          <w:tcPr>
            <w:tcW w:w="3066" w:type="dxa"/>
            <w:tcBorders>
              <w:top w:val="nil"/>
              <w:left w:val="single" w:sz="4" w:space="0" w:color="auto"/>
              <w:bottom w:val="nil"/>
              <w:right w:val="single" w:sz="4" w:space="0" w:color="auto"/>
            </w:tcBorders>
            <w:vAlign w:val="center"/>
          </w:tcPr>
          <w:p w14:paraId="744993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A5B2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5EF20" w14:textId="77777777" w:rsidR="00E060BF" w:rsidRPr="00480423" w:rsidRDefault="00E060BF" w:rsidP="00AF6673">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734D88"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6722903" w14:textId="77777777" w:rsidR="00E060BF" w:rsidRPr="00480423" w:rsidRDefault="00E060BF" w:rsidP="00AF6673">
            <w:pPr>
              <w:pStyle w:val="TAC"/>
              <w:rPr>
                <w:rFonts w:eastAsiaTheme="minorEastAsia"/>
                <w:lang w:val="en-US" w:eastAsia="zh-CN"/>
              </w:rPr>
            </w:pPr>
          </w:p>
        </w:tc>
      </w:tr>
      <w:tr w:rsidR="00E060BF" w:rsidRPr="00480423" w14:paraId="16B240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88D5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84C3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40CCF" w14:textId="77777777" w:rsidR="00E060BF" w:rsidRPr="00480423" w:rsidRDefault="00E060BF" w:rsidP="00AF6673">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0F7C1AF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272377A8" w14:textId="77777777" w:rsidR="00E060BF" w:rsidRPr="00480423" w:rsidRDefault="00E060BF" w:rsidP="00AF6673">
            <w:pPr>
              <w:pStyle w:val="TAC"/>
              <w:rPr>
                <w:rFonts w:eastAsiaTheme="minorEastAsia"/>
                <w:lang w:val="en-US" w:eastAsia="zh-CN"/>
              </w:rPr>
            </w:pPr>
          </w:p>
        </w:tc>
      </w:tr>
      <w:tr w:rsidR="00E060BF" w:rsidRPr="00480423" w14:paraId="2F83C9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21C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01D975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CA_n39A-n41A</w:t>
            </w:r>
          </w:p>
          <w:p w14:paraId="0E8E19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CA_n39A-n79A</w:t>
            </w:r>
          </w:p>
          <w:p w14:paraId="7C6DAA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62417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1989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BD19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099084" w14:textId="77777777" w:rsidTr="005A0D4C">
        <w:trPr>
          <w:trHeight w:val="29"/>
        </w:trPr>
        <w:tc>
          <w:tcPr>
            <w:tcW w:w="3066" w:type="dxa"/>
            <w:tcBorders>
              <w:top w:val="nil"/>
              <w:left w:val="single" w:sz="4" w:space="0" w:color="auto"/>
              <w:bottom w:val="nil"/>
              <w:right w:val="single" w:sz="4" w:space="0" w:color="auto"/>
            </w:tcBorders>
            <w:vAlign w:val="center"/>
          </w:tcPr>
          <w:p w14:paraId="6DD427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D9A0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BB9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66F4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FCC3B3E" w14:textId="77777777" w:rsidR="00E060BF" w:rsidRPr="00480423" w:rsidRDefault="00E060BF" w:rsidP="00AF6673">
            <w:pPr>
              <w:pStyle w:val="TAC"/>
              <w:rPr>
                <w:rFonts w:eastAsiaTheme="minorEastAsia"/>
                <w:lang w:val="en-US" w:eastAsia="zh-CN"/>
              </w:rPr>
            </w:pPr>
          </w:p>
        </w:tc>
      </w:tr>
      <w:tr w:rsidR="00E060BF" w:rsidRPr="00480423" w14:paraId="7BBA7674" w14:textId="77777777" w:rsidTr="005A0D4C">
        <w:trPr>
          <w:trHeight w:val="29"/>
        </w:trPr>
        <w:tc>
          <w:tcPr>
            <w:tcW w:w="3066" w:type="dxa"/>
            <w:tcBorders>
              <w:top w:val="nil"/>
              <w:left w:val="single" w:sz="4" w:space="0" w:color="auto"/>
              <w:bottom w:val="nil"/>
              <w:right w:val="single" w:sz="4" w:space="0" w:color="auto"/>
            </w:tcBorders>
            <w:vAlign w:val="center"/>
          </w:tcPr>
          <w:p w14:paraId="0EF9ED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1432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0DC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B010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79BFA9" w14:textId="77777777" w:rsidR="00E060BF" w:rsidRPr="00480423" w:rsidRDefault="00E060BF" w:rsidP="00AF6673">
            <w:pPr>
              <w:pStyle w:val="TAC"/>
              <w:rPr>
                <w:rFonts w:eastAsiaTheme="minorEastAsia"/>
                <w:lang w:val="en-US" w:eastAsia="zh-CN"/>
              </w:rPr>
            </w:pPr>
          </w:p>
        </w:tc>
      </w:tr>
      <w:tr w:rsidR="00E060BF" w:rsidRPr="00480423" w14:paraId="3EC757B6" w14:textId="77777777" w:rsidTr="005A0D4C">
        <w:trPr>
          <w:trHeight w:val="29"/>
        </w:trPr>
        <w:tc>
          <w:tcPr>
            <w:tcW w:w="3066" w:type="dxa"/>
            <w:tcBorders>
              <w:top w:val="nil"/>
              <w:left w:val="single" w:sz="4" w:space="0" w:color="auto"/>
              <w:bottom w:val="nil"/>
              <w:right w:val="single" w:sz="4" w:space="0" w:color="auto"/>
            </w:tcBorders>
            <w:vAlign w:val="center"/>
          </w:tcPr>
          <w:p w14:paraId="3B5F4B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F1CD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EE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D97A0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CF645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83C424F" w14:textId="77777777" w:rsidTr="005A0D4C">
        <w:trPr>
          <w:trHeight w:val="29"/>
        </w:trPr>
        <w:tc>
          <w:tcPr>
            <w:tcW w:w="3066" w:type="dxa"/>
            <w:tcBorders>
              <w:top w:val="nil"/>
              <w:left w:val="single" w:sz="4" w:space="0" w:color="auto"/>
              <w:bottom w:val="nil"/>
              <w:right w:val="single" w:sz="4" w:space="0" w:color="auto"/>
            </w:tcBorders>
            <w:vAlign w:val="center"/>
          </w:tcPr>
          <w:p w14:paraId="007CAE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5AF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962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B7F4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492F577D" w14:textId="77777777" w:rsidR="00E060BF" w:rsidRPr="00480423" w:rsidRDefault="00E060BF" w:rsidP="00AF6673">
            <w:pPr>
              <w:pStyle w:val="TAC"/>
              <w:rPr>
                <w:rFonts w:eastAsiaTheme="minorEastAsia"/>
                <w:lang w:val="en-US" w:eastAsia="zh-CN"/>
              </w:rPr>
            </w:pPr>
          </w:p>
        </w:tc>
      </w:tr>
      <w:tr w:rsidR="00E060BF" w:rsidRPr="00480423" w14:paraId="758FAE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C899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F5E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3AD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51F2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D8505C" w14:textId="77777777" w:rsidR="00E060BF" w:rsidRPr="00480423" w:rsidRDefault="00E060BF" w:rsidP="00AF6673">
            <w:pPr>
              <w:pStyle w:val="TAC"/>
              <w:rPr>
                <w:rFonts w:eastAsiaTheme="minorEastAsia"/>
                <w:lang w:val="en-US" w:eastAsia="zh-CN"/>
              </w:rPr>
            </w:pPr>
          </w:p>
        </w:tc>
      </w:tr>
      <w:tr w:rsidR="00E060BF" w:rsidRPr="00480423" w14:paraId="628F33B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13AC11" w14:textId="77777777" w:rsidR="00E060BF" w:rsidRPr="00480423" w:rsidRDefault="00E060BF" w:rsidP="00AF6673">
            <w:pPr>
              <w:pStyle w:val="TAC"/>
              <w:rPr>
                <w:rFonts w:eastAsiaTheme="minorEastAsia"/>
                <w:lang w:val="en-US" w:eastAsia="zh-CN"/>
              </w:rPr>
            </w:pPr>
            <w:r w:rsidRPr="008523D2">
              <w:rPr>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21BCCF23" w14:textId="77777777" w:rsidR="00E060BF" w:rsidRPr="008523D2" w:rsidRDefault="00E060BF" w:rsidP="00AF6673">
            <w:pPr>
              <w:pStyle w:val="TAC"/>
              <w:rPr>
                <w:lang w:val="en-US" w:eastAsia="zh-CN"/>
              </w:rPr>
            </w:pPr>
            <w:r w:rsidRPr="008523D2">
              <w:rPr>
                <w:lang w:val="en-US" w:eastAsia="zh-CN"/>
              </w:rPr>
              <w:t>CA_n40A-n41A</w:t>
            </w:r>
          </w:p>
          <w:p w14:paraId="636325B7" w14:textId="77777777" w:rsidR="00E060BF" w:rsidRPr="008523D2" w:rsidRDefault="00E060BF" w:rsidP="00AF6673">
            <w:pPr>
              <w:pStyle w:val="TAC"/>
              <w:rPr>
                <w:lang w:val="en-US" w:eastAsia="zh-CN"/>
              </w:rPr>
            </w:pPr>
            <w:r w:rsidRPr="008523D2">
              <w:rPr>
                <w:lang w:val="en-US" w:eastAsia="zh-CN"/>
              </w:rPr>
              <w:t>CA_n40A-n79A</w:t>
            </w:r>
          </w:p>
          <w:p w14:paraId="6DAAB991" w14:textId="77777777" w:rsidR="00E060BF" w:rsidRPr="00480423" w:rsidRDefault="00E060BF" w:rsidP="00AF6673">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99DD295"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6A46EFA"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2D424649"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725FBFA7" w14:textId="77777777" w:rsidTr="005A0D4C">
        <w:trPr>
          <w:trHeight w:val="29"/>
        </w:trPr>
        <w:tc>
          <w:tcPr>
            <w:tcW w:w="3066" w:type="dxa"/>
            <w:tcBorders>
              <w:top w:val="nil"/>
              <w:left w:val="single" w:sz="4" w:space="0" w:color="auto"/>
              <w:bottom w:val="nil"/>
              <w:right w:val="single" w:sz="4" w:space="0" w:color="auto"/>
            </w:tcBorders>
            <w:vAlign w:val="center"/>
          </w:tcPr>
          <w:p w14:paraId="2ABFBB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7A13E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9C8D4"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7A2CED"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6B1A7DFA" w14:textId="77777777" w:rsidR="00E060BF" w:rsidRPr="00480423" w:rsidRDefault="00E060BF" w:rsidP="00AF6673">
            <w:pPr>
              <w:pStyle w:val="TAC"/>
              <w:rPr>
                <w:rFonts w:eastAsiaTheme="minorEastAsia"/>
                <w:lang w:val="en-US" w:eastAsia="zh-CN"/>
              </w:rPr>
            </w:pPr>
          </w:p>
        </w:tc>
      </w:tr>
      <w:tr w:rsidR="00E060BF" w:rsidRPr="00480423" w14:paraId="0455A063" w14:textId="77777777" w:rsidTr="005A0D4C">
        <w:trPr>
          <w:trHeight w:val="29"/>
        </w:trPr>
        <w:tc>
          <w:tcPr>
            <w:tcW w:w="3066" w:type="dxa"/>
            <w:tcBorders>
              <w:top w:val="nil"/>
              <w:left w:val="single" w:sz="4" w:space="0" w:color="auto"/>
              <w:bottom w:val="nil"/>
              <w:right w:val="single" w:sz="4" w:space="0" w:color="auto"/>
            </w:tcBorders>
            <w:vAlign w:val="center"/>
          </w:tcPr>
          <w:p w14:paraId="5E484F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A0E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53DE2"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A3E848" w14:textId="77777777" w:rsidR="00E060BF" w:rsidRPr="00480423" w:rsidRDefault="00E060BF" w:rsidP="00AF6673">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5013028C" w14:textId="77777777" w:rsidR="00E060BF" w:rsidRPr="00480423" w:rsidRDefault="00E060BF" w:rsidP="00AF6673">
            <w:pPr>
              <w:pStyle w:val="TAC"/>
              <w:rPr>
                <w:rFonts w:eastAsiaTheme="minorEastAsia"/>
                <w:lang w:val="en-US" w:eastAsia="zh-CN"/>
              </w:rPr>
            </w:pPr>
          </w:p>
        </w:tc>
      </w:tr>
      <w:tr w:rsidR="00E060BF" w:rsidRPr="00480423" w14:paraId="5A3F8C2D" w14:textId="77777777" w:rsidTr="005A0D4C">
        <w:trPr>
          <w:trHeight w:val="29"/>
        </w:trPr>
        <w:tc>
          <w:tcPr>
            <w:tcW w:w="3066" w:type="dxa"/>
            <w:tcBorders>
              <w:top w:val="nil"/>
              <w:left w:val="single" w:sz="4" w:space="0" w:color="auto"/>
              <w:bottom w:val="nil"/>
              <w:right w:val="single" w:sz="4" w:space="0" w:color="auto"/>
            </w:tcBorders>
            <w:vAlign w:val="center"/>
          </w:tcPr>
          <w:p w14:paraId="63F69C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D25C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7CCF3"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ABE5EEB"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4C32A3"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777E2A86" w14:textId="77777777" w:rsidTr="005A0D4C">
        <w:trPr>
          <w:trHeight w:val="29"/>
        </w:trPr>
        <w:tc>
          <w:tcPr>
            <w:tcW w:w="3066" w:type="dxa"/>
            <w:tcBorders>
              <w:top w:val="nil"/>
              <w:left w:val="single" w:sz="4" w:space="0" w:color="auto"/>
              <w:bottom w:val="nil"/>
              <w:right w:val="single" w:sz="4" w:space="0" w:color="auto"/>
            </w:tcBorders>
            <w:vAlign w:val="center"/>
          </w:tcPr>
          <w:p w14:paraId="52F188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F63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0CA47"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CCC8B5"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473C8319" w14:textId="77777777" w:rsidR="00E060BF" w:rsidRPr="00480423" w:rsidRDefault="00E060BF" w:rsidP="00AF6673">
            <w:pPr>
              <w:pStyle w:val="TAC"/>
              <w:rPr>
                <w:rFonts w:eastAsiaTheme="minorEastAsia"/>
                <w:lang w:val="en-US" w:eastAsia="zh-CN"/>
              </w:rPr>
            </w:pPr>
          </w:p>
        </w:tc>
      </w:tr>
      <w:tr w:rsidR="00E060BF" w:rsidRPr="00480423" w14:paraId="431D19E9" w14:textId="77777777" w:rsidTr="005A0D4C">
        <w:trPr>
          <w:trHeight w:val="29"/>
        </w:trPr>
        <w:tc>
          <w:tcPr>
            <w:tcW w:w="3066" w:type="dxa"/>
            <w:tcBorders>
              <w:top w:val="nil"/>
              <w:left w:val="single" w:sz="4" w:space="0" w:color="auto"/>
              <w:bottom w:val="nil"/>
              <w:right w:val="single" w:sz="4" w:space="0" w:color="auto"/>
            </w:tcBorders>
            <w:vAlign w:val="center"/>
          </w:tcPr>
          <w:p w14:paraId="3E324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FA1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7BC5A"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71A396" w14:textId="77777777" w:rsidR="00E060BF" w:rsidRPr="00480423" w:rsidRDefault="00E060BF" w:rsidP="00AF6673">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509D71A1" w14:textId="77777777" w:rsidR="00E060BF" w:rsidRPr="00480423" w:rsidRDefault="00E060BF" w:rsidP="00AF6673">
            <w:pPr>
              <w:pStyle w:val="TAC"/>
              <w:rPr>
                <w:rFonts w:eastAsiaTheme="minorEastAsia"/>
                <w:lang w:val="en-US" w:eastAsia="zh-CN"/>
              </w:rPr>
            </w:pPr>
          </w:p>
        </w:tc>
      </w:tr>
      <w:tr w:rsidR="00E060BF" w:rsidRPr="00480423" w14:paraId="4A5E05B3" w14:textId="77777777" w:rsidTr="005A0D4C">
        <w:trPr>
          <w:trHeight w:val="29"/>
        </w:trPr>
        <w:tc>
          <w:tcPr>
            <w:tcW w:w="3066" w:type="dxa"/>
            <w:tcBorders>
              <w:top w:val="nil"/>
              <w:left w:val="single" w:sz="4" w:space="0" w:color="auto"/>
              <w:bottom w:val="nil"/>
              <w:right w:val="single" w:sz="4" w:space="0" w:color="auto"/>
            </w:tcBorders>
            <w:vAlign w:val="center"/>
          </w:tcPr>
          <w:p w14:paraId="4E77D3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AE6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1B286" w14:textId="77777777" w:rsidR="00E060BF" w:rsidRPr="00480423" w:rsidRDefault="00E060BF" w:rsidP="00AF6673">
            <w:pPr>
              <w:pStyle w:val="TAC"/>
              <w:rPr>
                <w:rFonts w:eastAsiaTheme="minorEastAsia"/>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94AB9C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2C63EA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4F27C341" w14:textId="77777777" w:rsidTr="005A0D4C">
        <w:trPr>
          <w:trHeight w:val="29"/>
        </w:trPr>
        <w:tc>
          <w:tcPr>
            <w:tcW w:w="3066" w:type="dxa"/>
            <w:tcBorders>
              <w:top w:val="nil"/>
              <w:left w:val="single" w:sz="4" w:space="0" w:color="auto"/>
              <w:bottom w:val="nil"/>
              <w:right w:val="single" w:sz="4" w:space="0" w:color="auto"/>
            </w:tcBorders>
            <w:vAlign w:val="center"/>
          </w:tcPr>
          <w:p w14:paraId="140D81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098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C0629"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255C17"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44AA84F" w14:textId="77777777" w:rsidR="00E060BF" w:rsidRPr="00480423" w:rsidRDefault="00E060BF" w:rsidP="00AF6673">
            <w:pPr>
              <w:pStyle w:val="TAC"/>
              <w:rPr>
                <w:rFonts w:eastAsiaTheme="minorEastAsia"/>
                <w:lang w:val="en-US" w:eastAsia="zh-CN"/>
              </w:rPr>
            </w:pPr>
          </w:p>
        </w:tc>
      </w:tr>
      <w:tr w:rsidR="00E060BF" w:rsidRPr="00480423" w14:paraId="44ED83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7A65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8D79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E734A" w14:textId="77777777" w:rsidR="00E060BF" w:rsidRPr="00480423" w:rsidRDefault="00E060BF" w:rsidP="00AF6673">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3519CB21"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9928462" w14:textId="77777777" w:rsidR="00E060BF" w:rsidRPr="00480423" w:rsidRDefault="00E060BF" w:rsidP="00AF6673">
            <w:pPr>
              <w:pStyle w:val="TAC"/>
              <w:rPr>
                <w:rFonts w:eastAsiaTheme="minorEastAsia"/>
                <w:lang w:val="en-US" w:eastAsia="zh-CN"/>
              </w:rPr>
            </w:pPr>
          </w:p>
        </w:tc>
      </w:tr>
      <w:tr w:rsidR="00E060BF" w:rsidRPr="00480423" w14:paraId="1C6BF8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E67EBA" w14:textId="77777777" w:rsidR="00E060BF" w:rsidRPr="00480423" w:rsidRDefault="00E060BF" w:rsidP="00AF6673">
            <w:pPr>
              <w:pStyle w:val="TAC"/>
              <w:rPr>
                <w:color w:val="000000"/>
                <w:lang w:eastAsia="zh-CN"/>
              </w:rPr>
            </w:pPr>
            <w:r>
              <w:rPr>
                <w:rFonts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3398A04E" w14:textId="77777777" w:rsidR="00E060BF" w:rsidRDefault="00E060BF" w:rsidP="00AF6673">
            <w:pPr>
              <w:pStyle w:val="TAC"/>
              <w:rPr>
                <w:lang w:val="en-US" w:eastAsia="zh-CN"/>
              </w:rPr>
            </w:pPr>
            <w:r>
              <w:rPr>
                <w:rFonts w:hint="eastAsia"/>
                <w:lang w:val="en-US" w:eastAsia="zh-CN"/>
              </w:rPr>
              <w:t>CA_n41C</w:t>
            </w:r>
          </w:p>
          <w:p w14:paraId="014A980C" w14:textId="77777777" w:rsidR="00E060BF" w:rsidRDefault="00E060BF" w:rsidP="00AF6673">
            <w:pPr>
              <w:pStyle w:val="TAC"/>
              <w:rPr>
                <w:lang w:val="en-US" w:eastAsia="zh-CN"/>
              </w:rPr>
            </w:pPr>
            <w:r>
              <w:rPr>
                <w:rFonts w:hint="eastAsia"/>
                <w:lang w:val="en-US" w:eastAsia="zh-CN"/>
              </w:rPr>
              <w:t>CA_n41A-n79A</w:t>
            </w:r>
          </w:p>
          <w:p w14:paraId="25B7B151" w14:textId="77777777" w:rsidR="00E060BF" w:rsidRDefault="00E060BF" w:rsidP="00AF6673">
            <w:pPr>
              <w:pStyle w:val="TAC"/>
              <w:rPr>
                <w:lang w:val="en-US" w:eastAsia="zh-CN"/>
              </w:rPr>
            </w:pPr>
            <w:r>
              <w:rPr>
                <w:rFonts w:hint="eastAsia"/>
                <w:lang w:val="en-US" w:eastAsia="zh-CN"/>
              </w:rPr>
              <w:t>CA_n40A-n41A</w:t>
            </w:r>
          </w:p>
          <w:p w14:paraId="131A49AB" w14:textId="77777777" w:rsidR="00E060BF" w:rsidRPr="00480423" w:rsidRDefault="00E060BF" w:rsidP="00AF6673">
            <w:pPr>
              <w:pStyle w:val="TAC"/>
              <w:rPr>
                <w:rFonts w:eastAsiaTheme="minorEastAsia" w:cs="Arial"/>
                <w:szCs w:val="18"/>
                <w:lang w:val="en-US" w:eastAsia="zh-CN"/>
              </w:rPr>
            </w:pPr>
            <w:r>
              <w:rPr>
                <w:rFonts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7288F0E9" w14:textId="77777777" w:rsidR="00E060BF" w:rsidRPr="00480423" w:rsidRDefault="00E060BF" w:rsidP="00AF6673">
            <w:pPr>
              <w:pStyle w:val="TAC"/>
              <w:rPr>
                <w:rFonts w:eastAsiaTheme="minorEastAsia" w:cs="Arial"/>
                <w:color w:val="000000"/>
              </w:rPr>
            </w:pPr>
            <w:r>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A8EFD4B"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A97CBA3" w14:textId="77777777" w:rsidR="00E060BF" w:rsidRPr="00480423" w:rsidRDefault="00E060BF" w:rsidP="00AF6673">
            <w:pPr>
              <w:pStyle w:val="TAC"/>
              <w:rPr>
                <w:rFonts w:eastAsiaTheme="minorEastAsia"/>
                <w:szCs w:val="18"/>
                <w:lang w:val="en-US" w:eastAsia="zh-CN"/>
              </w:rPr>
            </w:pPr>
            <w:r>
              <w:rPr>
                <w:rFonts w:hint="eastAsia"/>
                <w:lang w:val="en-US" w:eastAsia="zh-CN"/>
              </w:rPr>
              <w:t>4 and 5</w:t>
            </w:r>
          </w:p>
        </w:tc>
      </w:tr>
      <w:tr w:rsidR="00E060BF" w:rsidRPr="00480423" w14:paraId="144B5F31" w14:textId="77777777" w:rsidTr="005A0D4C">
        <w:trPr>
          <w:trHeight w:val="29"/>
        </w:trPr>
        <w:tc>
          <w:tcPr>
            <w:tcW w:w="3066" w:type="dxa"/>
            <w:tcBorders>
              <w:top w:val="nil"/>
              <w:left w:val="single" w:sz="4" w:space="0" w:color="auto"/>
              <w:bottom w:val="nil"/>
              <w:right w:val="single" w:sz="4" w:space="0" w:color="auto"/>
            </w:tcBorders>
            <w:vAlign w:val="center"/>
          </w:tcPr>
          <w:p w14:paraId="751D50AE"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0AD1E1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8545E" w14:textId="77777777" w:rsidR="00E060BF" w:rsidRPr="00480423" w:rsidRDefault="00E060BF" w:rsidP="00AF6673">
            <w:pPr>
              <w:pStyle w:val="TAC"/>
              <w:rPr>
                <w:rFonts w:eastAsiaTheme="minorEastAsia" w:cs="Arial"/>
                <w:color w:val="000000"/>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793EDE"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5B6D89C6" w14:textId="77777777" w:rsidR="00E060BF" w:rsidRPr="00480423" w:rsidRDefault="00E060BF" w:rsidP="00AF6673">
            <w:pPr>
              <w:pStyle w:val="TAC"/>
              <w:rPr>
                <w:rFonts w:eastAsiaTheme="minorEastAsia"/>
                <w:szCs w:val="18"/>
                <w:lang w:val="en-US" w:eastAsia="zh-CN"/>
              </w:rPr>
            </w:pPr>
          </w:p>
        </w:tc>
      </w:tr>
      <w:tr w:rsidR="00E060BF" w:rsidRPr="00480423" w14:paraId="07ACAE1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F85F6"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F12F9D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6C3C1" w14:textId="77777777" w:rsidR="00E060BF" w:rsidRPr="00480423" w:rsidRDefault="00E060BF" w:rsidP="00AF6673">
            <w:pPr>
              <w:pStyle w:val="TAC"/>
              <w:rPr>
                <w:rFonts w:eastAsiaTheme="minorEastAsia" w:cs="Arial"/>
                <w:color w:val="000000"/>
              </w:rPr>
            </w:pPr>
            <w:r>
              <w:rPr>
                <w:lang w:val="en-US" w:eastAsia="zh-CN"/>
              </w:rPr>
              <w:t>n</w:t>
            </w:r>
            <w:r>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7C90B47A"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668A5C7" w14:textId="77777777" w:rsidR="00E060BF" w:rsidRPr="00480423" w:rsidRDefault="00E060BF" w:rsidP="00AF6673">
            <w:pPr>
              <w:pStyle w:val="TAC"/>
              <w:rPr>
                <w:rFonts w:eastAsiaTheme="minorEastAsia"/>
                <w:szCs w:val="18"/>
                <w:lang w:val="en-US" w:eastAsia="zh-CN"/>
              </w:rPr>
            </w:pPr>
          </w:p>
        </w:tc>
      </w:tr>
      <w:tr w:rsidR="00E060BF" w:rsidRPr="00480423" w14:paraId="066D37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9E95CD" w14:textId="77777777" w:rsidR="00E060BF" w:rsidRPr="00480423" w:rsidRDefault="00E060BF" w:rsidP="00AF6673">
            <w:pPr>
              <w:pStyle w:val="TAC"/>
              <w:rPr>
                <w:rFonts w:eastAsiaTheme="minorEastAsia"/>
                <w:lang w:val="en-US" w:eastAsia="zh-CN"/>
              </w:rPr>
            </w:pPr>
            <w:r w:rsidRPr="00480423">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0CE581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CA_n40A-n78A</w:t>
            </w:r>
          </w:p>
          <w:p w14:paraId="5BB3AB1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16B766DA" w14:textId="77777777" w:rsidR="00E060BF" w:rsidRPr="00480423" w:rsidRDefault="00E060BF" w:rsidP="00AF6673">
            <w:pPr>
              <w:pStyle w:val="TAC"/>
              <w:rPr>
                <w:rFonts w:eastAsiaTheme="minorEastAsia"/>
                <w:lang w:val="en-US" w:eastAsia="zh-CN"/>
              </w:rPr>
            </w:pPr>
            <w:r w:rsidRPr="00480423">
              <w:rPr>
                <w:rFonts w:eastAsiaTheme="minorEastAsia" w:cs="Arial"/>
                <w:color w:val="000000"/>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4F1765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0E55A37A"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02D0884" w14:textId="77777777" w:rsidTr="005A0D4C">
        <w:trPr>
          <w:trHeight w:val="29"/>
        </w:trPr>
        <w:tc>
          <w:tcPr>
            <w:tcW w:w="3066" w:type="dxa"/>
            <w:tcBorders>
              <w:top w:val="nil"/>
              <w:left w:val="single" w:sz="4" w:space="0" w:color="auto"/>
              <w:bottom w:val="nil"/>
              <w:right w:val="single" w:sz="4" w:space="0" w:color="auto"/>
            </w:tcBorders>
            <w:vAlign w:val="center"/>
          </w:tcPr>
          <w:p w14:paraId="270325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3C1B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11B972C" w14:textId="77777777" w:rsidR="00E060BF" w:rsidRPr="00480423" w:rsidRDefault="00E060BF" w:rsidP="00AF6673">
            <w:pPr>
              <w:pStyle w:val="TAC"/>
              <w:rPr>
                <w:rFonts w:eastAsiaTheme="minorEastAsia"/>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8338F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72D4E98" w14:textId="77777777" w:rsidR="00E060BF" w:rsidRPr="00480423" w:rsidRDefault="00E060BF" w:rsidP="00AF6673">
            <w:pPr>
              <w:pStyle w:val="TAC"/>
              <w:rPr>
                <w:rFonts w:eastAsiaTheme="minorEastAsia"/>
                <w:lang w:val="en-US" w:eastAsia="zh-CN"/>
              </w:rPr>
            </w:pPr>
          </w:p>
        </w:tc>
      </w:tr>
      <w:tr w:rsidR="00E060BF" w:rsidRPr="00480423" w14:paraId="3DA13C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AC8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CFFB2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3C62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6350FEB"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CB09718" w14:textId="77777777" w:rsidR="00E060BF" w:rsidRPr="00480423" w:rsidRDefault="00E060BF" w:rsidP="00AF6673">
            <w:pPr>
              <w:pStyle w:val="TAC"/>
              <w:rPr>
                <w:rFonts w:eastAsiaTheme="minorEastAsia"/>
                <w:lang w:val="en-US" w:eastAsia="zh-CN"/>
              </w:rPr>
            </w:pPr>
          </w:p>
        </w:tc>
      </w:tr>
      <w:tr w:rsidR="00E060BF" w:rsidRPr="00480423" w14:paraId="64D3AF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A275B8" w14:textId="77777777" w:rsidR="00E060BF" w:rsidRPr="00480423" w:rsidRDefault="00E060BF" w:rsidP="00AF6673">
            <w:pPr>
              <w:pStyle w:val="TAC"/>
              <w:rPr>
                <w:rFonts w:eastAsiaTheme="minorEastAsia"/>
                <w:lang w:val="en-US" w:eastAsia="zh-CN"/>
              </w:rPr>
            </w:pPr>
            <w:r w:rsidRPr="00480423">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C8AF3C1" w14:textId="77777777" w:rsidR="00E060BF" w:rsidRPr="00480423" w:rsidRDefault="00E060BF" w:rsidP="00AF6673">
            <w:pPr>
              <w:pStyle w:val="TAC"/>
              <w:rPr>
                <w:rFonts w:eastAsiaTheme="minorEastAsia"/>
                <w:color w:val="000000"/>
              </w:rPr>
            </w:pPr>
            <w:r w:rsidRPr="00480423">
              <w:rPr>
                <w:rFonts w:eastAsiaTheme="minorEastAsia"/>
                <w:color w:val="000000"/>
              </w:rPr>
              <w:t>CA_n41A-n66A</w:t>
            </w:r>
          </w:p>
          <w:p w14:paraId="49B5F9C5" w14:textId="77777777" w:rsidR="00E060BF" w:rsidRPr="00480423" w:rsidRDefault="00E060BF" w:rsidP="00AF6673">
            <w:pPr>
              <w:pStyle w:val="TAC"/>
              <w:rPr>
                <w:rFonts w:eastAsiaTheme="minorEastAsia"/>
                <w:lang w:val="en-US" w:eastAsia="zh-CN"/>
              </w:rPr>
            </w:pPr>
            <w:r w:rsidRPr="00480423">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653BDF6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F6F871"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1A5E875"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50213557" w14:textId="77777777" w:rsidTr="005A0D4C">
        <w:trPr>
          <w:trHeight w:val="29"/>
        </w:trPr>
        <w:tc>
          <w:tcPr>
            <w:tcW w:w="3066" w:type="dxa"/>
            <w:tcBorders>
              <w:top w:val="nil"/>
              <w:left w:val="single" w:sz="4" w:space="0" w:color="auto"/>
              <w:bottom w:val="nil"/>
              <w:right w:val="single" w:sz="4" w:space="0" w:color="auto"/>
            </w:tcBorders>
            <w:vAlign w:val="center"/>
          </w:tcPr>
          <w:p w14:paraId="27FE3A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464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19D1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4FDA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01630E1E" w14:textId="77777777" w:rsidR="00E060BF" w:rsidRPr="00480423" w:rsidRDefault="00E060BF" w:rsidP="00AF6673">
            <w:pPr>
              <w:pStyle w:val="TAC"/>
              <w:rPr>
                <w:rFonts w:eastAsiaTheme="minorEastAsia"/>
                <w:lang w:val="en-US" w:eastAsia="zh-CN"/>
              </w:rPr>
            </w:pPr>
          </w:p>
        </w:tc>
      </w:tr>
      <w:tr w:rsidR="00E060BF" w:rsidRPr="00480423" w14:paraId="7B4B29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083D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83B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EDE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1E9EA0"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31B802AB" w14:textId="77777777" w:rsidR="00E060BF" w:rsidRPr="00480423" w:rsidRDefault="00E060BF" w:rsidP="00AF6673">
            <w:pPr>
              <w:pStyle w:val="TAC"/>
              <w:rPr>
                <w:rFonts w:eastAsiaTheme="minorEastAsia"/>
                <w:lang w:val="en-US" w:eastAsia="zh-CN"/>
              </w:rPr>
            </w:pPr>
          </w:p>
        </w:tc>
      </w:tr>
      <w:tr w:rsidR="00E060BF" w:rsidRPr="00480423" w14:paraId="2A95F5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135E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16CD0708"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52936EE9"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D12B2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15846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292ABD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D68A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48D44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9D90FA4" w14:textId="77777777" w:rsidTr="005A0D4C">
        <w:trPr>
          <w:trHeight w:val="29"/>
        </w:trPr>
        <w:tc>
          <w:tcPr>
            <w:tcW w:w="3066" w:type="dxa"/>
            <w:tcBorders>
              <w:top w:val="nil"/>
              <w:left w:val="single" w:sz="4" w:space="0" w:color="auto"/>
              <w:bottom w:val="nil"/>
              <w:right w:val="single" w:sz="4" w:space="0" w:color="auto"/>
            </w:tcBorders>
            <w:vAlign w:val="center"/>
          </w:tcPr>
          <w:p w14:paraId="56006D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823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F85D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4E58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2B2A10C" w14:textId="77777777" w:rsidR="00E060BF" w:rsidRPr="00480423" w:rsidRDefault="00E060BF" w:rsidP="00AF6673">
            <w:pPr>
              <w:pStyle w:val="TAC"/>
              <w:rPr>
                <w:rFonts w:eastAsiaTheme="minorEastAsia"/>
                <w:lang w:val="en-US" w:eastAsia="zh-CN"/>
              </w:rPr>
            </w:pPr>
          </w:p>
        </w:tc>
      </w:tr>
      <w:tr w:rsidR="00E060BF" w:rsidRPr="00480423" w14:paraId="329A3C31" w14:textId="77777777" w:rsidTr="005A0D4C">
        <w:trPr>
          <w:trHeight w:val="29"/>
        </w:trPr>
        <w:tc>
          <w:tcPr>
            <w:tcW w:w="3066" w:type="dxa"/>
            <w:tcBorders>
              <w:top w:val="nil"/>
              <w:left w:val="single" w:sz="4" w:space="0" w:color="auto"/>
              <w:bottom w:val="nil"/>
              <w:right w:val="single" w:sz="4" w:space="0" w:color="auto"/>
            </w:tcBorders>
            <w:vAlign w:val="center"/>
          </w:tcPr>
          <w:p w14:paraId="473A05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0359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6FB1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2C2B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3850EEB" w14:textId="77777777" w:rsidR="00E060BF" w:rsidRPr="00480423" w:rsidRDefault="00E060BF" w:rsidP="00AF6673">
            <w:pPr>
              <w:pStyle w:val="TAC"/>
              <w:rPr>
                <w:rFonts w:eastAsiaTheme="minorEastAsia"/>
                <w:lang w:val="en-US" w:eastAsia="zh-CN"/>
              </w:rPr>
            </w:pPr>
          </w:p>
        </w:tc>
      </w:tr>
      <w:tr w:rsidR="00E060BF" w:rsidRPr="00480423" w14:paraId="627CE7C4" w14:textId="77777777" w:rsidTr="005A0D4C">
        <w:trPr>
          <w:trHeight w:val="29"/>
        </w:trPr>
        <w:tc>
          <w:tcPr>
            <w:tcW w:w="3066" w:type="dxa"/>
            <w:tcBorders>
              <w:top w:val="nil"/>
              <w:left w:val="single" w:sz="4" w:space="0" w:color="auto"/>
              <w:bottom w:val="nil"/>
              <w:right w:val="single" w:sz="4" w:space="0" w:color="auto"/>
            </w:tcBorders>
            <w:vAlign w:val="center"/>
          </w:tcPr>
          <w:p w14:paraId="6203F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E05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BE86E"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A09B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76B17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9CDEC8A" w14:textId="77777777" w:rsidTr="005A0D4C">
        <w:trPr>
          <w:trHeight w:val="29"/>
        </w:trPr>
        <w:tc>
          <w:tcPr>
            <w:tcW w:w="3066" w:type="dxa"/>
            <w:tcBorders>
              <w:top w:val="nil"/>
              <w:left w:val="single" w:sz="4" w:space="0" w:color="auto"/>
              <w:bottom w:val="nil"/>
              <w:right w:val="single" w:sz="4" w:space="0" w:color="auto"/>
            </w:tcBorders>
            <w:vAlign w:val="center"/>
          </w:tcPr>
          <w:p w14:paraId="6CD4316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734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B990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B4B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BBE85B" w14:textId="77777777" w:rsidR="00E060BF" w:rsidRPr="00480423" w:rsidRDefault="00E060BF" w:rsidP="00AF6673">
            <w:pPr>
              <w:pStyle w:val="TAC"/>
              <w:rPr>
                <w:rFonts w:eastAsiaTheme="minorEastAsia"/>
                <w:lang w:val="en-US" w:eastAsia="zh-CN"/>
              </w:rPr>
            </w:pPr>
          </w:p>
        </w:tc>
      </w:tr>
      <w:tr w:rsidR="00E060BF" w:rsidRPr="00480423" w14:paraId="3A45346A" w14:textId="77777777" w:rsidTr="005A0D4C">
        <w:trPr>
          <w:trHeight w:val="29"/>
        </w:trPr>
        <w:tc>
          <w:tcPr>
            <w:tcW w:w="3066" w:type="dxa"/>
            <w:tcBorders>
              <w:top w:val="nil"/>
              <w:left w:val="single" w:sz="4" w:space="0" w:color="auto"/>
              <w:bottom w:val="nil"/>
              <w:right w:val="single" w:sz="4" w:space="0" w:color="auto"/>
            </w:tcBorders>
            <w:vAlign w:val="center"/>
          </w:tcPr>
          <w:p w14:paraId="3BF818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CC3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97F5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A7A2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186771" w14:textId="77777777" w:rsidR="00E060BF" w:rsidRPr="00480423" w:rsidRDefault="00E060BF" w:rsidP="00AF6673">
            <w:pPr>
              <w:pStyle w:val="TAC"/>
              <w:rPr>
                <w:rFonts w:eastAsiaTheme="minorEastAsia"/>
                <w:lang w:val="en-US" w:eastAsia="zh-CN"/>
              </w:rPr>
            </w:pPr>
          </w:p>
        </w:tc>
      </w:tr>
      <w:tr w:rsidR="00E060BF" w:rsidRPr="00480423" w14:paraId="19C39A98" w14:textId="77777777" w:rsidTr="005A0D4C">
        <w:trPr>
          <w:trHeight w:val="29"/>
        </w:trPr>
        <w:tc>
          <w:tcPr>
            <w:tcW w:w="3066" w:type="dxa"/>
            <w:tcBorders>
              <w:top w:val="nil"/>
              <w:left w:val="single" w:sz="4" w:space="0" w:color="auto"/>
              <w:bottom w:val="nil"/>
              <w:right w:val="single" w:sz="4" w:space="0" w:color="auto"/>
            </w:tcBorders>
            <w:vAlign w:val="center"/>
          </w:tcPr>
          <w:p w14:paraId="0BF8A2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284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390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9A4B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54C43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0335AD5" w14:textId="77777777" w:rsidTr="005A0D4C">
        <w:trPr>
          <w:trHeight w:val="29"/>
        </w:trPr>
        <w:tc>
          <w:tcPr>
            <w:tcW w:w="3066" w:type="dxa"/>
            <w:tcBorders>
              <w:top w:val="nil"/>
              <w:left w:val="single" w:sz="4" w:space="0" w:color="auto"/>
              <w:bottom w:val="nil"/>
              <w:right w:val="single" w:sz="4" w:space="0" w:color="auto"/>
            </w:tcBorders>
            <w:vAlign w:val="center"/>
          </w:tcPr>
          <w:p w14:paraId="000E85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270F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6A2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0E7C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3B920FD" w14:textId="77777777" w:rsidR="00E060BF" w:rsidRPr="00480423" w:rsidRDefault="00E060BF" w:rsidP="00AF6673">
            <w:pPr>
              <w:pStyle w:val="TAC"/>
              <w:rPr>
                <w:rFonts w:eastAsiaTheme="minorEastAsia"/>
                <w:lang w:val="en-US" w:eastAsia="zh-CN"/>
              </w:rPr>
            </w:pPr>
          </w:p>
        </w:tc>
      </w:tr>
      <w:tr w:rsidR="00E060BF" w:rsidRPr="00480423" w14:paraId="6DFE73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307D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765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2E6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A6E18A" w14:textId="77777777" w:rsidR="00E060BF" w:rsidRPr="00480423" w:rsidRDefault="00E060BF" w:rsidP="00AF6673">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F2733E4" w14:textId="77777777" w:rsidR="00E060BF" w:rsidRPr="00480423" w:rsidRDefault="00E060BF" w:rsidP="00AF6673">
            <w:pPr>
              <w:pStyle w:val="TAC"/>
              <w:rPr>
                <w:rFonts w:eastAsiaTheme="minorEastAsia"/>
                <w:lang w:val="en-US" w:eastAsia="zh-CN"/>
              </w:rPr>
            </w:pPr>
          </w:p>
        </w:tc>
      </w:tr>
      <w:tr w:rsidR="00E060BF" w:rsidRPr="00480423" w14:paraId="2E63577D" w14:textId="77777777" w:rsidTr="005A0D4C">
        <w:trPr>
          <w:trHeight w:val="29"/>
        </w:trPr>
        <w:tc>
          <w:tcPr>
            <w:tcW w:w="3066" w:type="dxa"/>
            <w:tcBorders>
              <w:top w:val="nil"/>
              <w:left w:val="single" w:sz="4" w:space="0" w:color="auto"/>
              <w:bottom w:val="nil"/>
              <w:right w:val="single" w:sz="4" w:space="0" w:color="auto"/>
            </w:tcBorders>
            <w:vAlign w:val="center"/>
          </w:tcPr>
          <w:p w14:paraId="55A63A4E" w14:textId="77777777" w:rsidR="00E060BF" w:rsidRPr="00480423" w:rsidRDefault="00E060BF" w:rsidP="00AF6673">
            <w:pPr>
              <w:pStyle w:val="TAC"/>
              <w:rPr>
                <w:rFonts w:eastAsiaTheme="minorEastAsia"/>
                <w:lang w:val="en-US"/>
              </w:rPr>
            </w:pPr>
            <w:r w:rsidRPr="00480423">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517AE4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86DC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8CE7E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4E141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09C81BC"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29D6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3047E06"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BB20ED2" w14:textId="77777777" w:rsidTr="005A0D4C">
        <w:trPr>
          <w:trHeight w:val="29"/>
        </w:trPr>
        <w:tc>
          <w:tcPr>
            <w:tcW w:w="3066" w:type="dxa"/>
            <w:tcBorders>
              <w:top w:val="nil"/>
              <w:left w:val="single" w:sz="4" w:space="0" w:color="auto"/>
              <w:bottom w:val="nil"/>
              <w:right w:val="single" w:sz="4" w:space="0" w:color="auto"/>
            </w:tcBorders>
            <w:vAlign w:val="center"/>
          </w:tcPr>
          <w:p w14:paraId="34202F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699B2"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D333C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764BA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4066BC" w14:textId="77777777" w:rsidR="00E060BF" w:rsidRPr="00480423" w:rsidRDefault="00E060BF" w:rsidP="00AF6673">
            <w:pPr>
              <w:pStyle w:val="TAC"/>
              <w:rPr>
                <w:rFonts w:eastAsiaTheme="minorEastAsia"/>
                <w:szCs w:val="18"/>
                <w:lang w:val="en-US" w:eastAsia="zh-CN"/>
              </w:rPr>
            </w:pPr>
          </w:p>
        </w:tc>
      </w:tr>
      <w:tr w:rsidR="00E060BF" w:rsidRPr="00480423" w14:paraId="480124B2" w14:textId="77777777" w:rsidTr="005A0D4C">
        <w:trPr>
          <w:trHeight w:val="29"/>
        </w:trPr>
        <w:tc>
          <w:tcPr>
            <w:tcW w:w="3066" w:type="dxa"/>
            <w:tcBorders>
              <w:top w:val="nil"/>
              <w:left w:val="single" w:sz="4" w:space="0" w:color="auto"/>
              <w:bottom w:val="nil"/>
              <w:right w:val="single" w:sz="4" w:space="0" w:color="auto"/>
            </w:tcBorders>
            <w:vAlign w:val="center"/>
          </w:tcPr>
          <w:p w14:paraId="18EF3D9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19D51E"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1B9E3"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1519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466FBF0D" w14:textId="77777777" w:rsidR="00E060BF" w:rsidRPr="00480423" w:rsidRDefault="00E060BF" w:rsidP="00AF6673">
            <w:pPr>
              <w:pStyle w:val="TAC"/>
              <w:rPr>
                <w:rFonts w:eastAsiaTheme="minorEastAsia"/>
                <w:szCs w:val="18"/>
                <w:lang w:val="en-US" w:eastAsia="zh-CN"/>
              </w:rPr>
            </w:pPr>
          </w:p>
        </w:tc>
      </w:tr>
      <w:tr w:rsidR="00E060BF" w:rsidRPr="00480423" w14:paraId="69A4D6E9" w14:textId="77777777" w:rsidTr="005A0D4C">
        <w:trPr>
          <w:trHeight w:val="29"/>
        </w:trPr>
        <w:tc>
          <w:tcPr>
            <w:tcW w:w="3066" w:type="dxa"/>
            <w:tcBorders>
              <w:top w:val="nil"/>
              <w:left w:val="single" w:sz="4" w:space="0" w:color="auto"/>
              <w:bottom w:val="nil"/>
              <w:right w:val="single" w:sz="4" w:space="0" w:color="auto"/>
            </w:tcBorders>
            <w:vAlign w:val="center"/>
          </w:tcPr>
          <w:p w14:paraId="6EE9AB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6E3ACB"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D23C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C5516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756D7E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0D68F161" w14:textId="77777777" w:rsidTr="005A0D4C">
        <w:trPr>
          <w:trHeight w:val="29"/>
        </w:trPr>
        <w:tc>
          <w:tcPr>
            <w:tcW w:w="3066" w:type="dxa"/>
            <w:tcBorders>
              <w:top w:val="nil"/>
              <w:left w:val="single" w:sz="4" w:space="0" w:color="auto"/>
              <w:bottom w:val="nil"/>
              <w:right w:val="single" w:sz="4" w:space="0" w:color="auto"/>
            </w:tcBorders>
            <w:vAlign w:val="center"/>
          </w:tcPr>
          <w:p w14:paraId="73D592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5D054D"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13D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B5D2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62E7F2" w14:textId="77777777" w:rsidR="00E060BF" w:rsidRPr="00480423" w:rsidRDefault="00E060BF" w:rsidP="00AF6673">
            <w:pPr>
              <w:pStyle w:val="TAC"/>
              <w:rPr>
                <w:rFonts w:eastAsiaTheme="minorEastAsia"/>
                <w:szCs w:val="18"/>
                <w:lang w:val="en-US" w:eastAsia="zh-CN"/>
              </w:rPr>
            </w:pPr>
          </w:p>
        </w:tc>
      </w:tr>
      <w:tr w:rsidR="00E060BF" w:rsidRPr="00480423" w14:paraId="292C82E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00CE2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F0DB85"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2270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33A0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19340E0" w14:textId="77777777" w:rsidR="00E060BF" w:rsidRPr="00480423" w:rsidRDefault="00E060BF" w:rsidP="00AF6673">
            <w:pPr>
              <w:pStyle w:val="TAC"/>
              <w:rPr>
                <w:rFonts w:eastAsiaTheme="minorEastAsia"/>
                <w:szCs w:val="18"/>
                <w:lang w:val="en-US" w:eastAsia="zh-CN"/>
              </w:rPr>
            </w:pPr>
          </w:p>
        </w:tc>
      </w:tr>
      <w:tr w:rsidR="00E060BF" w:rsidRPr="00480423" w14:paraId="648E48A6" w14:textId="77777777" w:rsidTr="005A0D4C">
        <w:trPr>
          <w:trHeight w:val="29"/>
        </w:trPr>
        <w:tc>
          <w:tcPr>
            <w:tcW w:w="3066" w:type="dxa"/>
            <w:tcBorders>
              <w:top w:val="nil"/>
              <w:left w:val="single" w:sz="4" w:space="0" w:color="auto"/>
              <w:bottom w:val="nil"/>
              <w:right w:val="single" w:sz="4" w:space="0" w:color="auto"/>
            </w:tcBorders>
            <w:vAlign w:val="center"/>
          </w:tcPr>
          <w:p w14:paraId="2BA6B43B" w14:textId="77777777" w:rsidR="00E060BF" w:rsidRPr="00480423" w:rsidRDefault="00E060BF" w:rsidP="00AF6673">
            <w:pPr>
              <w:pStyle w:val="TAC"/>
              <w:rPr>
                <w:rFonts w:eastAsiaTheme="minorEastAsia"/>
                <w:lang w:val="en-US"/>
              </w:rPr>
            </w:pPr>
            <w:r w:rsidRPr="00480423">
              <w:rPr>
                <w:rFonts w:eastAsiaTheme="minorEastAsia"/>
                <w:lang w:val="en-US" w:eastAsia="zh-CN"/>
              </w:rPr>
              <w:lastRenderedPageBreak/>
              <w:t>CA_n41A-n66A-n71(2A)</w:t>
            </w:r>
          </w:p>
        </w:tc>
        <w:tc>
          <w:tcPr>
            <w:tcW w:w="2712" w:type="dxa"/>
            <w:tcBorders>
              <w:top w:val="nil"/>
              <w:left w:val="single" w:sz="4" w:space="0" w:color="auto"/>
              <w:bottom w:val="nil"/>
              <w:right w:val="single" w:sz="4" w:space="0" w:color="auto"/>
            </w:tcBorders>
            <w:vAlign w:val="center"/>
          </w:tcPr>
          <w:p w14:paraId="355D0CE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C3FE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30A9B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8EC3F41" w14:textId="77777777" w:rsidR="00E060BF" w:rsidRPr="00480423" w:rsidRDefault="00E060BF" w:rsidP="00AF6673">
            <w:pPr>
              <w:pStyle w:val="TAC"/>
              <w:rPr>
                <w:rFonts w:eastAsia="DengXian"/>
                <w:lang w:val="en-US"/>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439D85"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FEC9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F7FCAA6"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E56F683" w14:textId="77777777" w:rsidTr="005A0D4C">
        <w:trPr>
          <w:trHeight w:val="29"/>
        </w:trPr>
        <w:tc>
          <w:tcPr>
            <w:tcW w:w="3066" w:type="dxa"/>
            <w:tcBorders>
              <w:top w:val="nil"/>
              <w:left w:val="single" w:sz="4" w:space="0" w:color="auto"/>
              <w:bottom w:val="nil"/>
              <w:right w:val="single" w:sz="4" w:space="0" w:color="auto"/>
            </w:tcBorders>
            <w:vAlign w:val="center"/>
          </w:tcPr>
          <w:p w14:paraId="4185FC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2F89D9"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832A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4C354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A5450D" w14:textId="77777777" w:rsidR="00E060BF" w:rsidRPr="00480423" w:rsidRDefault="00E060BF" w:rsidP="00AF6673">
            <w:pPr>
              <w:pStyle w:val="TAC"/>
              <w:rPr>
                <w:rFonts w:eastAsiaTheme="minorEastAsia"/>
                <w:szCs w:val="18"/>
                <w:lang w:val="en-US" w:eastAsia="zh-CN"/>
              </w:rPr>
            </w:pPr>
          </w:p>
        </w:tc>
      </w:tr>
      <w:tr w:rsidR="00E060BF" w:rsidRPr="00480423" w14:paraId="02C28D1E" w14:textId="77777777" w:rsidTr="005A0D4C">
        <w:trPr>
          <w:trHeight w:val="29"/>
        </w:trPr>
        <w:tc>
          <w:tcPr>
            <w:tcW w:w="3066" w:type="dxa"/>
            <w:tcBorders>
              <w:top w:val="nil"/>
              <w:left w:val="single" w:sz="4" w:space="0" w:color="auto"/>
              <w:bottom w:val="nil"/>
              <w:right w:val="single" w:sz="4" w:space="0" w:color="auto"/>
            </w:tcBorders>
            <w:vAlign w:val="center"/>
          </w:tcPr>
          <w:p w14:paraId="193BE3E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A3909B"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F42CF"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FE2B10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6AE2B5E" w14:textId="77777777" w:rsidR="00E060BF" w:rsidRPr="00480423" w:rsidRDefault="00E060BF" w:rsidP="00AF6673">
            <w:pPr>
              <w:pStyle w:val="TAC"/>
              <w:rPr>
                <w:rFonts w:eastAsiaTheme="minorEastAsia"/>
                <w:szCs w:val="18"/>
                <w:lang w:val="en-US" w:eastAsia="zh-CN"/>
              </w:rPr>
            </w:pPr>
          </w:p>
        </w:tc>
      </w:tr>
      <w:tr w:rsidR="00E060BF" w:rsidRPr="00480423" w14:paraId="4B81B36F" w14:textId="77777777" w:rsidTr="005A0D4C">
        <w:trPr>
          <w:trHeight w:val="29"/>
        </w:trPr>
        <w:tc>
          <w:tcPr>
            <w:tcW w:w="3066" w:type="dxa"/>
            <w:tcBorders>
              <w:top w:val="nil"/>
              <w:left w:val="single" w:sz="4" w:space="0" w:color="auto"/>
              <w:bottom w:val="nil"/>
              <w:right w:val="single" w:sz="4" w:space="0" w:color="auto"/>
            </w:tcBorders>
            <w:vAlign w:val="center"/>
          </w:tcPr>
          <w:p w14:paraId="7CAC74D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A4340"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2F08D"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93264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42FDE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40D1BA35" w14:textId="77777777" w:rsidTr="005A0D4C">
        <w:trPr>
          <w:trHeight w:val="29"/>
        </w:trPr>
        <w:tc>
          <w:tcPr>
            <w:tcW w:w="3066" w:type="dxa"/>
            <w:tcBorders>
              <w:top w:val="nil"/>
              <w:left w:val="single" w:sz="4" w:space="0" w:color="auto"/>
              <w:bottom w:val="nil"/>
              <w:right w:val="single" w:sz="4" w:space="0" w:color="auto"/>
            </w:tcBorders>
            <w:vAlign w:val="center"/>
          </w:tcPr>
          <w:p w14:paraId="49CD85E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980F24"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89D8CF"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4F331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0672A61" w14:textId="77777777" w:rsidR="00E060BF" w:rsidRPr="00480423" w:rsidRDefault="00E060BF" w:rsidP="00AF6673">
            <w:pPr>
              <w:pStyle w:val="TAC"/>
              <w:rPr>
                <w:rFonts w:eastAsiaTheme="minorEastAsia"/>
                <w:szCs w:val="18"/>
                <w:lang w:val="en-US" w:eastAsia="zh-CN"/>
              </w:rPr>
            </w:pPr>
          </w:p>
        </w:tc>
      </w:tr>
      <w:tr w:rsidR="00E060BF" w:rsidRPr="00480423" w14:paraId="671815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15D8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8CE729E"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FD80F"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1E0AE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38B03A7" w14:textId="77777777" w:rsidR="00E060BF" w:rsidRPr="00480423" w:rsidRDefault="00E060BF" w:rsidP="00AF6673">
            <w:pPr>
              <w:pStyle w:val="TAC"/>
              <w:rPr>
                <w:rFonts w:eastAsiaTheme="minorEastAsia"/>
                <w:szCs w:val="18"/>
                <w:lang w:val="en-US" w:eastAsia="zh-CN"/>
              </w:rPr>
            </w:pPr>
          </w:p>
        </w:tc>
      </w:tr>
      <w:tr w:rsidR="00E060BF" w:rsidRPr="00480423" w14:paraId="597110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1F9F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0D1DE65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F19A20B"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256A5A10"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7C0DD806"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2551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B71D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FEF468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84C053B" w14:textId="77777777" w:rsidTr="005A0D4C">
        <w:trPr>
          <w:trHeight w:val="29"/>
        </w:trPr>
        <w:tc>
          <w:tcPr>
            <w:tcW w:w="3066" w:type="dxa"/>
            <w:tcBorders>
              <w:top w:val="nil"/>
              <w:left w:val="single" w:sz="4" w:space="0" w:color="auto"/>
              <w:bottom w:val="nil"/>
              <w:right w:val="single" w:sz="4" w:space="0" w:color="auto"/>
            </w:tcBorders>
            <w:vAlign w:val="center"/>
          </w:tcPr>
          <w:p w14:paraId="619FEE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19C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685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A8A7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3250A0" w14:textId="77777777" w:rsidR="00E060BF" w:rsidRPr="00480423" w:rsidRDefault="00E060BF" w:rsidP="00AF6673">
            <w:pPr>
              <w:pStyle w:val="TAC"/>
              <w:rPr>
                <w:rFonts w:eastAsiaTheme="minorEastAsia"/>
                <w:lang w:val="en-US" w:eastAsia="zh-CN"/>
              </w:rPr>
            </w:pPr>
          </w:p>
        </w:tc>
      </w:tr>
      <w:tr w:rsidR="00E060BF" w:rsidRPr="00480423" w14:paraId="7B592E26" w14:textId="77777777" w:rsidTr="005A0D4C">
        <w:trPr>
          <w:trHeight w:val="29"/>
        </w:trPr>
        <w:tc>
          <w:tcPr>
            <w:tcW w:w="3066" w:type="dxa"/>
            <w:tcBorders>
              <w:top w:val="nil"/>
              <w:left w:val="single" w:sz="4" w:space="0" w:color="auto"/>
              <w:bottom w:val="nil"/>
              <w:right w:val="single" w:sz="4" w:space="0" w:color="auto"/>
            </w:tcBorders>
            <w:vAlign w:val="center"/>
          </w:tcPr>
          <w:p w14:paraId="177193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236C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B0B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EA0E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385672" w14:textId="77777777" w:rsidR="00E060BF" w:rsidRPr="00480423" w:rsidRDefault="00E060BF" w:rsidP="00AF6673">
            <w:pPr>
              <w:pStyle w:val="TAC"/>
              <w:rPr>
                <w:rFonts w:eastAsiaTheme="minorEastAsia"/>
                <w:lang w:val="en-US" w:eastAsia="zh-CN"/>
              </w:rPr>
            </w:pPr>
          </w:p>
        </w:tc>
      </w:tr>
      <w:tr w:rsidR="00E060BF" w:rsidRPr="00480423" w14:paraId="4D4CF42F" w14:textId="77777777" w:rsidTr="005A0D4C">
        <w:trPr>
          <w:trHeight w:val="29"/>
        </w:trPr>
        <w:tc>
          <w:tcPr>
            <w:tcW w:w="3066" w:type="dxa"/>
            <w:tcBorders>
              <w:top w:val="nil"/>
              <w:left w:val="single" w:sz="4" w:space="0" w:color="auto"/>
              <w:bottom w:val="nil"/>
              <w:right w:val="single" w:sz="4" w:space="0" w:color="auto"/>
            </w:tcBorders>
            <w:vAlign w:val="center"/>
          </w:tcPr>
          <w:p w14:paraId="274C66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E08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268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0E53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AB859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3D4CD34" w14:textId="77777777" w:rsidTr="005A0D4C">
        <w:trPr>
          <w:trHeight w:val="29"/>
        </w:trPr>
        <w:tc>
          <w:tcPr>
            <w:tcW w:w="3066" w:type="dxa"/>
            <w:tcBorders>
              <w:top w:val="nil"/>
              <w:left w:val="single" w:sz="4" w:space="0" w:color="auto"/>
              <w:bottom w:val="nil"/>
              <w:right w:val="single" w:sz="4" w:space="0" w:color="auto"/>
            </w:tcBorders>
            <w:vAlign w:val="center"/>
          </w:tcPr>
          <w:p w14:paraId="1C4093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6C58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7FF4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E585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E328994" w14:textId="77777777" w:rsidR="00E060BF" w:rsidRPr="00480423" w:rsidRDefault="00E060BF" w:rsidP="00AF6673">
            <w:pPr>
              <w:pStyle w:val="TAC"/>
              <w:rPr>
                <w:rFonts w:eastAsiaTheme="minorEastAsia"/>
                <w:lang w:val="en-US" w:eastAsia="zh-CN"/>
              </w:rPr>
            </w:pPr>
          </w:p>
        </w:tc>
      </w:tr>
      <w:tr w:rsidR="00E060BF" w:rsidRPr="00480423" w14:paraId="6B05F4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126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CFF0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1D4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4871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F2B4BC0" w14:textId="77777777" w:rsidR="00E060BF" w:rsidRPr="00480423" w:rsidRDefault="00E060BF" w:rsidP="00AF6673">
            <w:pPr>
              <w:pStyle w:val="TAC"/>
              <w:rPr>
                <w:rFonts w:eastAsiaTheme="minorEastAsia"/>
                <w:lang w:val="en-US" w:eastAsia="zh-CN"/>
              </w:rPr>
            </w:pPr>
          </w:p>
        </w:tc>
      </w:tr>
      <w:tr w:rsidR="00E060BF" w:rsidRPr="00480423" w14:paraId="1CDE7F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8632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5D4F483B"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p>
          <w:p w14:paraId="4592F1ED"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3157D98E"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241E8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8F3C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317A3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5ABCDDA" w14:textId="77777777" w:rsidTr="005A0D4C">
        <w:trPr>
          <w:trHeight w:val="29"/>
        </w:trPr>
        <w:tc>
          <w:tcPr>
            <w:tcW w:w="3066" w:type="dxa"/>
            <w:tcBorders>
              <w:top w:val="nil"/>
              <w:left w:val="single" w:sz="4" w:space="0" w:color="auto"/>
              <w:bottom w:val="nil"/>
              <w:right w:val="single" w:sz="4" w:space="0" w:color="auto"/>
            </w:tcBorders>
            <w:vAlign w:val="center"/>
          </w:tcPr>
          <w:p w14:paraId="1EBC12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2DD5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1CC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CFC4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6A93D92" w14:textId="77777777" w:rsidR="00E060BF" w:rsidRPr="00480423" w:rsidRDefault="00E060BF" w:rsidP="00AF6673">
            <w:pPr>
              <w:pStyle w:val="TAC"/>
              <w:rPr>
                <w:rFonts w:eastAsiaTheme="minorEastAsia"/>
                <w:lang w:val="en-US" w:eastAsia="zh-CN"/>
              </w:rPr>
            </w:pPr>
          </w:p>
        </w:tc>
      </w:tr>
      <w:tr w:rsidR="00E060BF" w:rsidRPr="00480423" w14:paraId="4C1FBC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04E6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8F9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F5B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4469C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59ABBB3" w14:textId="77777777" w:rsidR="00E060BF" w:rsidRPr="00480423" w:rsidRDefault="00E060BF" w:rsidP="00AF6673">
            <w:pPr>
              <w:pStyle w:val="TAC"/>
              <w:rPr>
                <w:rFonts w:eastAsiaTheme="minorEastAsia"/>
                <w:lang w:val="en-US" w:eastAsia="zh-CN"/>
              </w:rPr>
            </w:pPr>
          </w:p>
        </w:tc>
      </w:tr>
      <w:tr w:rsidR="00E060BF" w:rsidRPr="00480423" w14:paraId="76AF589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7C8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5D5A4746"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p>
          <w:p w14:paraId="6B6D1E12"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542789FB"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BE53C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4803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9B4C3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1F90589" w14:textId="77777777" w:rsidTr="005A0D4C">
        <w:trPr>
          <w:trHeight w:val="29"/>
        </w:trPr>
        <w:tc>
          <w:tcPr>
            <w:tcW w:w="3066" w:type="dxa"/>
            <w:tcBorders>
              <w:top w:val="nil"/>
              <w:left w:val="single" w:sz="4" w:space="0" w:color="auto"/>
              <w:bottom w:val="nil"/>
              <w:right w:val="single" w:sz="4" w:space="0" w:color="auto"/>
            </w:tcBorders>
            <w:vAlign w:val="center"/>
          </w:tcPr>
          <w:p w14:paraId="3FE6F6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C64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815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237EF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5CA6E60" w14:textId="77777777" w:rsidR="00E060BF" w:rsidRPr="00480423" w:rsidRDefault="00E060BF" w:rsidP="00AF6673">
            <w:pPr>
              <w:pStyle w:val="TAC"/>
              <w:rPr>
                <w:rFonts w:eastAsiaTheme="minorEastAsia"/>
                <w:lang w:val="en-US" w:eastAsia="zh-CN"/>
              </w:rPr>
            </w:pPr>
          </w:p>
        </w:tc>
      </w:tr>
      <w:tr w:rsidR="00E060BF" w:rsidRPr="00480423" w14:paraId="29900E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5616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9C0D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E46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B30B9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8D0B3D6" w14:textId="77777777" w:rsidR="00E060BF" w:rsidRPr="00480423" w:rsidRDefault="00E060BF" w:rsidP="00AF6673">
            <w:pPr>
              <w:pStyle w:val="TAC"/>
              <w:rPr>
                <w:rFonts w:eastAsiaTheme="minorEastAsia"/>
                <w:lang w:val="en-US" w:eastAsia="zh-CN"/>
              </w:rPr>
            </w:pPr>
          </w:p>
        </w:tc>
      </w:tr>
      <w:tr w:rsidR="00E060BF" w:rsidRPr="00480423" w14:paraId="10FEF7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9B7EC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665BC96C"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6A4B1D5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EB2263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37002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B1C435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5010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789541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ACACAA1" w14:textId="77777777" w:rsidTr="005A0D4C">
        <w:trPr>
          <w:trHeight w:val="29"/>
        </w:trPr>
        <w:tc>
          <w:tcPr>
            <w:tcW w:w="3066" w:type="dxa"/>
            <w:tcBorders>
              <w:top w:val="nil"/>
              <w:left w:val="single" w:sz="4" w:space="0" w:color="auto"/>
              <w:bottom w:val="nil"/>
              <w:right w:val="single" w:sz="4" w:space="0" w:color="auto"/>
            </w:tcBorders>
            <w:vAlign w:val="center"/>
          </w:tcPr>
          <w:p w14:paraId="2073BE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078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773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8905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0B13F01" w14:textId="77777777" w:rsidR="00E060BF" w:rsidRPr="00480423" w:rsidRDefault="00E060BF" w:rsidP="00AF6673">
            <w:pPr>
              <w:pStyle w:val="TAC"/>
              <w:rPr>
                <w:rFonts w:eastAsiaTheme="minorEastAsia"/>
                <w:lang w:val="en-US" w:eastAsia="zh-CN"/>
              </w:rPr>
            </w:pPr>
          </w:p>
        </w:tc>
      </w:tr>
      <w:tr w:rsidR="00E060BF" w:rsidRPr="00480423" w14:paraId="6CF795DD" w14:textId="77777777" w:rsidTr="005A0D4C">
        <w:trPr>
          <w:trHeight w:val="29"/>
        </w:trPr>
        <w:tc>
          <w:tcPr>
            <w:tcW w:w="3066" w:type="dxa"/>
            <w:tcBorders>
              <w:top w:val="nil"/>
              <w:left w:val="single" w:sz="4" w:space="0" w:color="auto"/>
              <w:bottom w:val="nil"/>
              <w:right w:val="single" w:sz="4" w:space="0" w:color="auto"/>
            </w:tcBorders>
            <w:vAlign w:val="center"/>
          </w:tcPr>
          <w:p w14:paraId="70CC3D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72A8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989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D0A6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6A32CB8" w14:textId="77777777" w:rsidR="00E060BF" w:rsidRPr="00480423" w:rsidRDefault="00E060BF" w:rsidP="00AF6673">
            <w:pPr>
              <w:pStyle w:val="TAC"/>
              <w:rPr>
                <w:rFonts w:eastAsiaTheme="minorEastAsia"/>
                <w:lang w:val="en-US" w:eastAsia="zh-CN"/>
              </w:rPr>
            </w:pPr>
          </w:p>
        </w:tc>
      </w:tr>
      <w:tr w:rsidR="00E060BF" w:rsidRPr="00480423" w14:paraId="308FBBDC" w14:textId="77777777" w:rsidTr="005A0D4C">
        <w:trPr>
          <w:trHeight w:val="29"/>
        </w:trPr>
        <w:tc>
          <w:tcPr>
            <w:tcW w:w="3066" w:type="dxa"/>
            <w:tcBorders>
              <w:top w:val="nil"/>
              <w:left w:val="single" w:sz="4" w:space="0" w:color="auto"/>
              <w:bottom w:val="nil"/>
              <w:right w:val="single" w:sz="4" w:space="0" w:color="auto"/>
            </w:tcBorders>
            <w:vAlign w:val="center"/>
          </w:tcPr>
          <w:p w14:paraId="713D25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11D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89D0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8C64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EE64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5DB127E" w14:textId="77777777" w:rsidTr="005A0D4C">
        <w:trPr>
          <w:trHeight w:val="29"/>
        </w:trPr>
        <w:tc>
          <w:tcPr>
            <w:tcW w:w="3066" w:type="dxa"/>
            <w:tcBorders>
              <w:top w:val="nil"/>
              <w:left w:val="single" w:sz="4" w:space="0" w:color="auto"/>
              <w:bottom w:val="nil"/>
              <w:right w:val="single" w:sz="4" w:space="0" w:color="auto"/>
            </w:tcBorders>
            <w:vAlign w:val="center"/>
          </w:tcPr>
          <w:p w14:paraId="1526AF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9E7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72357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7A29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A9B03D" w14:textId="77777777" w:rsidR="00E060BF" w:rsidRPr="00480423" w:rsidRDefault="00E060BF" w:rsidP="00AF6673">
            <w:pPr>
              <w:pStyle w:val="TAC"/>
              <w:rPr>
                <w:rFonts w:eastAsiaTheme="minorEastAsia"/>
                <w:lang w:val="en-US" w:eastAsia="zh-CN"/>
              </w:rPr>
            </w:pPr>
          </w:p>
        </w:tc>
      </w:tr>
      <w:tr w:rsidR="00E060BF" w:rsidRPr="00480423" w14:paraId="7920C12B" w14:textId="77777777" w:rsidTr="005A0D4C">
        <w:trPr>
          <w:trHeight w:val="29"/>
        </w:trPr>
        <w:tc>
          <w:tcPr>
            <w:tcW w:w="3066" w:type="dxa"/>
            <w:tcBorders>
              <w:top w:val="nil"/>
              <w:left w:val="single" w:sz="4" w:space="0" w:color="auto"/>
              <w:bottom w:val="nil"/>
              <w:right w:val="single" w:sz="4" w:space="0" w:color="auto"/>
            </w:tcBorders>
            <w:vAlign w:val="center"/>
          </w:tcPr>
          <w:p w14:paraId="106128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689B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D482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64F1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BA0210C" w14:textId="77777777" w:rsidR="00E060BF" w:rsidRPr="00480423" w:rsidRDefault="00E060BF" w:rsidP="00AF6673">
            <w:pPr>
              <w:pStyle w:val="TAC"/>
              <w:rPr>
                <w:rFonts w:eastAsiaTheme="minorEastAsia"/>
                <w:lang w:val="en-US" w:eastAsia="zh-CN"/>
              </w:rPr>
            </w:pPr>
          </w:p>
        </w:tc>
      </w:tr>
      <w:tr w:rsidR="00E060BF" w:rsidRPr="00480423" w14:paraId="14DB107D" w14:textId="77777777" w:rsidTr="005A0D4C">
        <w:trPr>
          <w:trHeight w:val="29"/>
        </w:trPr>
        <w:tc>
          <w:tcPr>
            <w:tcW w:w="3066" w:type="dxa"/>
            <w:tcBorders>
              <w:top w:val="nil"/>
              <w:left w:val="single" w:sz="4" w:space="0" w:color="auto"/>
              <w:bottom w:val="nil"/>
              <w:right w:val="single" w:sz="4" w:space="0" w:color="auto"/>
            </w:tcBorders>
            <w:vAlign w:val="center"/>
          </w:tcPr>
          <w:p w14:paraId="789F79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06AB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FDE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692D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129B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32EE039" w14:textId="77777777" w:rsidTr="005A0D4C">
        <w:trPr>
          <w:trHeight w:val="29"/>
        </w:trPr>
        <w:tc>
          <w:tcPr>
            <w:tcW w:w="3066" w:type="dxa"/>
            <w:tcBorders>
              <w:top w:val="nil"/>
              <w:left w:val="single" w:sz="4" w:space="0" w:color="auto"/>
              <w:bottom w:val="nil"/>
              <w:right w:val="single" w:sz="4" w:space="0" w:color="auto"/>
            </w:tcBorders>
            <w:vAlign w:val="center"/>
          </w:tcPr>
          <w:p w14:paraId="331459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B12E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61D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BB156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C311CE9" w14:textId="77777777" w:rsidR="00E060BF" w:rsidRPr="00480423" w:rsidRDefault="00E060BF" w:rsidP="00AF6673">
            <w:pPr>
              <w:pStyle w:val="TAC"/>
              <w:rPr>
                <w:rFonts w:eastAsiaTheme="minorEastAsia"/>
                <w:lang w:val="en-US" w:eastAsia="zh-CN"/>
              </w:rPr>
            </w:pPr>
          </w:p>
        </w:tc>
      </w:tr>
      <w:tr w:rsidR="00E060BF" w:rsidRPr="00480423" w14:paraId="01461A1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5CD2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F28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7FB1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D862C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D514163" w14:textId="77777777" w:rsidR="00E060BF" w:rsidRPr="00480423" w:rsidRDefault="00E060BF" w:rsidP="00AF6673">
            <w:pPr>
              <w:pStyle w:val="TAC"/>
              <w:rPr>
                <w:rFonts w:eastAsiaTheme="minorEastAsia"/>
                <w:lang w:val="en-US" w:eastAsia="zh-CN"/>
              </w:rPr>
            </w:pPr>
          </w:p>
        </w:tc>
      </w:tr>
      <w:tr w:rsidR="00E060BF" w:rsidRPr="00480423" w14:paraId="4F04421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63440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7036E8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879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EC104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DCBFB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6C68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019E6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82643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8FBE87F" w14:textId="77777777" w:rsidTr="005A0D4C">
        <w:trPr>
          <w:trHeight w:val="29"/>
        </w:trPr>
        <w:tc>
          <w:tcPr>
            <w:tcW w:w="3066" w:type="dxa"/>
            <w:tcBorders>
              <w:top w:val="nil"/>
              <w:left w:val="single" w:sz="4" w:space="0" w:color="auto"/>
              <w:bottom w:val="nil"/>
              <w:right w:val="single" w:sz="4" w:space="0" w:color="auto"/>
            </w:tcBorders>
            <w:vAlign w:val="center"/>
          </w:tcPr>
          <w:p w14:paraId="7168BA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C6F5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68A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EFA50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59A3BFB" w14:textId="77777777" w:rsidR="00E060BF" w:rsidRPr="00480423" w:rsidRDefault="00E060BF" w:rsidP="00AF6673">
            <w:pPr>
              <w:pStyle w:val="TAC"/>
              <w:rPr>
                <w:rFonts w:eastAsiaTheme="minorEastAsia"/>
                <w:lang w:val="en-US" w:eastAsia="zh-CN"/>
              </w:rPr>
            </w:pPr>
          </w:p>
        </w:tc>
      </w:tr>
      <w:tr w:rsidR="00E060BF" w:rsidRPr="00480423" w14:paraId="5C8D20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321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FC3B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5C0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E035D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23168C5" w14:textId="77777777" w:rsidR="00E060BF" w:rsidRPr="00480423" w:rsidRDefault="00E060BF" w:rsidP="00AF6673">
            <w:pPr>
              <w:pStyle w:val="TAC"/>
              <w:rPr>
                <w:rFonts w:eastAsiaTheme="minorEastAsia"/>
                <w:lang w:val="en-US" w:eastAsia="zh-CN"/>
              </w:rPr>
            </w:pPr>
          </w:p>
        </w:tc>
      </w:tr>
      <w:tr w:rsidR="00E060BF" w:rsidRPr="00480423" w14:paraId="6B333D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1F5E9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77D63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6ACD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C5D3D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1D3F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09D2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EC02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1BEB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B9BDDC1" w14:textId="77777777" w:rsidTr="005A0D4C">
        <w:trPr>
          <w:trHeight w:val="29"/>
        </w:trPr>
        <w:tc>
          <w:tcPr>
            <w:tcW w:w="3066" w:type="dxa"/>
            <w:tcBorders>
              <w:top w:val="nil"/>
              <w:left w:val="single" w:sz="4" w:space="0" w:color="auto"/>
              <w:bottom w:val="nil"/>
              <w:right w:val="single" w:sz="4" w:space="0" w:color="auto"/>
            </w:tcBorders>
            <w:vAlign w:val="center"/>
          </w:tcPr>
          <w:p w14:paraId="27D57D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C61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A65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2CB32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E10C25" w14:textId="77777777" w:rsidR="00E060BF" w:rsidRPr="00480423" w:rsidRDefault="00E060BF" w:rsidP="00AF6673">
            <w:pPr>
              <w:pStyle w:val="TAC"/>
              <w:rPr>
                <w:rFonts w:eastAsiaTheme="minorEastAsia"/>
                <w:lang w:val="en-US" w:eastAsia="zh-CN"/>
              </w:rPr>
            </w:pPr>
          </w:p>
        </w:tc>
      </w:tr>
      <w:tr w:rsidR="00E060BF" w:rsidRPr="00480423" w14:paraId="30AEE5E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970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184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DB8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4D12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3DAEC79" w14:textId="77777777" w:rsidR="00E060BF" w:rsidRPr="00480423" w:rsidRDefault="00E060BF" w:rsidP="00AF6673">
            <w:pPr>
              <w:pStyle w:val="TAC"/>
              <w:rPr>
                <w:rFonts w:eastAsiaTheme="minorEastAsia"/>
                <w:lang w:val="en-US" w:eastAsia="zh-CN"/>
              </w:rPr>
            </w:pPr>
          </w:p>
        </w:tc>
      </w:tr>
      <w:tr w:rsidR="00E060BF" w:rsidRPr="00480423" w14:paraId="2E3DA2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5AF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15169A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33B3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D6974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1AA57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DADF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DCF21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31D4505" w14:textId="77777777" w:rsidTr="005A0D4C">
        <w:trPr>
          <w:trHeight w:val="29"/>
        </w:trPr>
        <w:tc>
          <w:tcPr>
            <w:tcW w:w="3066" w:type="dxa"/>
            <w:tcBorders>
              <w:top w:val="nil"/>
              <w:left w:val="single" w:sz="4" w:space="0" w:color="auto"/>
              <w:bottom w:val="nil"/>
              <w:right w:val="single" w:sz="4" w:space="0" w:color="auto"/>
            </w:tcBorders>
            <w:vAlign w:val="center"/>
          </w:tcPr>
          <w:p w14:paraId="0DA20B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E5D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B42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2AE3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5601BF5" w14:textId="77777777" w:rsidR="00E060BF" w:rsidRPr="00480423" w:rsidRDefault="00E060BF" w:rsidP="00AF6673">
            <w:pPr>
              <w:pStyle w:val="TAC"/>
              <w:rPr>
                <w:rFonts w:eastAsiaTheme="minorEastAsia"/>
                <w:lang w:val="en-US" w:eastAsia="zh-CN"/>
              </w:rPr>
            </w:pPr>
          </w:p>
        </w:tc>
      </w:tr>
      <w:tr w:rsidR="00E060BF" w:rsidRPr="00480423" w14:paraId="43C70C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EDA1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73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0B2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F247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2FBEBF8B" w14:textId="77777777" w:rsidR="00E060BF" w:rsidRPr="00480423" w:rsidRDefault="00E060BF" w:rsidP="00AF6673">
            <w:pPr>
              <w:pStyle w:val="TAC"/>
              <w:rPr>
                <w:rFonts w:eastAsiaTheme="minorEastAsia"/>
                <w:lang w:val="en-US" w:eastAsia="zh-CN"/>
              </w:rPr>
            </w:pPr>
          </w:p>
        </w:tc>
      </w:tr>
      <w:tr w:rsidR="00E060BF" w:rsidRPr="00480423" w14:paraId="4710F5E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4A296A" w14:textId="77777777" w:rsidR="00E060BF" w:rsidRPr="00480423" w:rsidRDefault="00E060BF" w:rsidP="00AF6673">
            <w:pPr>
              <w:pStyle w:val="TAC"/>
              <w:rPr>
                <w:rFonts w:eastAsiaTheme="minorEastAsia"/>
                <w:lang w:val="en-US" w:eastAsia="zh-CN"/>
              </w:rPr>
            </w:pPr>
            <w:r w:rsidRPr="008C2D99">
              <w:rPr>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2623A9BE" w14:textId="77777777" w:rsidR="00E060BF" w:rsidRPr="00C30686" w:rsidRDefault="00E060BF" w:rsidP="00AF6673">
            <w:pPr>
              <w:pStyle w:val="TAC"/>
              <w:rPr>
                <w:lang w:val="en-US" w:eastAsia="zh-CN"/>
              </w:rPr>
            </w:pPr>
            <w:r w:rsidRPr="00C30686">
              <w:rPr>
                <w:lang w:val="en-US" w:eastAsia="zh-CN"/>
              </w:rPr>
              <w:t>CA_n41A-n71A</w:t>
            </w:r>
          </w:p>
          <w:p w14:paraId="41339685" w14:textId="77777777" w:rsidR="00E060BF" w:rsidRPr="00480423" w:rsidRDefault="00E060BF" w:rsidP="00AF6673">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224481"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AB010D"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F5410B0"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3456DAC1" w14:textId="77777777" w:rsidTr="005A0D4C">
        <w:trPr>
          <w:trHeight w:val="29"/>
        </w:trPr>
        <w:tc>
          <w:tcPr>
            <w:tcW w:w="3066" w:type="dxa"/>
            <w:tcBorders>
              <w:top w:val="nil"/>
              <w:left w:val="single" w:sz="4" w:space="0" w:color="auto"/>
              <w:bottom w:val="nil"/>
              <w:right w:val="single" w:sz="4" w:space="0" w:color="auto"/>
            </w:tcBorders>
            <w:vAlign w:val="center"/>
          </w:tcPr>
          <w:p w14:paraId="70B72B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288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BDEC2"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0D6A60"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5B6E407" w14:textId="77777777" w:rsidR="00E060BF" w:rsidRPr="00480423" w:rsidRDefault="00E060BF" w:rsidP="00AF6673">
            <w:pPr>
              <w:pStyle w:val="TAC"/>
              <w:rPr>
                <w:rFonts w:eastAsiaTheme="minorEastAsia"/>
                <w:lang w:val="en-US" w:eastAsia="zh-CN"/>
              </w:rPr>
            </w:pPr>
          </w:p>
        </w:tc>
      </w:tr>
      <w:tr w:rsidR="00E060BF" w:rsidRPr="00480423" w14:paraId="105039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2DB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7EE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8C71C"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CB6D1C" w14:textId="77777777" w:rsidR="00E060BF" w:rsidRPr="00480423" w:rsidRDefault="00E060BF" w:rsidP="00AF6673">
            <w:pPr>
              <w:pStyle w:val="TAC"/>
              <w:rPr>
                <w:rFonts w:eastAsiaTheme="minorEastAsia"/>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3257D99" w14:textId="77777777" w:rsidR="00E060BF" w:rsidRPr="00480423" w:rsidRDefault="00E060BF" w:rsidP="00AF6673">
            <w:pPr>
              <w:pStyle w:val="TAC"/>
              <w:rPr>
                <w:rFonts w:eastAsiaTheme="minorEastAsia"/>
                <w:lang w:val="en-US" w:eastAsia="zh-CN"/>
              </w:rPr>
            </w:pPr>
          </w:p>
        </w:tc>
      </w:tr>
      <w:tr w:rsidR="00E060BF" w:rsidRPr="00480423" w14:paraId="28AAE8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C5C0BD" w14:textId="77777777" w:rsidR="00E060BF" w:rsidRPr="00480423" w:rsidRDefault="00E060BF" w:rsidP="00AF6673">
            <w:pPr>
              <w:pStyle w:val="TAC"/>
              <w:rPr>
                <w:rFonts w:eastAsiaTheme="minorEastAsia"/>
                <w:lang w:val="en-US" w:eastAsia="zh-CN"/>
              </w:rPr>
            </w:pPr>
            <w:r w:rsidRPr="008C2D99">
              <w:rPr>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6D800200" w14:textId="77777777" w:rsidR="00E060BF" w:rsidRPr="00C30686" w:rsidRDefault="00E060BF" w:rsidP="00AF6673">
            <w:pPr>
              <w:pStyle w:val="TAC"/>
              <w:rPr>
                <w:lang w:val="en-US" w:eastAsia="zh-CN"/>
              </w:rPr>
            </w:pPr>
            <w:r w:rsidRPr="00C30686">
              <w:rPr>
                <w:lang w:val="en-US" w:eastAsia="zh-CN"/>
              </w:rPr>
              <w:t>CA_n41A-n71A</w:t>
            </w:r>
          </w:p>
          <w:p w14:paraId="62D9B734" w14:textId="77777777" w:rsidR="00E060BF" w:rsidRPr="00480423" w:rsidRDefault="00E060BF" w:rsidP="00AF6673">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5633CF"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0E77F2"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11C6066"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40AC5449" w14:textId="77777777" w:rsidTr="005A0D4C">
        <w:trPr>
          <w:trHeight w:val="29"/>
        </w:trPr>
        <w:tc>
          <w:tcPr>
            <w:tcW w:w="3066" w:type="dxa"/>
            <w:tcBorders>
              <w:top w:val="nil"/>
              <w:left w:val="single" w:sz="4" w:space="0" w:color="auto"/>
              <w:bottom w:val="nil"/>
              <w:right w:val="single" w:sz="4" w:space="0" w:color="auto"/>
            </w:tcBorders>
            <w:vAlign w:val="center"/>
          </w:tcPr>
          <w:p w14:paraId="3FA9EA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CB4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43AE7"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B48436"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240F2B7" w14:textId="77777777" w:rsidR="00E060BF" w:rsidRPr="00480423" w:rsidRDefault="00E060BF" w:rsidP="00AF6673">
            <w:pPr>
              <w:pStyle w:val="TAC"/>
              <w:rPr>
                <w:rFonts w:eastAsiaTheme="minorEastAsia"/>
                <w:lang w:val="en-US" w:eastAsia="zh-CN"/>
              </w:rPr>
            </w:pPr>
          </w:p>
        </w:tc>
      </w:tr>
      <w:tr w:rsidR="00E060BF" w:rsidRPr="00480423" w14:paraId="65CEED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2A4D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A72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D086B"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878E0F8" w14:textId="77777777" w:rsidR="00E060BF" w:rsidRPr="00480423" w:rsidRDefault="00E060BF" w:rsidP="00AF6673">
            <w:pPr>
              <w:pStyle w:val="TAC"/>
              <w:rPr>
                <w:rFonts w:eastAsiaTheme="minorEastAsia"/>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05B3362" w14:textId="77777777" w:rsidR="00E060BF" w:rsidRPr="00480423" w:rsidRDefault="00E060BF" w:rsidP="00AF6673">
            <w:pPr>
              <w:pStyle w:val="TAC"/>
              <w:rPr>
                <w:rFonts w:eastAsiaTheme="minorEastAsia"/>
                <w:lang w:val="en-US" w:eastAsia="zh-CN"/>
              </w:rPr>
            </w:pPr>
          </w:p>
        </w:tc>
      </w:tr>
      <w:tr w:rsidR="00E060BF" w:rsidRPr="00480423" w14:paraId="6F3B74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726D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16DAE3E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664E6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7F3A1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9696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186A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7C798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B3B882C" w14:textId="77777777" w:rsidTr="005A0D4C">
        <w:trPr>
          <w:trHeight w:val="29"/>
        </w:trPr>
        <w:tc>
          <w:tcPr>
            <w:tcW w:w="3066" w:type="dxa"/>
            <w:tcBorders>
              <w:top w:val="nil"/>
              <w:left w:val="single" w:sz="4" w:space="0" w:color="auto"/>
              <w:bottom w:val="nil"/>
              <w:right w:val="single" w:sz="4" w:space="0" w:color="auto"/>
            </w:tcBorders>
            <w:vAlign w:val="center"/>
          </w:tcPr>
          <w:p w14:paraId="56ECB8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78A6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25C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0009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F6E0827" w14:textId="77777777" w:rsidR="00E060BF" w:rsidRPr="00480423" w:rsidRDefault="00E060BF" w:rsidP="00AF6673">
            <w:pPr>
              <w:pStyle w:val="TAC"/>
              <w:rPr>
                <w:rFonts w:eastAsiaTheme="minorEastAsia"/>
                <w:lang w:val="en-US" w:eastAsia="zh-CN"/>
              </w:rPr>
            </w:pPr>
          </w:p>
        </w:tc>
      </w:tr>
      <w:tr w:rsidR="00E060BF" w:rsidRPr="00480423" w14:paraId="4F860D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E3EF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5B80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C3D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AB9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8ECCD20" w14:textId="77777777" w:rsidR="00E060BF" w:rsidRPr="00480423" w:rsidRDefault="00E060BF" w:rsidP="00AF6673">
            <w:pPr>
              <w:pStyle w:val="TAC"/>
              <w:rPr>
                <w:rFonts w:eastAsiaTheme="minorEastAsia"/>
                <w:lang w:val="en-US" w:eastAsia="zh-CN"/>
              </w:rPr>
            </w:pPr>
          </w:p>
        </w:tc>
      </w:tr>
      <w:tr w:rsidR="00E060BF" w:rsidRPr="00480423" w14:paraId="4D7A92C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C7A9DF" w14:textId="77777777" w:rsidR="00E060BF" w:rsidRPr="00480423" w:rsidRDefault="00E060BF" w:rsidP="00AF6673">
            <w:pPr>
              <w:pStyle w:val="TAC"/>
              <w:rPr>
                <w:rFonts w:eastAsiaTheme="minorEastAsia"/>
                <w:lang w:val="en-US" w:eastAsia="zh-CN"/>
              </w:rPr>
            </w:pPr>
            <w:r w:rsidRPr="008523D2">
              <w:rPr>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5ACCABCC" w14:textId="77777777" w:rsidR="00E060BF" w:rsidRPr="008523D2" w:rsidRDefault="00E060BF" w:rsidP="00AF6673">
            <w:pPr>
              <w:pStyle w:val="TAC"/>
              <w:rPr>
                <w:lang w:val="en-US" w:eastAsia="zh-CN"/>
              </w:rPr>
            </w:pPr>
            <w:r w:rsidRPr="008523D2">
              <w:rPr>
                <w:lang w:val="en-US" w:eastAsia="zh-CN"/>
              </w:rPr>
              <w:t>CA_n41A-n71A</w:t>
            </w:r>
          </w:p>
          <w:p w14:paraId="78E79E80" w14:textId="77777777" w:rsidR="00E060BF" w:rsidRPr="008523D2" w:rsidRDefault="00E060BF" w:rsidP="00AF6673">
            <w:pPr>
              <w:pStyle w:val="TAC"/>
              <w:rPr>
                <w:lang w:val="en-US" w:eastAsia="zh-CN"/>
              </w:rPr>
            </w:pPr>
            <w:r w:rsidRPr="008523D2">
              <w:rPr>
                <w:lang w:val="en-US" w:eastAsia="zh-CN"/>
              </w:rPr>
              <w:t>CA_n41A-n66A</w:t>
            </w:r>
          </w:p>
          <w:p w14:paraId="68B89C31"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4D0235"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5A6F23"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E668148"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528C00C" w14:textId="77777777" w:rsidTr="005A0D4C">
        <w:trPr>
          <w:trHeight w:val="29"/>
        </w:trPr>
        <w:tc>
          <w:tcPr>
            <w:tcW w:w="3066" w:type="dxa"/>
            <w:tcBorders>
              <w:top w:val="nil"/>
              <w:left w:val="single" w:sz="4" w:space="0" w:color="auto"/>
              <w:bottom w:val="nil"/>
              <w:right w:val="single" w:sz="4" w:space="0" w:color="auto"/>
            </w:tcBorders>
            <w:vAlign w:val="center"/>
          </w:tcPr>
          <w:p w14:paraId="725CC9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B120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C38C9"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8B5A26"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E0E498E" w14:textId="77777777" w:rsidR="00E060BF" w:rsidRPr="00480423" w:rsidRDefault="00E060BF" w:rsidP="00AF6673">
            <w:pPr>
              <w:pStyle w:val="TAC"/>
              <w:rPr>
                <w:rFonts w:eastAsiaTheme="minorEastAsia"/>
                <w:lang w:val="en-US" w:eastAsia="zh-CN"/>
              </w:rPr>
            </w:pPr>
          </w:p>
        </w:tc>
      </w:tr>
      <w:tr w:rsidR="00E060BF" w:rsidRPr="00480423" w14:paraId="545D8D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5C89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0228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7C913"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79C0E2" w14:textId="77777777" w:rsidR="00E060BF" w:rsidRPr="00480423" w:rsidRDefault="00E060BF" w:rsidP="00AF6673">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1E975EA" w14:textId="77777777" w:rsidR="00E060BF" w:rsidRPr="00480423" w:rsidRDefault="00E060BF" w:rsidP="00AF6673">
            <w:pPr>
              <w:pStyle w:val="TAC"/>
              <w:rPr>
                <w:rFonts w:eastAsiaTheme="minorEastAsia"/>
                <w:lang w:val="en-US" w:eastAsia="zh-CN"/>
              </w:rPr>
            </w:pPr>
          </w:p>
        </w:tc>
      </w:tr>
      <w:tr w:rsidR="00E060BF" w:rsidRPr="00480423" w14:paraId="19416C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127B0D" w14:textId="77777777" w:rsidR="00E060BF" w:rsidRPr="00480423" w:rsidRDefault="00E060BF" w:rsidP="00AF6673">
            <w:pPr>
              <w:pStyle w:val="TAC"/>
              <w:rPr>
                <w:rFonts w:eastAsiaTheme="minorEastAsia"/>
                <w:lang w:val="en-US" w:eastAsia="zh-CN"/>
              </w:rPr>
            </w:pPr>
            <w:r w:rsidRPr="008523D2">
              <w:rPr>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740765D4" w14:textId="77777777" w:rsidR="00E060BF" w:rsidRPr="008523D2" w:rsidRDefault="00E060BF" w:rsidP="00AF6673">
            <w:pPr>
              <w:pStyle w:val="TAC"/>
              <w:rPr>
                <w:lang w:val="en-US" w:eastAsia="zh-CN"/>
              </w:rPr>
            </w:pPr>
            <w:r w:rsidRPr="008523D2">
              <w:rPr>
                <w:lang w:val="en-US" w:eastAsia="zh-CN"/>
              </w:rPr>
              <w:t>CA_n41A-n71A</w:t>
            </w:r>
          </w:p>
          <w:p w14:paraId="5ADA7A7D" w14:textId="77777777" w:rsidR="00E060BF" w:rsidRPr="008523D2" w:rsidRDefault="00E060BF" w:rsidP="00AF6673">
            <w:pPr>
              <w:pStyle w:val="TAC"/>
              <w:rPr>
                <w:lang w:val="en-US" w:eastAsia="zh-CN"/>
              </w:rPr>
            </w:pPr>
            <w:r w:rsidRPr="008523D2">
              <w:rPr>
                <w:lang w:val="en-US" w:eastAsia="zh-CN"/>
              </w:rPr>
              <w:t>CA_n41A-n66A</w:t>
            </w:r>
          </w:p>
          <w:p w14:paraId="0A99ECA6"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E184A9C"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F32641"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0F4E73"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774B52D" w14:textId="77777777" w:rsidTr="005A0D4C">
        <w:trPr>
          <w:trHeight w:val="29"/>
        </w:trPr>
        <w:tc>
          <w:tcPr>
            <w:tcW w:w="3066" w:type="dxa"/>
            <w:tcBorders>
              <w:top w:val="nil"/>
              <w:left w:val="single" w:sz="4" w:space="0" w:color="auto"/>
              <w:bottom w:val="nil"/>
              <w:right w:val="single" w:sz="4" w:space="0" w:color="auto"/>
            </w:tcBorders>
            <w:vAlign w:val="center"/>
          </w:tcPr>
          <w:p w14:paraId="7DECDC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D4A8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58832"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56B4FD" w14:textId="77777777" w:rsidR="00E060BF" w:rsidRPr="00480423" w:rsidRDefault="00E060BF" w:rsidP="00AF6673">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06A420C" w14:textId="77777777" w:rsidR="00E060BF" w:rsidRPr="00480423" w:rsidRDefault="00E060BF" w:rsidP="00AF6673">
            <w:pPr>
              <w:pStyle w:val="TAC"/>
              <w:rPr>
                <w:rFonts w:eastAsiaTheme="minorEastAsia"/>
                <w:lang w:val="en-US" w:eastAsia="zh-CN"/>
              </w:rPr>
            </w:pPr>
          </w:p>
        </w:tc>
      </w:tr>
      <w:tr w:rsidR="00E060BF" w:rsidRPr="00480423" w14:paraId="05915F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5771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CCD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CED60"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ACB2CA8"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F7CE606" w14:textId="77777777" w:rsidR="00E060BF" w:rsidRPr="00480423" w:rsidRDefault="00E060BF" w:rsidP="00AF6673">
            <w:pPr>
              <w:pStyle w:val="TAC"/>
              <w:rPr>
                <w:rFonts w:eastAsiaTheme="minorEastAsia"/>
                <w:lang w:val="en-US" w:eastAsia="zh-CN"/>
              </w:rPr>
            </w:pPr>
          </w:p>
        </w:tc>
      </w:tr>
      <w:tr w:rsidR="00E060BF" w:rsidRPr="00480423" w14:paraId="57A35D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08A95B" w14:textId="77777777" w:rsidR="00E060BF" w:rsidRPr="00480423" w:rsidRDefault="00E060BF" w:rsidP="00AF6673">
            <w:pPr>
              <w:pStyle w:val="TAC"/>
              <w:rPr>
                <w:rFonts w:eastAsiaTheme="minorEastAsia"/>
                <w:lang w:val="en-US" w:eastAsia="zh-CN"/>
              </w:rPr>
            </w:pPr>
            <w:r w:rsidRPr="008523D2">
              <w:rPr>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2855E053" w14:textId="77777777" w:rsidR="00E060BF" w:rsidRPr="008523D2" w:rsidRDefault="00E060BF" w:rsidP="00AF6673">
            <w:pPr>
              <w:pStyle w:val="TAC"/>
              <w:rPr>
                <w:lang w:val="en-US" w:eastAsia="zh-CN"/>
              </w:rPr>
            </w:pPr>
            <w:r w:rsidRPr="008523D2">
              <w:rPr>
                <w:lang w:val="en-US" w:eastAsia="zh-CN"/>
              </w:rPr>
              <w:t>CA_n41A-n71A</w:t>
            </w:r>
          </w:p>
          <w:p w14:paraId="018BA8F2" w14:textId="77777777" w:rsidR="00E060BF" w:rsidRPr="008523D2" w:rsidRDefault="00E060BF" w:rsidP="00AF6673">
            <w:pPr>
              <w:pStyle w:val="TAC"/>
              <w:rPr>
                <w:vertAlign w:val="superscript"/>
                <w:lang w:val="en-US" w:eastAsia="zh-CN"/>
              </w:rPr>
            </w:pPr>
            <w:r w:rsidRPr="008523D2">
              <w:rPr>
                <w:lang w:val="en-US" w:eastAsia="zh-CN"/>
              </w:rPr>
              <w:t>CA_n41A-n66A</w:t>
            </w:r>
          </w:p>
          <w:p w14:paraId="65DD08C1"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A5C0D5"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E3A630"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86B4E3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8BB709D" w14:textId="77777777" w:rsidTr="005A0D4C">
        <w:trPr>
          <w:trHeight w:val="29"/>
        </w:trPr>
        <w:tc>
          <w:tcPr>
            <w:tcW w:w="3066" w:type="dxa"/>
            <w:tcBorders>
              <w:top w:val="nil"/>
              <w:left w:val="single" w:sz="4" w:space="0" w:color="auto"/>
              <w:bottom w:val="nil"/>
              <w:right w:val="single" w:sz="4" w:space="0" w:color="auto"/>
            </w:tcBorders>
            <w:vAlign w:val="center"/>
          </w:tcPr>
          <w:p w14:paraId="314AD8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C13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7400E"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711196" w14:textId="77777777" w:rsidR="00E060BF" w:rsidRPr="00480423" w:rsidRDefault="00E060BF" w:rsidP="00AF6673">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4BC5952" w14:textId="77777777" w:rsidR="00E060BF" w:rsidRPr="00480423" w:rsidRDefault="00E060BF" w:rsidP="00AF6673">
            <w:pPr>
              <w:pStyle w:val="TAC"/>
              <w:rPr>
                <w:rFonts w:eastAsiaTheme="minorEastAsia"/>
                <w:lang w:val="en-US" w:eastAsia="zh-CN"/>
              </w:rPr>
            </w:pPr>
          </w:p>
        </w:tc>
      </w:tr>
      <w:tr w:rsidR="00E060BF" w:rsidRPr="00480423" w14:paraId="5E1D4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DBF8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C5DD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1D90D"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508CA8"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B30E711" w14:textId="77777777" w:rsidR="00E060BF" w:rsidRPr="00480423" w:rsidRDefault="00E060BF" w:rsidP="00AF6673">
            <w:pPr>
              <w:pStyle w:val="TAC"/>
              <w:rPr>
                <w:rFonts w:eastAsiaTheme="minorEastAsia"/>
                <w:lang w:val="en-US" w:eastAsia="zh-CN"/>
              </w:rPr>
            </w:pPr>
          </w:p>
        </w:tc>
      </w:tr>
      <w:tr w:rsidR="00E060BF" w:rsidRPr="00480423" w14:paraId="09BA04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7D7AD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lastRenderedPageBreak/>
              <w:t>CA_n41C-n66A-n71A</w:t>
            </w:r>
          </w:p>
        </w:tc>
        <w:tc>
          <w:tcPr>
            <w:tcW w:w="2712" w:type="dxa"/>
            <w:tcBorders>
              <w:top w:val="single" w:sz="4" w:space="0" w:color="auto"/>
              <w:left w:val="single" w:sz="4" w:space="0" w:color="auto"/>
              <w:bottom w:val="nil"/>
              <w:right w:val="single" w:sz="4" w:space="0" w:color="auto"/>
            </w:tcBorders>
            <w:vAlign w:val="center"/>
          </w:tcPr>
          <w:p w14:paraId="59DE6D4F"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5145C6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92A64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A5368A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5CE36E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C0EDF5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B3E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3BAD7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950410" w14:textId="77777777" w:rsidTr="005A0D4C">
        <w:trPr>
          <w:trHeight w:val="29"/>
        </w:trPr>
        <w:tc>
          <w:tcPr>
            <w:tcW w:w="3066" w:type="dxa"/>
            <w:tcBorders>
              <w:top w:val="nil"/>
              <w:left w:val="single" w:sz="4" w:space="0" w:color="auto"/>
              <w:bottom w:val="nil"/>
              <w:right w:val="single" w:sz="4" w:space="0" w:color="auto"/>
            </w:tcBorders>
            <w:vAlign w:val="center"/>
          </w:tcPr>
          <w:p w14:paraId="4045B4B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3341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4594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F10D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296F72C" w14:textId="77777777" w:rsidR="00E060BF" w:rsidRPr="00480423" w:rsidRDefault="00E060BF" w:rsidP="00AF6673">
            <w:pPr>
              <w:pStyle w:val="TAC"/>
              <w:rPr>
                <w:rFonts w:eastAsiaTheme="minorEastAsia"/>
                <w:lang w:val="en-US" w:eastAsia="zh-CN"/>
              </w:rPr>
            </w:pPr>
          </w:p>
        </w:tc>
      </w:tr>
      <w:tr w:rsidR="00E060BF" w:rsidRPr="00480423" w14:paraId="745684D3" w14:textId="77777777" w:rsidTr="005A0D4C">
        <w:trPr>
          <w:trHeight w:val="29"/>
        </w:trPr>
        <w:tc>
          <w:tcPr>
            <w:tcW w:w="3066" w:type="dxa"/>
            <w:tcBorders>
              <w:top w:val="nil"/>
              <w:left w:val="single" w:sz="4" w:space="0" w:color="auto"/>
              <w:bottom w:val="nil"/>
              <w:right w:val="single" w:sz="4" w:space="0" w:color="auto"/>
            </w:tcBorders>
            <w:vAlign w:val="center"/>
          </w:tcPr>
          <w:p w14:paraId="23C9B2AE"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BD881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A856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3D23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7D3B3E" w14:textId="77777777" w:rsidR="00E060BF" w:rsidRPr="00480423" w:rsidRDefault="00E060BF" w:rsidP="00AF6673">
            <w:pPr>
              <w:pStyle w:val="TAC"/>
              <w:rPr>
                <w:rFonts w:eastAsiaTheme="minorEastAsia"/>
                <w:lang w:val="en-US" w:eastAsia="zh-CN"/>
              </w:rPr>
            </w:pPr>
          </w:p>
        </w:tc>
      </w:tr>
      <w:tr w:rsidR="00E060BF" w:rsidRPr="00480423" w14:paraId="459A5E5D" w14:textId="77777777" w:rsidTr="005A0D4C">
        <w:trPr>
          <w:trHeight w:val="29"/>
        </w:trPr>
        <w:tc>
          <w:tcPr>
            <w:tcW w:w="3066" w:type="dxa"/>
            <w:tcBorders>
              <w:top w:val="nil"/>
              <w:left w:val="single" w:sz="4" w:space="0" w:color="auto"/>
              <w:bottom w:val="nil"/>
              <w:right w:val="single" w:sz="4" w:space="0" w:color="auto"/>
            </w:tcBorders>
            <w:vAlign w:val="center"/>
          </w:tcPr>
          <w:p w14:paraId="363281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0AB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0FD1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89D3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0E71FA4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1</w:t>
            </w:r>
          </w:p>
        </w:tc>
      </w:tr>
      <w:tr w:rsidR="00E060BF" w:rsidRPr="00480423" w14:paraId="7EDA7DB6" w14:textId="77777777" w:rsidTr="005A0D4C">
        <w:trPr>
          <w:trHeight w:val="29"/>
        </w:trPr>
        <w:tc>
          <w:tcPr>
            <w:tcW w:w="3066" w:type="dxa"/>
            <w:tcBorders>
              <w:top w:val="nil"/>
              <w:left w:val="single" w:sz="4" w:space="0" w:color="auto"/>
              <w:bottom w:val="nil"/>
              <w:right w:val="single" w:sz="4" w:space="0" w:color="auto"/>
            </w:tcBorders>
            <w:vAlign w:val="center"/>
          </w:tcPr>
          <w:p w14:paraId="4E22EB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C2C5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18CD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558F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7A173D" w14:textId="77777777" w:rsidR="00E060BF" w:rsidRPr="00480423" w:rsidRDefault="00E060BF" w:rsidP="00AF6673">
            <w:pPr>
              <w:pStyle w:val="TAC"/>
              <w:rPr>
                <w:rFonts w:eastAsiaTheme="minorEastAsia"/>
                <w:szCs w:val="18"/>
                <w:lang w:val="en-US" w:eastAsia="zh-CN"/>
              </w:rPr>
            </w:pPr>
          </w:p>
        </w:tc>
      </w:tr>
      <w:tr w:rsidR="00E060BF" w:rsidRPr="00480423" w14:paraId="19377F14" w14:textId="77777777" w:rsidTr="005A0D4C">
        <w:trPr>
          <w:trHeight w:val="29"/>
        </w:trPr>
        <w:tc>
          <w:tcPr>
            <w:tcW w:w="3066" w:type="dxa"/>
            <w:tcBorders>
              <w:top w:val="nil"/>
              <w:left w:val="single" w:sz="4" w:space="0" w:color="auto"/>
              <w:bottom w:val="nil"/>
              <w:right w:val="single" w:sz="4" w:space="0" w:color="auto"/>
            </w:tcBorders>
            <w:vAlign w:val="center"/>
          </w:tcPr>
          <w:p w14:paraId="1F15A76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2FC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C5B7"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D4EC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28591CF" w14:textId="77777777" w:rsidR="00E060BF" w:rsidRPr="00480423" w:rsidRDefault="00E060BF" w:rsidP="00AF6673">
            <w:pPr>
              <w:pStyle w:val="TAC"/>
              <w:rPr>
                <w:rFonts w:eastAsiaTheme="minorEastAsia"/>
                <w:szCs w:val="18"/>
                <w:lang w:val="en-US" w:eastAsia="zh-CN"/>
              </w:rPr>
            </w:pPr>
          </w:p>
        </w:tc>
      </w:tr>
      <w:tr w:rsidR="00E060BF" w:rsidRPr="00480423" w14:paraId="384943C6" w14:textId="77777777" w:rsidTr="005A0D4C">
        <w:trPr>
          <w:trHeight w:val="29"/>
        </w:trPr>
        <w:tc>
          <w:tcPr>
            <w:tcW w:w="3066" w:type="dxa"/>
            <w:tcBorders>
              <w:top w:val="nil"/>
              <w:left w:val="single" w:sz="4" w:space="0" w:color="auto"/>
              <w:bottom w:val="nil"/>
              <w:right w:val="single" w:sz="4" w:space="0" w:color="auto"/>
            </w:tcBorders>
            <w:vAlign w:val="center"/>
          </w:tcPr>
          <w:p w14:paraId="0112E3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553A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694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9429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E0887A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3D9E2E18" w14:textId="77777777" w:rsidTr="005A0D4C">
        <w:trPr>
          <w:trHeight w:val="29"/>
        </w:trPr>
        <w:tc>
          <w:tcPr>
            <w:tcW w:w="3066" w:type="dxa"/>
            <w:tcBorders>
              <w:top w:val="nil"/>
              <w:left w:val="single" w:sz="4" w:space="0" w:color="auto"/>
              <w:bottom w:val="nil"/>
              <w:right w:val="single" w:sz="4" w:space="0" w:color="auto"/>
            </w:tcBorders>
            <w:vAlign w:val="center"/>
          </w:tcPr>
          <w:p w14:paraId="6DB9D3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F5B3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67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FFCA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F03BE09" w14:textId="77777777" w:rsidR="00E060BF" w:rsidRPr="00480423" w:rsidRDefault="00E060BF" w:rsidP="00AF6673">
            <w:pPr>
              <w:pStyle w:val="TAC"/>
              <w:rPr>
                <w:rFonts w:eastAsiaTheme="minorEastAsia"/>
                <w:szCs w:val="18"/>
                <w:lang w:val="en-US" w:eastAsia="zh-CN"/>
              </w:rPr>
            </w:pPr>
          </w:p>
        </w:tc>
      </w:tr>
      <w:tr w:rsidR="00E060BF" w:rsidRPr="00480423" w14:paraId="13E7A5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5B2B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AE41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42B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A5470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1A3CC76" w14:textId="77777777" w:rsidR="00E060BF" w:rsidRPr="00480423" w:rsidRDefault="00E060BF" w:rsidP="00AF6673">
            <w:pPr>
              <w:pStyle w:val="TAC"/>
              <w:rPr>
                <w:rFonts w:eastAsiaTheme="minorEastAsia"/>
                <w:szCs w:val="18"/>
                <w:lang w:val="en-US" w:eastAsia="zh-CN"/>
              </w:rPr>
            </w:pPr>
          </w:p>
        </w:tc>
      </w:tr>
      <w:tr w:rsidR="00E060BF" w:rsidRPr="00480423" w14:paraId="074B57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CBE3B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00ECE0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6FED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018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CFBCD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3152C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4A4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C1C9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259BA4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2C6513BD" w14:textId="77777777" w:rsidTr="005A0D4C">
        <w:trPr>
          <w:trHeight w:val="29"/>
        </w:trPr>
        <w:tc>
          <w:tcPr>
            <w:tcW w:w="3066" w:type="dxa"/>
            <w:tcBorders>
              <w:top w:val="nil"/>
              <w:left w:val="single" w:sz="4" w:space="0" w:color="auto"/>
              <w:bottom w:val="nil"/>
              <w:right w:val="single" w:sz="4" w:space="0" w:color="auto"/>
            </w:tcBorders>
            <w:vAlign w:val="center"/>
          </w:tcPr>
          <w:p w14:paraId="706429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A4B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FB7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0847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AA58ED4" w14:textId="77777777" w:rsidR="00E060BF" w:rsidRPr="00480423" w:rsidRDefault="00E060BF" w:rsidP="00AF6673">
            <w:pPr>
              <w:pStyle w:val="TAC"/>
              <w:rPr>
                <w:rFonts w:eastAsiaTheme="minorEastAsia"/>
                <w:szCs w:val="18"/>
                <w:lang w:val="en-US" w:eastAsia="zh-CN"/>
              </w:rPr>
            </w:pPr>
          </w:p>
        </w:tc>
      </w:tr>
      <w:tr w:rsidR="00E060BF" w:rsidRPr="00480423" w14:paraId="349A5D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B300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22E8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0E2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64B96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129331A" w14:textId="77777777" w:rsidR="00E060BF" w:rsidRPr="00480423" w:rsidRDefault="00E060BF" w:rsidP="00AF6673">
            <w:pPr>
              <w:pStyle w:val="TAC"/>
              <w:rPr>
                <w:rFonts w:eastAsiaTheme="minorEastAsia"/>
                <w:szCs w:val="18"/>
                <w:lang w:val="en-US" w:eastAsia="zh-CN"/>
              </w:rPr>
            </w:pPr>
          </w:p>
        </w:tc>
      </w:tr>
      <w:tr w:rsidR="00E060BF" w:rsidRPr="00480423" w14:paraId="74C07F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FC885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130807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152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3B22C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5732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CE364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A484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840A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8300C0"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01388C32" w14:textId="77777777" w:rsidTr="005A0D4C">
        <w:trPr>
          <w:trHeight w:val="29"/>
        </w:trPr>
        <w:tc>
          <w:tcPr>
            <w:tcW w:w="3066" w:type="dxa"/>
            <w:tcBorders>
              <w:top w:val="nil"/>
              <w:left w:val="single" w:sz="4" w:space="0" w:color="auto"/>
              <w:bottom w:val="nil"/>
              <w:right w:val="single" w:sz="4" w:space="0" w:color="auto"/>
            </w:tcBorders>
            <w:vAlign w:val="center"/>
          </w:tcPr>
          <w:p w14:paraId="17EEAC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6120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5DB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85F6C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E5941A7" w14:textId="77777777" w:rsidR="00E060BF" w:rsidRPr="00480423" w:rsidRDefault="00E060BF" w:rsidP="00AF6673">
            <w:pPr>
              <w:pStyle w:val="TAC"/>
              <w:rPr>
                <w:rFonts w:eastAsiaTheme="minorEastAsia"/>
                <w:szCs w:val="18"/>
                <w:lang w:val="en-US" w:eastAsia="zh-CN"/>
              </w:rPr>
            </w:pPr>
          </w:p>
        </w:tc>
      </w:tr>
      <w:tr w:rsidR="00E060BF" w:rsidRPr="00480423" w14:paraId="37F297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671C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F24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8B2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1484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E1CF511" w14:textId="77777777" w:rsidR="00E060BF" w:rsidRPr="00480423" w:rsidRDefault="00E060BF" w:rsidP="00AF6673">
            <w:pPr>
              <w:pStyle w:val="TAC"/>
              <w:rPr>
                <w:rFonts w:eastAsiaTheme="minorEastAsia"/>
                <w:szCs w:val="18"/>
                <w:lang w:val="en-US" w:eastAsia="zh-CN"/>
              </w:rPr>
            </w:pPr>
          </w:p>
        </w:tc>
      </w:tr>
      <w:tr w:rsidR="00E060BF" w:rsidRPr="00480423" w14:paraId="648456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B062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39B3D6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327B2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4F4C3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CF0B5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97A1C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9BEE91"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1C068B" w14:textId="77777777" w:rsidR="00E060BF" w:rsidRPr="00480423" w:rsidRDefault="00E060BF" w:rsidP="00AF6673">
            <w:pPr>
              <w:pStyle w:val="TAC"/>
              <w:rPr>
                <w:rFonts w:eastAsiaTheme="minorEastAsia"/>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F33E27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4 and 5</w:t>
            </w:r>
          </w:p>
        </w:tc>
      </w:tr>
      <w:tr w:rsidR="00E060BF" w:rsidRPr="00480423" w14:paraId="26352E28" w14:textId="77777777" w:rsidTr="005A0D4C">
        <w:trPr>
          <w:trHeight w:val="29"/>
        </w:trPr>
        <w:tc>
          <w:tcPr>
            <w:tcW w:w="3066" w:type="dxa"/>
            <w:tcBorders>
              <w:top w:val="nil"/>
              <w:left w:val="single" w:sz="4" w:space="0" w:color="auto"/>
              <w:bottom w:val="nil"/>
              <w:right w:val="single" w:sz="4" w:space="0" w:color="auto"/>
            </w:tcBorders>
            <w:vAlign w:val="center"/>
          </w:tcPr>
          <w:p w14:paraId="43EFF5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A769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6C72B"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6386F3"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83CF950" w14:textId="77777777" w:rsidR="00E060BF" w:rsidRPr="00480423" w:rsidRDefault="00E060BF" w:rsidP="00AF6673">
            <w:pPr>
              <w:pStyle w:val="TAC"/>
              <w:rPr>
                <w:rFonts w:eastAsiaTheme="minorEastAsia"/>
                <w:szCs w:val="18"/>
                <w:lang w:val="en-US" w:eastAsia="zh-CN"/>
              </w:rPr>
            </w:pPr>
          </w:p>
        </w:tc>
      </w:tr>
      <w:tr w:rsidR="00E060BF" w:rsidRPr="00480423" w14:paraId="588DE4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3881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DD79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0CE9C"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5339CD"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7DD1C27" w14:textId="77777777" w:rsidR="00E060BF" w:rsidRPr="00480423" w:rsidRDefault="00E060BF" w:rsidP="00AF6673">
            <w:pPr>
              <w:pStyle w:val="TAC"/>
              <w:rPr>
                <w:rFonts w:eastAsiaTheme="minorEastAsia"/>
                <w:szCs w:val="18"/>
                <w:lang w:val="en-US" w:eastAsia="zh-CN"/>
              </w:rPr>
            </w:pPr>
          </w:p>
        </w:tc>
      </w:tr>
      <w:tr w:rsidR="00E060BF" w:rsidRPr="00480423" w14:paraId="451116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7959AA" w14:textId="77777777" w:rsidR="00E060BF" w:rsidRPr="00480423" w:rsidRDefault="00E060BF" w:rsidP="00AF6673">
            <w:pPr>
              <w:pStyle w:val="TAC"/>
              <w:rPr>
                <w:rFonts w:eastAsiaTheme="minorEastAsia"/>
                <w:lang w:val="en-US" w:eastAsia="zh-CN"/>
              </w:rPr>
            </w:pPr>
            <w:r w:rsidRPr="00DF22A5">
              <w:rPr>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0871AB5F" w14:textId="77777777" w:rsidR="00E060BF" w:rsidRPr="00C30686" w:rsidRDefault="00E060BF" w:rsidP="00AF6673">
            <w:pPr>
              <w:pStyle w:val="TAC"/>
              <w:rPr>
                <w:lang w:val="en-US" w:eastAsia="zh-CN"/>
              </w:rPr>
            </w:pPr>
            <w:r w:rsidRPr="00C30686">
              <w:rPr>
                <w:lang w:val="en-US" w:eastAsia="zh-CN"/>
              </w:rPr>
              <w:t>CA_n41A-n71A</w:t>
            </w:r>
          </w:p>
          <w:p w14:paraId="0BC82279" w14:textId="77777777" w:rsidR="00E060BF" w:rsidRPr="00C30686" w:rsidRDefault="00E060BF" w:rsidP="00AF6673">
            <w:pPr>
              <w:pStyle w:val="TAC"/>
              <w:rPr>
                <w:lang w:val="en-US" w:eastAsia="zh-CN"/>
              </w:rPr>
            </w:pPr>
            <w:r w:rsidRPr="00C30686">
              <w:rPr>
                <w:lang w:val="en-US" w:eastAsia="zh-CN"/>
              </w:rPr>
              <w:t>CA_n41A-n66A</w:t>
            </w:r>
          </w:p>
          <w:p w14:paraId="17DF2FF6" w14:textId="77777777" w:rsidR="00E060BF" w:rsidRPr="00C30686" w:rsidRDefault="00E060BF" w:rsidP="00AF6673">
            <w:pPr>
              <w:pStyle w:val="TAC"/>
              <w:rPr>
                <w:lang w:val="en-US" w:eastAsia="zh-CN"/>
              </w:rPr>
            </w:pPr>
            <w:r w:rsidRPr="00C30686">
              <w:rPr>
                <w:lang w:val="en-US" w:eastAsia="zh-CN"/>
              </w:rPr>
              <w:t>CA_n41C</w:t>
            </w:r>
          </w:p>
          <w:p w14:paraId="683FA617" w14:textId="77777777" w:rsidR="00E060BF" w:rsidRPr="00EF4ACD" w:rsidRDefault="00E060BF" w:rsidP="00AF6673">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CD3A342" w14:textId="77777777" w:rsidR="00E060BF" w:rsidRPr="00C30686" w:rsidRDefault="00E060BF" w:rsidP="00AF6673">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2B1231" w14:textId="77777777" w:rsidR="00E060BF" w:rsidRPr="00C30686" w:rsidRDefault="00E060BF" w:rsidP="00AF6673">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56594FB" w14:textId="77777777" w:rsidR="00E060BF" w:rsidRPr="00480423" w:rsidRDefault="00E060BF" w:rsidP="00AF6673">
            <w:pPr>
              <w:pStyle w:val="TAC"/>
              <w:rPr>
                <w:rFonts w:eastAsiaTheme="minorEastAsia"/>
                <w:szCs w:val="18"/>
                <w:lang w:val="en-US" w:eastAsia="zh-CN"/>
              </w:rPr>
            </w:pPr>
            <w:r w:rsidRPr="00C30686">
              <w:rPr>
                <w:szCs w:val="18"/>
                <w:lang w:val="en-US" w:eastAsia="zh-CN"/>
              </w:rPr>
              <w:t>4 and 5</w:t>
            </w:r>
          </w:p>
        </w:tc>
      </w:tr>
      <w:tr w:rsidR="00E060BF" w:rsidRPr="00480423" w14:paraId="1A97A19D" w14:textId="77777777" w:rsidTr="005A0D4C">
        <w:trPr>
          <w:trHeight w:val="29"/>
        </w:trPr>
        <w:tc>
          <w:tcPr>
            <w:tcW w:w="3066" w:type="dxa"/>
            <w:tcBorders>
              <w:top w:val="nil"/>
              <w:left w:val="single" w:sz="4" w:space="0" w:color="auto"/>
              <w:bottom w:val="nil"/>
              <w:right w:val="single" w:sz="4" w:space="0" w:color="auto"/>
            </w:tcBorders>
            <w:vAlign w:val="center"/>
          </w:tcPr>
          <w:p w14:paraId="3BAB85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1C5D2D"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F612F" w14:textId="77777777" w:rsidR="00E060BF" w:rsidRPr="00C30686" w:rsidRDefault="00E060BF" w:rsidP="00AF6673">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B0401B" w14:textId="77777777" w:rsidR="00E060BF" w:rsidRPr="00C30686" w:rsidRDefault="00E060BF" w:rsidP="00AF6673">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1984B91" w14:textId="77777777" w:rsidR="00E060BF" w:rsidRPr="00480423" w:rsidRDefault="00E060BF" w:rsidP="00AF6673">
            <w:pPr>
              <w:pStyle w:val="TAC"/>
              <w:rPr>
                <w:rFonts w:eastAsiaTheme="minorEastAsia"/>
                <w:szCs w:val="18"/>
                <w:lang w:val="en-US" w:eastAsia="zh-CN"/>
              </w:rPr>
            </w:pPr>
          </w:p>
        </w:tc>
      </w:tr>
      <w:tr w:rsidR="00E060BF" w:rsidRPr="00480423" w14:paraId="001A09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1FD6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7E9855"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6D622" w14:textId="77777777" w:rsidR="00E060BF" w:rsidRPr="00C30686" w:rsidRDefault="00E060BF" w:rsidP="00AF6673">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71CDB6" w14:textId="77777777" w:rsidR="00E060BF" w:rsidRPr="00C30686" w:rsidRDefault="00E060BF" w:rsidP="00AF6673">
            <w:pPr>
              <w:pStyle w:val="TAC"/>
              <w:rPr>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8EDA684" w14:textId="77777777" w:rsidR="00E060BF" w:rsidRPr="00480423" w:rsidRDefault="00E060BF" w:rsidP="00AF6673">
            <w:pPr>
              <w:pStyle w:val="TAC"/>
              <w:rPr>
                <w:rFonts w:eastAsiaTheme="minorEastAsia"/>
                <w:szCs w:val="18"/>
                <w:lang w:val="en-US" w:eastAsia="zh-CN"/>
              </w:rPr>
            </w:pPr>
          </w:p>
        </w:tc>
      </w:tr>
      <w:tr w:rsidR="00E060BF" w:rsidRPr="00480423" w14:paraId="4C7274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E26474" w14:textId="77777777" w:rsidR="00E060BF" w:rsidRPr="00480423" w:rsidRDefault="00E060BF" w:rsidP="00AF6673">
            <w:pPr>
              <w:pStyle w:val="TAC"/>
              <w:rPr>
                <w:rFonts w:eastAsiaTheme="minorEastAsia"/>
                <w:lang w:val="en-US" w:eastAsia="zh-CN"/>
              </w:rPr>
            </w:pPr>
            <w:r w:rsidRPr="00DF22A5">
              <w:rPr>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65345516" w14:textId="77777777" w:rsidR="00E060BF" w:rsidRPr="00C30686" w:rsidRDefault="00E060BF" w:rsidP="00AF6673">
            <w:pPr>
              <w:pStyle w:val="TAC"/>
              <w:rPr>
                <w:lang w:val="en-US" w:eastAsia="zh-CN"/>
              </w:rPr>
            </w:pPr>
            <w:r w:rsidRPr="00C30686">
              <w:rPr>
                <w:lang w:val="en-US" w:eastAsia="zh-CN"/>
              </w:rPr>
              <w:t>CA_n41A-n71A</w:t>
            </w:r>
          </w:p>
          <w:p w14:paraId="23B115E2" w14:textId="77777777" w:rsidR="00E060BF" w:rsidRPr="00C30686" w:rsidRDefault="00E060BF" w:rsidP="00AF6673">
            <w:pPr>
              <w:pStyle w:val="TAC"/>
              <w:rPr>
                <w:lang w:val="en-US" w:eastAsia="zh-CN"/>
              </w:rPr>
            </w:pPr>
            <w:r w:rsidRPr="00C30686">
              <w:rPr>
                <w:lang w:val="en-US" w:eastAsia="zh-CN"/>
              </w:rPr>
              <w:t>CA_n41A-n66A</w:t>
            </w:r>
          </w:p>
          <w:p w14:paraId="5BA13E0A" w14:textId="77777777" w:rsidR="00E060BF" w:rsidRPr="00C30686" w:rsidRDefault="00E060BF" w:rsidP="00AF6673">
            <w:pPr>
              <w:pStyle w:val="TAC"/>
              <w:rPr>
                <w:lang w:val="en-US" w:eastAsia="zh-CN"/>
              </w:rPr>
            </w:pPr>
            <w:r w:rsidRPr="00C30686">
              <w:rPr>
                <w:lang w:val="en-US" w:eastAsia="zh-CN"/>
              </w:rPr>
              <w:t>CA_n41C</w:t>
            </w:r>
          </w:p>
          <w:p w14:paraId="53D5F5A6" w14:textId="77777777" w:rsidR="00E060BF" w:rsidRPr="00EF4ACD" w:rsidRDefault="00E060BF" w:rsidP="00AF6673">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3DD059" w14:textId="77777777" w:rsidR="00E060BF" w:rsidRPr="00C30686" w:rsidRDefault="00E060BF" w:rsidP="00AF6673">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6EC784" w14:textId="77777777" w:rsidR="00E060BF" w:rsidRPr="00C30686" w:rsidRDefault="00E060BF" w:rsidP="00AF6673">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E8DCFC" w14:textId="77777777" w:rsidR="00E060BF" w:rsidRPr="00480423" w:rsidRDefault="00E060BF" w:rsidP="00AF6673">
            <w:pPr>
              <w:pStyle w:val="TAC"/>
              <w:rPr>
                <w:rFonts w:eastAsiaTheme="minorEastAsia"/>
                <w:szCs w:val="18"/>
                <w:lang w:val="en-US" w:eastAsia="zh-CN"/>
              </w:rPr>
            </w:pPr>
            <w:r w:rsidRPr="00C30686">
              <w:rPr>
                <w:szCs w:val="18"/>
                <w:lang w:val="en-US" w:eastAsia="zh-CN"/>
              </w:rPr>
              <w:t>4 and 5</w:t>
            </w:r>
          </w:p>
        </w:tc>
      </w:tr>
      <w:tr w:rsidR="00E060BF" w:rsidRPr="00480423" w14:paraId="44B2B849" w14:textId="77777777" w:rsidTr="005A0D4C">
        <w:trPr>
          <w:trHeight w:val="29"/>
        </w:trPr>
        <w:tc>
          <w:tcPr>
            <w:tcW w:w="3066" w:type="dxa"/>
            <w:tcBorders>
              <w:top w:val="nil"/>
              <w:left w:val="single" w:sz="4" w:space="0" w:color="auto"/>
              <w:bottom w:val="nil"/>
              <w:right w:val="single" w:sz="4" w:space="0" w:color="auto"/>
            </w:tcBorders>
            <w:vAlign w:val="center"/>
          </w:tcPr>
          <w:p w14:paraId="5DF410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2358C7"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1CA93" w14:textId="77777777" w:rsidR="00E060BF" w:rsidRPr="00C30686" w:rsidRDefault="00E060BF" w:rsidP="00AF6673">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951BAE" w14:textId="77777777" w:rsidR="00E060BF" w:rsidRPr="00C30686" w:rsidRDefault="00E060BF" w:rsidP="00AF6673">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653B77B" w14:textId="77777777" w:rsidR="00E060BF" w:rsidRPr="00480423" w:rsidRDefault="00E060BF" w:rsidP="00AF6673">
            <w:pPr>
              <w:pStyle w:val="TAC"/>
              <w:rPr>
                <w:rFonts w:eastAsiaTheme="minorEastAsia"/>
                <w:szCs w:val="18"/>
                <w:lang w:val="en-US" w:eastAsia="zh-CN"/>
              </w:rPr>
            </w:pPr>
          </w:p>
        </w:tc>
      </w:tr>
      <w:tr w:rsidR="00E060BF" w:rsidRPr="00480423" w14:paraId="5E9A69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5490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41F37D"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6BECD" w14:textId="77777777" w:rsidR="00E060BF" w:rsidRPr="00C30686" w:rsidRDefault="00E060BF" w:rsidP="00AF6673">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72A7C0" w14:textId="77777777" w:rsidR="00E060BF" w:rsidRPr="00C30686" w:rsidRDefault="00E060BF" w:rsidP="00AF6673">
            <w:pPr>
              <w:pStyle w:val="TAC"/>
              <w:rPr>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D9A2C18" w14:textId="77777777" w:rsidR="00E060BF" w:rsidRPr="00480423" w:rsidRDefault="00E060BF" w:rsidP="00AF6673">
            <w:pPr>
              <w:pStyle w:val="TAC"/>
              <w:rPr>
                <w:rFonts w:eastAsiaTheme="minorEastAsia"/>
                <w:szCs w:val="18"/>
                <w:lang w:val="en-US" w:eastAsia="zh-CN"/>
              </w:rPr>
            </w:pPr>
          </w:p>
        </w:tc>
      </w:tr>
      <w:tr w:rsidR="00E060BF" w:rsidRPr="00480423" w14:paraId="6C0520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C13E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64982606" w14:textId="77777777" w:rsidR="00E060BF" w:rsidRPr="00EF4ACD" w:rsidRDefault="00E060BF" w:rsidP="00AF6673">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3BF78DCB" w14:textId="77777777" w:rsidR="00E060BF" w:rsidRPr="00EF4ACD" w:rsidRDefault="00E060BF" w:rsidP="00AF6673">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230787E1" w14:textId="77777777" w:rsidR="00E060BF" w:rsidRPr="00EF4ACD" w:rsidRDefault="00E060BF" w:rsidP="00AF6673">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72F48220" w14:textId="77777777" w:rsidR="00E060BF" w:rsidRPr="00480423" w:rsidRDefault="00E060BF" w:rsidP="00AF6673">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30F917" w14:textId="77777777" w:rsidR="00E060BF" w:rsidRPr="00480423" w:rsidRDefault="00E060BF" w:rsidP="00AF6673">
            <w:pPr>
              <w:pStyle w:val="TAC"/>
              <w:rPr>
                <w:rFonts w:eastAsiaTheme="minorEastAsia"/>
                <w:lang w:val="en-US" w:eastAsia="zh-CN"/>
              </w:rPr>
            </w:pPr>
            <w:r w:rsidRPr="00C30686">
              <w:rPr>
                <w:lang w:val="en-US" w:eastAsia="zh-CN"/>
              </w:rPr>
              <w:t>n</w:t>
            </w:r>
            <w:r>
              <w:rPr>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56D0BDBF" w14:textId="77777777" w:rsidR="00E060BF" w:rsidRPr="00480423" w:rsidRDefault="00E060BF" w:rsidP="00AF6673">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2387" w:type="dxa"/>
            <w:tcBorders>
              <w:top w:val="single" w:sz="4" w:space="0" w:color="auto"/>
              <w:left w:val="single" w:sz="4" w:space="0" w:color="auto"/>
              <w:bottom w:val="nil"/>
              <w:right w:val="single" w:sz="4" w:space="0" w:color="auto"/>
            </w:tcBorders>
            <w:vAlign w:val="center"/>
          </w:tcPr>
          <w:p w14:paraId="210C32C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4 and 5</w:t>
            </w:r>
          </w:p>
        </w:tc>
      </w:tr>
      <w:tr w:rsidR="00E060BF" w:rsidRPr="00480423" w14:paraId="0F48D8E9" w14:textId="77777777" w:rsidTr="005A0D4C">
        <w:trPr>
          <w:trHeight w:val="29"/>
        </w:trPr>
        <w:tc>
          <w:tcPr>
            <w:tcW w:w="3066" w:type="dxa"/>
            <w:tcBorders>
              <w:top w:val="nil"/>
              <w:left w:val="single" w:sz="4" w:space="0" w:color="auto"/>
              <w:bottom w:val="nil"/>
              <w:right w:val="single" w:sz="4" w:space="0" w:color="auto"/>
            </w:tcBorders>
            <w:vAlign w:val="center"/>
          </w:tcPr>
          <w:p w14:paraId="1BAFA8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D673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214258"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FAD2CE" w14:textId="77777777" w:rsidR="00E060BF" w:rsidRPr="00480423" w:rsidRDefault="00E060BF" w:rsidP="00AF6673">
            <w:pPr>
              <w:pStyle w:val="TAC"/>
              <w:rPr>
                <w:rFonts w:eastAsiaTheme="minorEastAsia"/>
                <w:lang w:val="en-US" w:eastAsia="zh-CN" w:bidi="ar"/>
              </w:rPr>
            </w:pPr>
            <w:r w:rsidRPr="00C30686">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9760274" w14:textId="77777777" w:rsidR="00E060BF" w:rsidRPr="00480423" w:rsidRDefault="00E060BF" w:rsidP="00AF6673">
            <w:pPr>
              <w:pStyle w:val="TAC"/>
              <w:rPr>
                <w:rFonts w:eastAsiaTheme="minorEastAsia"/>
                <w:szCs w:val="18"/>
                <w:lang w:val="en-US" w:eastAsia="zh-CN"/>
              </w:rPr>
            </w:pPr>
          </w:p>
        </w:tc>
      </w:tr>
      <w:tr w:rsidR="00E060BF" w:rsidRPr="00480423" w14:paraId="27557BE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B622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4480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D92E8"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F99264"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771E470" w14:textId="77777777" w:rsidR="00E060BF" w:rsidRPr="00480423" w:rsidRDefault="00E060BF" w:rsidP="00AF6673">
            <w:pPr>
              <w:pStyle w:val="TAC"/>
              <w:rPr>
                <w:rFonts w:eastAsiaTheme="minorEastAsia"/>
                <w:szCs w:val="18"/>
                <w:lang w:val="en-US" w:eastAsia="zh-CN"/>
              </w:rPr>
            </w:pPr>
          </w:p>
        </w:tc>
      </w:tr>
      <w:tr w:rsidR="00E060BF" w:rsidRPr="00480423" w14:paraId="397256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7FE168" w14:textId="77777777" w:rsidR="00E060BF" w:rsidRPr="00480423" w:rsidRDefault="00E060BF" w:rsidP="00AF6673">
            <w:pPr>
              <w:pStyle w:val="TAC"/>
              <w:rPr>
                <w:rFonts w:eastAsiaTheme="minorEastAsia"/>
                <w:lang w:val="en-US" w:eastAsia="zh-CN"/>
              </w:rPr>
            </w:pPr>
            <w:r w:rsidRPr="008523D2">
              <w:t>CA_n41(A-C)-n66A-n71B</w:t>
            </w:r>
          </w:p>
        </w:tc>
        <w:tc>
          <w:tcPr>
            <w:tcW w:w="2712" w:type="dxa"/>
            <w:tcBorders>
              <w:top w:val="single" w:sz="4" w:space="0" w:color="auto"/>
              <w:left w:val="single" w:sz="4" w:space="0" w:color="auto"/>
              <w:bottom w:val="nil"/>
              <w:right w:val="single" w:sz="4" w:space="0" w:color="auto"/>
            </w:tcBorders>
            <w:vAlign w:val="center"/>
          </w:tcPr>
          <w:p w14:paraId="65F70FFF" w14:textId="77777777" w:rsidR="00E060BF" w:rsidRPr="00480423" w:rsidRDefault="00E060BF" w:rsidP="00AF6673">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2D92D6"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66F67B"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E0AA54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A7504E8" w14:textId="77777777" w:rsidTr="005A0D4C">
        <w:trPr>
          <w:trHeight w:val="29"/>
        </w:trPr>
        <w:tc>
          <w:tcPr>
            <w:tcW w:w="3066" w:type="dxa"/>
            <w:tcBorders>
              <w:top w:val="nil"/>
              <w:left w:val="single" w:sz="4" w:space="0" w:color="auto"/>
              <w:bottom w:val="nil"/>
              <w:right w:val="single" w:sz="4" w:space="0" w:color="auto"/>
            </w:tcBorders>
            <w:vAlign w:val="center"/>
          </w:tcPr>
          <w:p w14:paraId="726F31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DBD8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7DEE6"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CEF586"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FADD298" w14:textId="77777777" w:rsidR="00E060BF" w:rsidRPr="00480423" w:rsidRDefault="00E060BF" w:rsidP="00AF6673">
            <w:pPr>
              <w:pStyle w:val="TAC"/>
              <w:rPr>
                <w:rFonts w:eastAsiaTheme="minorEastAsia"/>
                <w:lang w:val="en-US" w:eastAsia="zh-CN"/>
              </w:rPr>
            </w:pPr>
          </w:p>
        </w:tc>
      </w:tr>
      <w:tr w:rsidR="00E060BF" w:rsidRPr="00480423" w14:paraId="1BEF09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4A23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40E3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180CA"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C6C702" w14:textId="77777777" w:rsidR="00E060BF" w:rsidRPr="00C30686" w:rsidRDefault="00E060BF" w:rsidP="00AF6673">
            <w:pPr>
              <w:pStyle w:val="TAC"/>
              <w:rPr>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ECD7ADC" w14:textId="77777777" w:rsidR="00E060BF" w:rsidRPr="00480423" w:rsidRDefault="00E060BF" w:rsidP="00AF6673">
            <w:pPr>
              <w:pStyle w:val="TAC"/>
              <w:rPr>
                <w:rFonts w:eastAsiaTheme="minorEastAsia"/>
                <w:lang w:val="en-US" w:eastAsia="zh-CN"/>
              </w:rPr>
            </w:pPr>
          </w:p>
        </w:tc>
      </w:tr>
      <w:tr w:rsidR="00E060BF" w:rsidRPr="00480423" w14:paraId="23AD7E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450F2A" w14:textId="77777777" w:rsidR="00E060BF" w:rsidRPr="00480423" w:rsidRDefault="00E060BF" w:rsidP="00AF6673">
            <w:pPr>
              <w:pStyle w:val="TAC"/>
              <w:rPr>
                <w:rFonts w:eastAsiaTheme="minorEastAsia"/>
                <w:lang w:val="en-US" w:eastAsia="zh-CN"/>
              </w:rPr>
            </w:pPr>
            <w:r w:rsidRPr="008523D2">
              <w:rPr>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40639493" w14:textId="77777777" w:rsidR="00E060BF" w:rsidRPr="008523D2" w:rsidRDefault="00E060BF" w:rsidP="00AF6673">
            <w:pPr>
              <w:pStyle w:val="TAC"/>
              <w:rPr>
                <w:lang w:val="en-US" w:eastAsia="zh-CN"/>
              </w:rPr>
            </w:pPr>
            <w:r w:rsidRPr="008523D2">
              <w:rPr>
                <w:lang w:val="en-US" w:eastAsia="zh-CN"/>
              </w:rPr>
              <w:t>CA_n41A-n71A</w:t>
            </w:r>
          </w:p>
          <w:p w14:paraId="4747AED5" w14:textId="77777777" w:rsidR="00E060BF" w:rsidRPr="008523D2" w:rsidRDefault="00E060BF" w:rsidP="00AF6673">
            <w:pPr>
              <w:pStyle w:val="TAC"/>
              <w:rPr>
                <w:lang w:val="en-US" w:eastAsia="zh-CN"/>
              </w:rPr>
            </w:pPr>
            <w:r w:rsidRPr="008523D2">
              <w:rPr>
                <w:lang w:val="en-US" w:eastAsia="zh-CN"/>
              </w:rPr>
              <w:t>CA_n41A-n66A</w:t>
            </w:r>
          </w:p>
          <w:p w14:paraId="240AFCA5" w14:textId="77777777" w:rsidR="00E060BF" w:rsidRPr="008523D2" w:rsidRDefault="00E060BF" w:rsidP="00AF6673">
            <w:pPr>
              <w:pStyle w:val="TAC"/>
              <w:rPr>
                <w:lang w:val="en-US" w:eastAsia="zh-CN"/>
              </w:rPr>
            </w:pPr>
            <w:r w:rsidRPr="008523D2">
              <w:rPr>
                <w:lang w:val="en-US" w:eastAsia="zh-CN"/>
              </w:rPr>
              <w:t>CA_n66A-n71A</w:t>
            </w:r>
          </w:p>
          <w:p w14:paraId="548B028F"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3EDFFC3"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79D78D"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94EEB81"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274407A" w14:textId="77777777" w:rsidTr="005A0D4C">
        <w:trPr>
          <w:trHeight w:val="29"/>
        </w:trPr>
        <w:tc>
          <w:tcPr>
            <w:tcW w:w="3066" w:type="dxa"/>
            <w:tcBorders>
              <w:top w:val="nil"/>
              <w:left w:val="single" w:sz="4" w:space="0" w:color="auto"/>
              <w:bottom w:val="nil"/>
              <w:right w:val="single" w:sz="4" w:space="0" w:color="auto"/>
            </w:tcBorders>
            <w:vAlign w:val="center"/>
          </w:tcPr>
          <w:p w14:paraId="51EBBD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336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7E82C"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C2AEF5"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6BED814" w14:textId="77777777" w:rsidR="00E060BF" w:rsidRPr="00480423" w:rsidRDefault="00E060BF" w:rsidP="00AF6673">
            <w:pPr>
              <w:pStyle w:val="TAC"/>
              <w:rPr>
                <w:rFonts w:eastAsiaTheme="minorEastAsia"/>
                <w:lang w:val="en-US" w:eastAsia="zh-CN"/>
              </w:rPr>
            </w:pPr>
          </w:p>
        </w:tc>
      </w:tr>
      <w:tr w:rsidR="00E060BF" w:rsidRPr="00480423" w14:paraId="4AA186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DA27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1E565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3731F"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C4171E" w14:textId="77777777" w:rsidR="00E060BF" w:rsidRPr="00C30686" w:rsidRDefault="00E060BF" w:rsidP="00AF6673">
            <w:pPr>
              <w:pStyle w:val="TAC"/>
              <w:rPr>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FB7D634" w14:textId="77777777" w:rsidR="00E060BF" w:rsidRPr="00480423" w:rsidRDefault="00E060BF" w:rsidP="00AF6673">
            <w:pPr>
              <w:pStyle w:val="TAC"/>
              <w:rPr>
                <w:rFonts w:eastAsiaTheme="minorEastAsia"/>
                <w:lang w:val="en-US" w:eastAsia="zh-CN"/>
              </w:rPr>
            </w:pPr>
          </w:p>
        </w:tc>
      </w:tr>
      <w:tr w:rsidR="00E060BF" w:rsidRPr="00480423" w14:paraId="7B0774E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BEF359" w14:textId="77777777" w:rsidR="00E060BF" w:rsidRPr="00480423" w:rsidRDefault="00E060BF" w:rsidP="00AF6673">
            <w:pPr>
              <w:pStyle w:val="TAC"/>
              <w:rPr>
                <w:rFonts w:eastAsiaTheme="minorEastAsia"/>
                <w:lang w:val="en-US" w:eastAsia="zh-CN"/>
              </w:rPr>
            </w:pPr>
            <w:r w:rsidRPr="008523D2">
              <w:rPr>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058A5FDF" w14:textId="77777777" w:rsidR="00E060BF" w:rsidRPr="008523D2" w:rsidRDefault="00E060BF" w:rsidP="00AF6673">
            <w:pPr>
              <w:pStyle w:val="TAC"/>
              <w:rPr>
                <w:lang w:val="en-US" w:eastAsia="zh-CN"/>
              </w:rPr>
            </w:pPr>
            <w:r w:rsidRPr="008523D2">
              <w:rPr>
                <w:lang w:val="en-US" w:eastAsia="zh-CN"/>
              </w:rPr>
              <w:t>CA_n41A-n71A</w:t>
            </w:r>
          </w:p>
          <w:p w14:paraId="288CACE1" w14:textId="77777777" w:rsidR="00E060BF" w:rsidRPr="008523D2" w:rsidRDefault="00E060BF" w:rsidP="00AF6673">
            <w:pPr>
              <w:pStyle w:val="TAC"/>
              <w:rPr>
                <w:lang w:val="en-US" w:eastAsia="zh-CN"/>
              </w:rPr>
            </w:pPr>
            <w:r w:rsidRPr="008523D2">
              <w:rPr>
                <w:lang w:val="en-US" w:eastAsia="zh-CN"/>
              </w:rPr>
              <w:t>CA_n41A-n66A</w:t>
            </w:r>
          </w:p>
          <w:p w14:paraId="37D0F66D" w14:textId="77777777" w:rsidR="00E060BF" w:rsidRPr="008523D2" w:rsidRDefault="00E060BF" w:rsidP="00AF6673">
            <w:pPr>
              <w:pStyle w:val="TAC"/>
              <w:rPr>
                <w:vertAlign w:val="superscript"/>
                <w:lang w:val="en-US" w:eastAsia="zh-CN"/>
              </w:rPr>
            </w:pPr>
            <w:r w:rsidRPr="008523D2">
              <w:rPr>
                <w:lang w:val="en-US" w:eastAsia="zh-CN"/>
              </w:rPr>
              <w:t>CA_n66A-n71A</w:t>
            </w:r>
          </w:p>
          <w:p w14:paraId="668A8066"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A6CA9DC"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BD50D5"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AD2FB82"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55521EB4" w14:textId="77777777" w:rsidTr="005A0D4C">
        <w:trPr>
          <w:trHeight w:val="29"/>
        </w:trPr>
        <w:tc>
          <w:tcPr>
            <w:tcW w:w="3066" w:type="dxa"/>
            <w:tcBorders>
              <w:top w:val="nil"/>
              <w:left w:val="single" w:sz="4" w:space="0" w:color="auto"/>
              <w:bottom w:val="nil"/>
              <w:right w:val="single" w:sz="4" w:space="0" w:color="auto"/>
            </w:tcBorders>
            <w:vAlign w:val="center"/>
          </w:tcPr>
          <w:p w14:paraId="681DAB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B3D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BCEFA"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500709" w14:textId="77777777" w:rsidR="00E060BF" w:rsidRPr="00C30686" w:rsidRDefault="00E060BF" w:rsidP="00AF6673">
            <w:pPr>
              <w:pStyle w:val="TAC"/>
              <w:rPr>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C2AE9A4" w14:textId="77777777" w:rsidR="00E060BF" w:rsidRPr="00480423" w:rsidRDefault="00E060BF" w:rsidP="00AF6673">
            <w:pPr>
              <w:pStyle w:val="TAC"/>
              <w:rPr>
                <w:rFonts w:eastAsiaTheme="minorEastAsia"/>
                <w:lang w:val="en-US" w:eastAsia="zh-CN"/>
              </w:rPr>
            </w:pPr>
          </w:p>
        </w:tc>
      </w:tr>
      <w:tr w:rsidR="00E060BF" w:rsidRPr="00480423" w14:paraId="5EB2BD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70CF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CED7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F90F1"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A85D92"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11A72CC" w14:textId="77777777" w:rsidR="00E060BF" w:rsidRPr="00480423" w:rsidRDefault="00E060BF" w:rsidP="00AF6673">
            <w:pPr>
              <w:pStyle w:val="TAC"/>
              <w:rPr>
                <w:rFonts w:eastAsiaTheme="minorEastAsia"/>
                <w:lang w:val="en-US" w:eastAsia="zh-CN"/>
              </w:rPr>
            </w:pPr>
          </w:p>
        </w:tc>
      </w:tr>
      <w:tr w:rsidR="00E060BF" w:rsidRPr="00480423" w14:paraId="1BC49F59" w14:textId="77777777" w:rsidTr="005A0D4C">
        <w:trPr>
          <w:trHeight w:val="29"/>
        </w:trPr>
        <w:tc>
          <w:tcPr>
            <w:tcW w:w="3066" w:type="dxa"/>
            <w:tcBorders>
              <w:top w:val="nil"/>
              <w:left w:val="single" w:sz="4" w:space="0" w:color="auto"/>
              <w:bottom w:val="nil"/>
              <w:right w:val="single" w:sz="4" w:space="0" w:color="auto"/>
            </w:tcBorders>
            <w:vAlign w:val="center"/>
          </w:tcPr>
          <w:p w14:paraId="0A2BE677" w14:textId="77777777" w:rsidR="00E060BF" w:rsidRPr="00480423" w:rsidRDefault="00E060BF" w:rsidP="00AF6673">
            <w:pPr>
              <w:pStyle w:val="TAC"/>
              <w:rPr>
                <w:rFonts w:eastAsiaTheme="minorEastAsia"/>
                <w:szCs w:val="18"/>
                <w:lang w:val="en-US"/>
              </w:rPr>
            </w:pPr>
            <w:r w:rsidRPr="00480423">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513528C3"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F69B04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49BB1A4" w14:textId="77777777" w:rsidR="00E060BF" w:rsidRPr="00480423" w:rsidRDefault="00E060BF" w:rsidP="00AF667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3FA9627"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F5F2B23"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06B6C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9FD5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3D05E7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F7937F7" w14:textId="77777777" w:rsidTr="005A0D4C">
        <w:trPr>
          <w:trHeight w:val="29"/>
        </w:trPr>
        <w:tc>
          <w:tcPr>
            <w:tcW w:w="3066" w:type="dxa"/>
            <w:tcBorders>
              <w:top w:val="nil"/>
              <w:left w:val="single" w:sz="4" w:space="0" w:color="auto"/>
              <w:bottom w:val="nil"/>
              <w:right w:val="single" w:sz="4" w:space="0" w:color="auto"/>
            </w:tcBorders>
            <w:vAlign w:val="center"/>
          </w:tcPr>
          <w:p w14:paraId="6121E21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EB4E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1A75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1DED4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25995C" w14:textId="77777777" w:rsidR="00E060BF" w:rsidRPr="00480423" w:rsidRDefault="00E060BF" w:rsidP="00AF6673">
            <w:pPr>
              <w:pStyle w:val="TAC"/>
              <w:rPr>
                <w:rFonts w:eastAsiaTheme="minorEastAsia"/>
                <w:lang w:val="en-US" w:eastAsia="zh-CN"/>
              </w:rPr>
            </w:pPr>
          </w:p>
        </w:tc>
      </w:tr>
      <w:tr w:rsidR="00E060BF" w:rsidRPr="00480423" w14:paraId="6EDBF651" w14:textId="77777777" w:rsidTr="005A0D4C">
        <w:trPr>
          <w:trHeight w:val="29"/>
        </w:trPr>
        <w:tc>
          <w:tcPr>
            <w:tcW w:w="3066" w:type="dxa"/>
            <w:tcBorders>
              <w:top w:val="nil"/>
              <w:left w:val="single" w:sz="4" w:space="0" w:color="auto"/>
              <w:bottom w:val="nil"/>
              <w:right w:val="single" w:sz="4" w:space="0" w:color="auto"/>
            </w:tcBorders>
            <w:vAlign w:val="center"/>
          </w:tcPr>
          <w:p w14:paraId="0864B488"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A6E88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76C1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4AD4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D73369" w14:textId="77777777" w:rsidR="00E060BF" w:rsidRPr="00480423" w:rsidRDefault="00E060BF" w:rsidP="00AF6673">
            <w:pPr>
              <w:pStyle w:val="TAC"/>
              <w:rPr>
                <w:rFonts w:eastAsiaTheme="minorEastAsia"/>
                <w:lang w:val="en-US" w:eastAsia="zh-CN"/>
              </w:rPr>
            </w:pPr>
          </w:p>
        </w:tc>
      </w:tr>
      <w:tr w:rsidR="00E060BF" w:rsidRPr="00480423" w14:paraId="2D38FBE5" w14:textId="77777777" w:rsidTr="005A0D4C">
        <w:trPr>
          <w:trHeight w:val="29"/>
        </w:trPr>
        <w:tc>
          <w:tcPr>
            <w:tcW w:w="3066" w:type="dxa"/>
            <w:tcBorders>
              <w:top w:val="nil"/>
              <w:left w:val="single" w:sz="4" w:space="0" w:color="auto"/>
              <w:bottom w:val="nil"/>
              <w:right w:val="single" w:sz="4" w:space="0" w:color="auto"/>
            </w:tcBorders>
            <w:vAlign w:val="center"/>
          </w:tcPr>
          <w:p w14:paraId="078583F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23EB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6C3A4"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8C15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C2D9E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A77A0C8" w14:textId="77777777" w:rsidTr="005A0D4C">
        <w:trPr>
          <w:trHeight w:val="29"/>
        </w:trPr>
        <w:tc>
          <w:tcPr>
            <w:tcW w:w="3066" w:type="dxa"/>
            <w:tcBorders>
              <w:top w:val="nil"/>
              <w:left w:val="single" w:sz="4" w:space="0" w:color="auto"/>
              <w:bottom w:val="nil"/>
              <w:right w:val="single" w:sz="4" w:space="0" w:color="auto"/>
            </w:tcBorders>
            <w:vAlign w:val="center"/>
          </w:tcPr>
          <w:p w14:paraId="7E244BA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76CF6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FBA4C"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9AD6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26542A" w14:textId="77777777" w:rsidR="00E060BF" w:rsidRPr="00480423" w:rsidRDefault="00E060BF" w:rsidP="00AF6673">
            <w:pPr>
              <w:pStyle w:val="TAC"/>
              <w:rPr>
                <w:rFonts w:eastAsiaTheme="minorEastAsia"/>
                <w:lang w:val="en-US" w:eastAsia="zh-CN"/>
              </w:rPr>
            </w:pPr>
          </w:p>
        </w:tc>
      </w:tr>
      <w:tr w:rsidR="00E060BF" w:rsidRPr="00480423" w14:paraId="012AF470" w14:textId="77777777" w:rsidTr="005A0D4C">
        <w:trPr>
          <w:trHeight w:val="29"/>
        </w:trPr>
        <w:tc>
          <w:tcPr>
            <w:tcW w:w="3066" w:type="dxa"/>
            <w:tcBorders>
              <w:top w:val="nil"/>
              <w:left w:val="single" w:sz="4" w:space="0" w:color="auto"/>
              <w:bottom w:val="nil"/>
              <w:right w:val="single" w:sz="4" w:space="0" w:color="auto"/>
            </w:tcBorders>
            <w:vAlign w:val="center"/>
          </w:tcPr>
          <w:p w14:paraId="6A5FE41B"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BBEDC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34A9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F1093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FBBA68" w14:textId="77777777" w:rsidR="00E060BF" w:rsidRPr="00480423" w:rsidRDefault="00E060BF" w:rsidP="00AF6673">
            <w:pPr>
              <w:pStyle w:val="TAC"/>
              <w:rPr>
                <w:rFonts w:eastAsiaTheme="minorEastAsia"/>
                <w:lang w:val="en-US" w:eastAsia="zh-CN"/>
              </w:rPr>
            </w:pPr>
          </w:p>
        </w:tc>
      </w:tr>
      <w:tr w:rsidR="00E060BF" w:rsidRPr="00480423" w14:paraId="2204E0B3" w14:textId="77777777" w:rsidTr="005A0D4C">
        <w:trPr>
          <w:trHeight w:val="29"/>
        </w:trPr>
        <w:tc>
          <w:tcPr>
            <w:tcW w:w="3066" w:type="dxa"/>
            <w:tcBorders>
              <w:top w:val="nil"/>
              <w:left w:val="single" w:sz="4" w:space="0" w:color="auto"/>
              <w:bottom w:val="nil"/>
              <w:right w:val="single" w:sz="4" w:space="0" w:color="auto"/>
            </w:tcBorders>
            <w:vAlign w:val="center"/>
          </w:tcPr>
          <w:p w14:paraId="67F01931"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10368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E637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9B55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2368E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81167D0" w14:textId="77777777" w:rsidTr="005A0D4C">
        <w:trPr>
          <w:trHeight w:val="29"/>
        </w:trPr>
        <w:tc>
          <w:tcPr>
            <w:tcW w:w="3066" w:type="dxa"/>
            <w:tcBorders>
              <w:top w:val="nil"/>
              <w:left w:val="single" w:sz="4" w:space="0" w:color="auto"/>
              <w:bottom w:val="nil"/>
              <w:right w:val="single" w:sz="4" w:space="0" w:color="auto"/>
            </w:tcBorders>
            <w:vAlign w:val="center"/>
          </w:tcPr>
          <w:p w14:paraId="302CE89A"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5E430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55A19"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CE49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7F1F358" w14:textId="77777777" w:rsidR="00E060BF" w:rsidRPr="00480423" w:rsidRDefault="00E060BF" w:rsidP="00AF6673">
            <w:pPr>
              <w:pStyle w:val="TAC"/>
              <w:rPr>
                <w:rFonts w:eastAsiaTheme="minorEastAsia"/>
                <w:lang w:val="en-US" w:eastAsia="zh-CN"/>
              </w:rPr>
            </w:pPr>
          </w:p>
        </w:tc>
      </w:tr>
      <w:tr w:rsidR="00E060BF" w:rsidRPr="00480423" w14:paraId="50998BE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C85F2B"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7F7CE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6B5E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3CD6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B1004EC" w14:textId="77777777" w:rsidR="00E060BF" w:rsidRPr="00480423" w:rsidRDefault="00E060BF" w:rsidP="00AF6673">
            <w:pPr>
              <w:pStyle w:val="TAC"/>
              <w:rPr>
                <w:rFonts w:eastAsiaTheme="minorEastAsia"/>
                <w:lang w:val="en-US" w:eastAsia="zh-CN"/>
              </w:rPr>
            </w:pPr>
          </w:p>
        </w:tc>
      </w:tr>
      <w:tr w:rsidR="00E060BF" w:rsidRPr="00480423" w14:paraId="77F7219A" w14:textId="77777777" w:rsidTr="005A0D4C">
        <w:trPr>
          <w:trHeight w:val="29"/>
        </w:trPr>
        <w:tc>
          <w:tcPr>
            <w:tcW w:w="3066" w:type="dxa"/>
            <w:tcBorders>
              <w:top w:val="nil"/>
              <w:left w:val="single" w:sz="4" w:space="0" w:color="auto"/>
              <w:bottom w:val="nil"/>
              <w:right w:val="single" w:sz="4" w:space="0" w:color="auto"/>
            </w:tcBorders>
            <w:vAlign w:val="center"/>
          </w:tcPr>
          <w:p w14:paraId="2D980EC8" w14:textId="77777777" w:rsidR="00E060BF" w:rsidRPr="00480423" w:rsidRDefault="00E060BF" w:rsidP="00AF6673">
            <w:pPr>
              <w:pStyle w:val="TAC"/>
              <w:rPr>
                <w:rFonts w:eastAsiaTheme="minorEastAsia"/>
                <w:szCs w:val="18"/>
                <w:lang w:val="en-US"/>
              </w:rPr>
            </w:pPr>
            <w:r w:rsidRPr="00480423">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3D7BD28B"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248E7B3"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1EDA9A0"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59132AC"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4E51B844" w14:textId="77777777" w:rsidR="00E060BF" w:rsidRPr="00480423" w:rsidRDefault="00E060BF" w:rsidP="00AF6673">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16E2F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0EFF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6886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683B44B" w14:textId="77777777" w:rsidTr="005A0D4C">
        <w:trPr>
          <w:trHeight w:val="29"/>
        </w:trPr>
        <w:tc>
          <w:tcPr>
            <w:tcW w:w="3066" w:type="dxa"/>
            <w:tcBorders>
              <w:top w:val="nil"/>
              <w:left w:val="single" w:sz="4" w:space="0" w:color="auto"/>
              <w:bottom w:val="nil"/>
              <w:right w:val="single" w:sz="4" w:space="0" w:color="auto"/>
            </w:tcBorders>
            <w:vAlign w:val="center"/>
          </w:tcPr>
          <w:p w14:paraId="5ED11B43"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70FBF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5A8B1"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C5608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13CBF0" w14:textId="77777777" w:rsidR="00E060BF" w:rsidRPr="00480423" w:rsidRDefault="00E060BF" w:rsidP="00AF6673">
            <w:pPr>
              <w:pStyle w:val="TAC"/>
              <w:rPr>
                <w:rFonts w:eastAsiaTheme="minorEastAsia"/>
                <w:lang w:val="en-US" w:eastAsia="zh-CN"/>
              </w:rPr>
            </w:pPr>
          </w:p>
        </w:tc>
      </w:tr>
      <w:tr w:rsidR="00E060BF" w:rsidRPr="00480423" w14:paraId="4D8EF6FF" w14:textId="77777777" w:rsidTr="005A0D4C">
        <w:trPr>
          <w:trHeight w:val="29"/>
        </w:trPr>
        <w:tc>
          <w:tcPr>
            <w:tcW w:w="3066" w:type="dxa"/>
            <w:tcBorders>
              <w:top w:val="nil"/>
              <w:left w:val="single" w:sz="4" w:space="0" w:color="auto"/>
              <w:bottom w:val="nil"/>
              <w:right w:val="single" w:sz="4" w:space="0" w:color="auto"/>
            </w:tcBorders>
            <w:vAlign w:val="center"/>
          </w:tcPr>
          <w:p w14:paraId="75A86FB1"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9D1E0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78FEA"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78F3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33995A" w14:textId="77777777" w:rsidR="00E060BF" w:rsidRPr="00480423" w:rsidRDefault="00E060BF" w:rsidP="00AF6673">
            <w:pPr>
              <w:pStyle w:val="TAC"/>
              <w:rPr>
                <w:rFonts w:eastAsiaTheme="minorEastAsia"/>
                <w:lang w:val="en-US" w:eastAsia="zh-CN"/>
              </w:rPr>
            </w:pPr>
          </w:p>
        </w:tc>
      </w:tr>
      <w:tr w:rsidR="00E060BF" w:rsidRPr="00480423" w14:paraId="16F3AE97" w14:textId="77777777" w:rsidTr="005A0D4C">
        <w:trPr>
          <w:trHeight w:val="29"/>
        </w:trPr>
        <w:tc>
          <w:tcPr>
            <w:tcW w:w="3066" w:type="dxa"/>
            <w:tcBorders>
              <w:top w:val="nil"/>
              <w:left w:val="single" w:sz="4" w:space="0" w:color="auto"/>
              <w:bottom w:val="nil"/>
              <w:right w:val="single" w:sz="4" w:space="0" w:color="auto"/>
            </w:tcBorders>
            <w:vAlign w:val="center"/>
          </w:tcPr>
          <w:p w14:paraId="00A684A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F3BE9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1CC4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877B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699D7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8B7FCE1" w14:textId="77777777" w:rsidTr="005A0D4C">
        <w:trPr>
          <w:trHeight w:val="29"/>
        </w:trPr>
        <w:tc>
          <w:tcPr>
            <w:tcW w:w="3066" w:type="dxa"/>
            <w:tcBorders>
              <w:top w:val="nil"/>
              <w:left w:val="single" w:sz="4" w:space="0" w:color="auto"/>
              <w:bottom w:val="nil"/>
              <w:right w:val="single" w:sz="4" w:space="0" w:color="auto"/>
            </w:tcBorders>
            <w:vAlign w:val="center"/>
          </w:tcPr>
          <w:p w14:paraId="1D7D86D0"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A996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479C0"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BF9D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C18A67D" w14:textId="77777777" w:rsidR="00E060BF" w:rsidRPr="00480423" w:rsidRDefault="00E060BF" w:rsidP="00AF6673">
            <w:pPr>
              <w:pStyle w:val="TAC"/>
              <w:rPr>
                <w:rFonts w:eastAsiaTheme="minorEastAsia"/>
                <w:lang w:val="en-US" w:eastAsia="zh-CN"/>
              </w:rPr>
            </w:pPr>
          </w:p>
        </w:tc>
      </w:tr>
      <w:tr w:rsidR="00E060BF" w:rsidRPr="00480423" w14:paraId="34CB31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6CF3C5"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FD090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83B1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0F9E5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F3A90A0" w14:textId="77777777" w:rsidR="00E060BF" w:rsidRPr="00480423" w:rsidRDefault="00E060BF" w:rsidP="00AF6673">
            <w:pPr>
              <w:pStyle w:val="TAC"/>
              <w:rPr>
                <w:rFonts w:eastAsiaTheme="minorEastAsia"/>
                <w:lang w:val="en-US" w:eastAsia="zh-CN"/>
              </w:rPr>
            </w:pPr>
          </w:p>
        </w:tc>
      </w:tr>
      <w:tr w:rsidR="00E060BF" w:rsidRPr="00480423" w14:paraId="736064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2C558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29D95B7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2965B7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D3FB468"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7FF8BAE4"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CA_n41A-n77A</w:t>
            </w:r>
          </w:p>
          <w:p w14:paraId="0426B71D" w14:textId="77777777" w:rsidR="00E060BF" w:rsidRPr="00480423" w:rsidRDefault="00E060BF" w:rsidP="00AF6673">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4B97C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0B32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7A86C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87DCB01" w14:textId="77777777" w:rsidTr="005A0D4C">
        <w:trPr>
          <w:trHeight w:val="29"/>
        </w:trPr>
        <w:tc>
          <w:tcPr>
            <w:tcW w:w="3066" w:type="dxa"/>
            <w:tcBorders>
              <w:top w:val="nil"/>
              <w:left w:val="single" w:sz="4" w:space="0" w:color="auto"/>
              <w:bottom w:val="nil"/>
              <w:right w:val="single" w:sz="4" w:space="0" w:color="auto"/>
            </w:tcBorders>
            <w:vAlign w:val="center"/>
          </w:tcPr>
          <w:p w14:paraId="53EC2FCD"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6F2B1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FAA02"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49E6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515983A" w14:textId="77777777" w:rsidR="00E060BF" w:rsidRPr="00480423" w:rsidRDefault="00E060BF" w:rsidP="00AF6673">
            <w:pPr>
              <w:pStyle w:val="TAC"/>
              <w:rPr>
                <w:rFonts w:eastAsiaTheme="minorEastAsia"/>
                <w:lang w:val="en-US" w:eastAsia="zh-CN"/>
              </w:rPr>
            </w:pPr>
          </w:p>
        </w:tc>
      </w:tr>
      <w:tr w:rsidR="00E060BF" w:rsidRPr="00480423" w14:paraId="3A4671AE" w14:textId="77777777" w:rsidTr="005A0D4C">
        <w:trPr>
          <w:trHeight w:val="29"/>
        </w:trPr>
        <w:tc>
          <w:tcPr>
            <w:tcW w:w="3066" w:type="dxa"/>
            <w:tcBorders>
              <w:top w:val="nil"/>
              <w:left w:val="single" w:sz="4" w:space="0" w:color="auto"/>
              <w:bottom w:val="nil"/>
              <w:right w:val="single" w:sz="4" w:space="0" w:color="auto"/>
            </w:tcBorders>
            <w:vAlign w:val="center"/>
          </w:tcPr>
          <w:p w14:paraId="4CE1A85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80447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4E80D"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E709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6EBC9C" w14:textId="77777777" w:rsidR="00E060BF" w:rsidRPr="00480423" w:rsidRDefault="00E060BF" w:rsidP="00AF6673">
            <w:pPr>
              <w:pStyle w:val="TAC"/>
              <w:rPr>
                <w:rFonts w:eastAsiaTheme="minorEastAsia"/>
                <w:lang w:val="en-US" w:eastAsia="zh-CN"/>
              </w:rPr>
            </w:pPr>
          </w:p>
        </w:tc>
      </w:tr>
      <w:tr w:rsidR="00E060BF" w:rsidRPr="00480423" w14:paraId="4789CFF8" w14:textId="77777777" w:rsidTr="005A0D4C">
        <w:trPr>
          <w:trHeight w:val="29"/>
        </w:trPr>
        <w:tc>
          <w:tcPr>
            <w:tcW w:w="3066" w:type="dxa"/>
            <w:tcBorders>
              <w:top w:val="nil"/>
              <w:left w:val="single" w:sz="4" w:space="0" w:color="auto"/>
              <w:bottom w:val="nil"/>
              <w:right w:val="single" w:sz="4" w:space="0" w:color="auto"/>
            </w:tcBorders>
            <w:vAlign w:val="center"/>
          </w:tcPr>
          <w:p w14:paraId="3B840537"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2C8E3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1BC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3CF4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C6C08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88B5F81" w14:textId="77777777" w:rsidTr="005A0D4C">
        <w:trPr>
          <w:trHeight w:val="29"/>
        </w:trPr>
        <w:tc>
          <w:tcPr>
            <w:tcW w:w="3066" w:type="dxa"/>
            <w:tcBorders>
              <w:top w:val="nil"/>
              <w:left w:val="single" w:sz="4" w:space="0" w:color="auto"/>
              <w:bottom w:val="nil"/>
              <w:right w:val="single" w:sz="4" w:space="0" w:color="auto"/>
            </w:tcBorders>
            <w:vAlign w:val="center"/>
          </w:tcPr>
          <w:p w14:paraId="0CFC446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D9A93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D95D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AA6A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ACEBF3E" w14:textId="77777777" w:rsidR="00E060BF" w:rsidRPr="00480423" w:rsidRDefault="00E060BF" w:rsidP="00AF6673">
            <w:pPr>
              <w:pStyle w:val="TAC"/>
              <w:rPr>
                <w:rFonts w:eastAsiaTheme="minorEastAsia"/>
                <w:lang w:val="en-US" w:eastAsia="zh-CN"/>
              </w:rPr>
            </w:pPr>
          </w:p>
        </w:tc>
      </w:tr>
      <w:tr w:rsidR="00E060BF" w:rsidRPr="00480423" w14:paraId="07A07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DB9142"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36070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7DC8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94AC5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7A387E0" w14:textId="77777777" w:rsidR="00E060BF" w:rsidRPr="00480423" w:rsidRDefault="00E060BF" w:rsidP="00AF6673">
            <w:pPr>
              <w:pStyle w:val="TAC"/>
              <w:rPr>
                <w:rFonts w:eastAsiaTheme="minorEastAsia"/>
                <w:lang w:val="en-US" w:eastAsia="zh-CN"/>
              </w:rPr>
            </w:pPr>
          </w:p>
        </w:tc>
      </w:tr>
      <w:tr w:rsidR="00E060BF" w:rsidRPr="00480423" w14:paraId="67248AC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149FF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3948D17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998B82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DE1FB7"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0E737E0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7FB5D3FC"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9272C3"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49ABB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34E1F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E329FE" w14:textId="77777777" w:rsidTr="005A0D4C">
        <w:trPr>
          <w:trHeight w:val="29"/>
        </w:trPr>
        <w:tc>
          <w:tcPr>
            <w:tcW w:w="3066" w:type="dxa"/>
            <w:tcBorders>
              <w:top w:val="nil"/>
              <w:left w:val="single" w:sz="4" w:space="0" w:color="auto"/>
              <w:bottom w:val="nil"/>
              <w:right w:val="single" w:sz="4" w:space="0" w:color="auto"/>
            </w:tcBorders>
            <w:vAlign w:val="center"/>
          </w:tcPr>
          <w:p w14:paraId="7FECA41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4603F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3EB34"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130C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AE47ED9" w14:textId="77777777" w:rsidR="00E060BF" w:rsidRPr="00480423" w:rsidRDefault="00E060BF" w:rsidP="00AF6673">
            <w:pPr>
              <w:pStyle w:val="TAC"/>
              <w:rPr>
                <w:rFonts w:eastAsiaTheme="minorEastAsia"/>
                <w:lang w:val="en-US" w:eastAsia="zh-CN"/>
              </w:rPr>
            </w:pPr>
          </w:p>
        </w:tc>
      </w:tr>
      <w:tr w:rsidR="00E060BF" w:rsidRPr="00480423" w14:paraId="39EAA816" w14:textId="77777777" w:rsidTr="005A0D4C">
        <w:trPr>
          <w:trHeight w:val="29"/>
        </w:trPr>
        <w:tc>
          <w:tcPr>
            <w:tcW w:w="3066" w:type="dxa"/>
            <w:tcBorders>
              <w:top w:val="nil"/>
              <w:left w:val="single" w:sz="4" w:space="0" w:color="auto"/>
              <w:bottom w:val="nil"/>
              <w:right w:val="single" w:sz="4" w:space="0" w:color="auto"/>
            </w:tcBorders>
            <w:vAlign w:val="center"/>
          </w:tcPr>
          <w:p w14:paraId="37CEC2FA"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21AB2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1915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A22E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D7C698" w14:textId="77777777" w:rsidR="00E060BF" w:rsidRPr="00480423" w:rsidRDefault="00E060BF" w:rsidP="00AF6673">
            <w:pPr>
              <w:pStyle w:val="TAC"/>
              <w:rPr>
                <w:rFonts w:eastAsiaTheme="minorEastAsia"/>
                <w:lang w:val="en-US" w:eastAsia="zh-CN"/>
              </w:rPr>
            </w:pPr>
          </w:p>
        </w:tc>
      </w:tr>
      <w:tr w:rsidR="00E060BF" w:rsidRPr="00480423" w14:paraId="47213480" w14:textId="77777777" w:rsidTr="005A0D4C">
        <w:trPr>
          <w:trHeight w:val="29"/>
        </w:trPr>
        <w:tc>
          <w:tcPr>
            <w:tcW w:w="3066" w:type="dxa"/>
            <w:tcBorders>
              <w:top w:val="nil"/>
              <w:left w:val="single" w:sz="4" w:space="0" w:color="auto"/>
              <w:bottom w:val="nil"/>
              <w:right w:val="single" w:sz="4" w:space="0" w:color="auto"/>
            </w:tcBorders>
            <w:vAlign w:val="center"/>
          </w:tcPr>
          <w:p w14:paraId="7A3F18E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1AC1A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362B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9E000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B751E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2A25F19" w14:textId="77777777" w:rsidTr="005A0D4C">
        <w:trPr>
          <w:trHeight w:val="29"/>
        </w:trPr>
        <w:tc>
          <w:tcPr>
            <w:tcW w:w="3066" w:type="dxa"/>
            <w:tcBorders>
              <w:top w:val="nil"/>
              <w:left w:val="single" w:sz="4" w:space="0" w:color="auto"/>
              <w:bottom w:val="nil"/>
              <w:right w:val="single" w:sz="4" w:space="0" w:color="auto"/>
            </w:tcBorders>
            <w:vAlign w:val="center"/>
          </w:tcPr>
          <w:p w14:paraId="5FE7FE52"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21478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59DF1"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9901F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1ED2B49" w14:textId="77777777" w:rsidR="00E060BF" w:rsidRPr="00480423" w:rsidRDefault="00E060BF" w:rsidP="00AF6673">
            <w:pPr>
              <w:pStyle w:val="TAC"/>
              <w:rPr>
                <w:rFonts w:eastAsiaTheme="minorEastAsia"/>
                <w:lang w:val="en-US" w:eastAsia="zh-CN"/>
              </w:rPr>
            </w:pPr>
          </w:p>
        </w:tc>
      </w:tr>
      <w:tr w:rsidR="00E060BF" w:rsidRPr="00480423" w14:paraId="2200FC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26F1CF"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31787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63E9D"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BD15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E54125" w14:textId="77777777" w:rsidR="00E060BF" w:rsidRPr="00480423" w:rsidRDefault="00E060BF" w:rsidP="00AF6673">
            <w:pPr>
              <w:pStyle w:val="TAC"/>
              <w:rPr>
                <w:rFonts w:eastAsiaTheme="minorEastAsia"/>
                <w:lang w:val="en-US" w:eastAsia="zh-CN"/>
              </w:rPr>
            </w:pPr>
          </w:p>
        </w:tc>
      </w:tr>
      <w:tr w:rsidR="00E060BF" w:rsidRPr="00480423" w14:paraId="6467F1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EF7F45" w14:textId="77777777" w:rsidR="00E060BF" w:rsidRPr="00480423" w:rsidRDefault="00E060BF" w:rsidP="00AF6673">
            <w:pPr>
              <w:pStyle w:val="TAC"/>
              <w:rPr>
                <w:rFonts w:eastAsiaTheme="minorEastAsia"/>
                <w:szCs w:val="18"/>
                <w:lang w:val="en-US"/>
              </w:rPr>
            </w:pPr>
            <w:r w:rsidRPr="00480423">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70F24D62"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A8FA835"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1434B99F" w14:textId="77777777" w:rsidR="00E060BF" w:rsidRPr="00480423" w:rsidRDefault="00E060BF" w:rsidP="00AF667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45C1BD5D"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48A5FE5"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8D962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C543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47C8260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9863F5C" w14:textId="77777777" w:rsidTr="005A0D4C">
        <w:trPr>
          <w:trHeight w:val="29"/>
        </w:trPr>
        <w:tc>
          <w:tcPr>
            <w:tcW w:w="3066" w:type="dxa"/>
            <w:tcBorders>
              <w:top w:val="nil"/>
              <w:left w:val="single" w:sz="4" w:space="0" w:color="auto"/>
              <w:bottom w:val="nil"/>
              <w:right w:val="single" w:sz="4" w:space="0" w:color="auto"/>
            </w:tcBorders>
            <w:vAlign w:val="center"/>
          </w:tcPr>
          <w:p w14:paraId="02983C8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55693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C15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BB8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741640" w14:textId="77777777" w:rsidR="00E060BF" w:rsidRPr="00480423" w:rsidRDefault="00E060BF" w:rsidP="00AF6673">
            <w:pPr>
              <w:pStyle w:val="TAC"/>
              <w:rPr>
                <w:rFonts w:eastAsiaTheme="minorEastAsia"/>
                <w:lang w:val="en-US" w:eastAsia="zh-CN"/>
              </w:rPr>
            </w:pPr>
          </w:p>
        </w:tc>
      </w:tr>
      <w:tr w:rsidR="00E060BF" w:rsidRPr="00480423" w14:paraId="4C8D2ED8" w14:textId="77777777" w:rsidTr="005A0D4C">
        <w:trPr>
          <w:trHeight w:val="29"/>
        </w:trPr>
        <w:tc>
          <w:tcPr>
            <w:tcW w:w="3066" w:type="dxa"/>
            <w:tcBorders>
              <w:top w:val="nil"/>
              <w:left w:val="single" w:sz="4" w:space="0" w:color="auto"/>
              <w:bottom w:val="nil"/>
              <w:right w:val="single" w:sz="4" w:space="0" w:color="auto"/>
            </w:tcBorders>
            <w:vAlign w:val="center"/>
          </w:tcPr>
          <w:p w14:paraId="6E398968"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5944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8CDE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EF5B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93360C" w14:textId="77777777" w:rsidR="00E060BF" w:rsidRPr="00480423" w:rsidRDefault="00E060BF" w:rsidP="00AF6673">
            <w:pPr>
              <w:pStyle w:val="TAC"/>
              <w:rPr>
                <w:rFonts w:eastAsiaTheme="minorEastAsia"/>
                <w:lang w:val="en-US" w:eastAsia="zh-CN"/>
              </w:rPr>
            </w:pPr>
          </w:p>
        </w:tc>
      </w:tr>
      <w:tr w:rsidR="00E060BF" w:rsidRPr="00480423" w14:paraId="796D3547" w14:textId="77777777" w:rsidTr="005A0D4C">
        <w:trPr>
          <w:trHeight w:val="29"/>
        </w:trPr>
        <w:tc>
          <w:tcPr>
            <w:tcW w:w="3066" w:type="dxa"/>
            <w:tcBorders>
              <w:top w:val="nil"/>
              <w:left w:val="single" w:sz="4" w:space="0" w:color="auto"/>
              <w:bottom w:val="nil"/>
              <w:right w:val="single" w:sz="4" w:space="0" w:color="auto"/>
            </w:tcBorders>
            <w:vAlign w:val="center"/>
          </w:tcPr>
          <w:p w14:paraId="5F4AEF0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C1DD14"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B1EC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E9BD2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E0B0FE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605A390F" w14:textId="77777777" w:rsidTr="005A0D4C">
        <w:trPr>
          <w:trHeight w:val="29"/>
        </w:trPr>
        <w:tc>
          <w:tcPr>
            <w:tcW w:w="3066" w:type="dxa"/>
            <w:tcBorders>
              <w:top w:val="nil"/>
              <w:left w:val="single" w:sz="4" w:space="0" w:color="auto"/>
              <w:bottom w:val="nil"/>
              <w:right w:val="single" w:sz="4" w:space="0" w:color="auto"/>
            </w:tcBorders>
            <w:vAlign w:val="center"/>
          </w:tcPr>
          <w:p w14:paraId="6DA1DF6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3460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1965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124D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92D0D0B" w14:textId="77777777" w:rsidR="00E060BF" w:rsidRPr="00480423" w:rsidRDefault="00E060BF" w:rsidP="00AF6673">
            <w:pPr>
              <w:pStyle w:val="TAC"/>
              <w:rPr>
                <w:rFonts w:eastAsiaTheme="minorEastAsia"/>
                <w:szCs w:val="22"/>
                <w:lang w:val="en-US" w:eastAsia="zh-CN"/>
              </w:rPr>
            </w:pPr>
          </w:p>
        </w:tc>
      </w:tr>
      <w:tr w:rsidR="00E060BF" w:rsidRPr="00480423" w14:paraId="06528A8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4BDB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E689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E786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7D63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5714AE2" w14:textId="77777777" w:rsidR="00E060BF" w:rsidRPr="00480423" w:rsidRDefault="00E060BF" w:rsidP="00AF6673">
            <w:pPr>
              <w:pStyle w:val="TAC"/>
              <w:rPr>
                <w:rFonts w:eastAsiaTheme="minorEastAsia"/>
                <w:szCs w:val="22"/>
                <w:lang w:val="en-US" w:eastAsia="zh-CN"/>
              </w:rPr>
            </w:pPr>
          </w:p>
        </w:tc>
      </w:tr>
      <w:tr w:rsidR="00E060BF" w:rsidRPr="00480423" w14:paraId="02B6E2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985EDE" w14:textId="77777777" w:rsidR="00E060BF" w:rsidRPr="00480423" w:rsidRDefault="00E060BF" w:rsidP="00AF6673">
            <w:pPr>
              <w:pStyle w:val="TAC"/>
              <w:rPr>
                <w:rFonts w:eastAsiaTheme="minorEastAsia"/>
                <w:lang w:val="en-US"/>
              </w:rPr>
            </w:pPr>
            <w:r w:rsidRPr="00480423">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1B7C22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48FB8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EE6A56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1659E6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627A40F6"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B071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EBE2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E5D774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3A10498" w14:textId="77777777" w:rsidTr="005A0D4C">
        <w:trPr>
          <w:trHeight w:val="29"/>
        </w:trPr>
        <w:tc>
          <w:tcPr>
            <w:tcW w:w="3066" w:type="dxa"/>
            <w:tcBorders>
              <w:top w:val="nil"/>
              <w:left w:val="single" w:sz="4" w:space="0" w:color="auto"/>
              <w:bottom w:val="nil"/>
              <w:right w:val="single" w:sz="4" w:space="0" w:color="auto"/>
            </w:tcBorders>
            <w:vAlign w:val="center"/>
          </w:tcPr>
          <w:p w14:paraId="3D20CE3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93253D"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8742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5D7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E613E54" w14:textId="77777777" w:rsidR="00E060BF" w:rsidRPr="00480423" w:rsidRDefault="00E060BF" w:rsidP="00AF6673">
            <w:pPr>
              <w:pStyle w:val="TAC"/>
              <w:rPr>
                <w:rFonts w:eastAsiaTheme="minorEastAsia"/>
                <w:szCs w:val="22"/>
                <w:lang w:val="en-US" w:eastAsia="zh-CN"/>
              </w:rPr>
            </w:pPr>
          </w:p>
        </w:tc>
      </w:tr>
      <w:tr w:rsidR="00E060BF" w:rsidRPr="00480423" w14:paraId="11CEA7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39FA3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41A06C"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413C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6834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DAB5AFE" w14:textId="77777777" w:rsidR="00E060BF" w:rsidRPr="00480423" w:rsidRDefault="00E060BF" w:rsidP="00AF6673">
            <w:pPr>
              <w:pStyle w:val="TAC"/>
              <w:rPr>
                <w:rFonts w:eastAsiaTheme="minorEastAsia"/>
                <w:szCs w:val="22"/>
                <w:lang w:val="en-US" w:eastAsia="zh-CN"/>
              </w:rPr>
            </w:pPr>
          </w:p>
        </w:tc>
      </w:tr>
      <w:tr w:rsidR="00E060BF" w:rsidRPr="00480423" w14:paraId="3744F5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E6332" w14:textId="77777777" w:rsidR="00E060BF" w:rsidRPr="00480423" w:rsidRDefault="00E060BF" w:rsidP="00AF6673">
            <w:pPr>
              <w:pStyle w:val="TAC"/>
              <w:rPr>
                <w:rFonts w:eastAsiaTheme="minorEastAsia"/>
                <w:lang w:val="en-US"/>
              </w:rPr>
            </w:pPr>
            <w:r w:rsidRPr="00480423">
              <w:rPr>
                <w:rFonts w:eastAsiaTheme="minorEastAsia"/>
                <w:szCs w:val="22"/>
                <w:lang w:val="en-US"/>
              </w:rPr>
              <w:lastRenderedPageBreak/>
              <w:t>CA_n41(2A)-n66A-n77(2A)</w:t>
            </w:r>
          </w:p>
        </w:tc>
        <w:tc>
          <w:tcPr>
            <w:tcW w:w="2712" w:type="dxa"/>
            <w:tcBorders>
              <w:top w:val="single" w:sz="4" w:space="0" w:color="auto"/>
              <w:left w:val="single" w:sz="4" w:space="0" w:color="auto"/>
              <w:bottom w:val="nil"/>
              <w:right w:val="single" w:sz="4" w:space="0" w:color="auto"/>
            </w:tcBorders>
            <w:vAlign w:val="center"/>
          </w:tcPr>
          <w:p w14:paraId="37605692"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05E5FDFA" w14:textId="77777777" w:rsidR="00E060BF" w:rsidRPr="00771F82" w:rsidRDefault="00E060BF" w:rsidP="00AF6673">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34D189D"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1FB6331A"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2BD32DC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903A7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205E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3E730B8"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05C592D" w14:textId="77777777" w:rsidTr="005A0D4C">
        <w:trPr>
          <w:trHeight w:val="29"/>
        </w:trPr>
        <w:tc>
          <w:tcPr>
            <w:tcW w:w="3066" w:type="dxa"/>
            <w:tcBorders>
              <w:top w:val="nil"/>
              <w:left w:val="single" w:sz="4" w:space="0" w:color="auto"/>
              <w:bottom w:val="nil"/>
              <w:right w:val="single" w:sz="4" w:space="0" w:color="auto"/>
            </w:tcBorders>
            <w:vAlign w:val="center"/>
          </w:tcPr>
          <w:p w14:paraId="6B902C2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FBC2DF"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F96B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F4C8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1B0A2A5" w14:textId="77777777" w:rsidR="00E060BF" w:rsidRPr="00480423" w:rsidRDefault="00E060BF" w:rsidP="00AF6673">
            <w:pPr>
              <w:pStyle w:val="TAC"/>
              <w:rPr>
                <w:rFonts w:eastAsiaTheme="minorEastAsia"/>
                <w:szCs w:val="22"/>
                <w:lang w:val="en-US" w:eastAsia="zh-CN"/>
              </w:rPr>
            </w:pPr>
          </w:p>
        </w:tc>
      </w:tr>
      <w:tr w:rsidR="00E060BF" w:rsidRPr="00480423" w14:paraId="2DF040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D5E6E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07A6F8"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D78B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2E0C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A577C2" w14:textId="77777777" w:rsidR="00E060BF" w:rsidRPr="00480423" w:rsidRDefault="00E060BF" w:rsidP="00AF6673">
            <w:pPr>
              <w:pStyle w:val="TAC"/>
              <w:rPr>
                <w:rFonts w:eastAsiaTheme="minorEastAsia"/>
                <w:szCs w:val="22"/>
                <w:lang w:val="en-US" w:eastAsia="zh-CN"/>
              </w:rPr>
            </w:pPr>
          </w:p>
        </w:tc>
      </w:tr>
      <w:tr w:rsidR="00E060BF" w:rsidRPr="00480423" w14:paraId="791FE26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DB753C" w14:textId="77777777" w:rsidR="00E060BF" w:rsidRPr="00480423" w:rsidRDefault="00E060BF" w:rsidP="00AF6673">
            <w:pPr>
              <w:pStyle w:val="TAC"/>
              <w:rPr>
                <w:rFonts w:eastAsiaTheme="minorEastAsia"/>
                <w:lang w:val="en-US"/>
              </w:rPr>
            </w:pPr>
            <w:r w:rsidRPr="00480423">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222D6C0B"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4396B58B" w14:textId="77777777" w:rsidR="00E060BF" w:rsidRPr="00771F82" w:rsidRDefault="00E060BF" w:rsidP="00AF6673">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07BF5D48"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536A4715"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2F35C5C0"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F0176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1BF0D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7988332B"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C93A656" w14:textId="77777777" w:rsidTr="005A0D4C">
        <w:trPr>
          <w:trHeight w:val="29"/>
        </w:trPr>
        <w:tc>
          <w:tcPr>
            <w:tcW w:w="3066" w:type="dxa"/>
            <w:tcBorders>
              <w:top w:val="nil"/>
              <w:left w:val="single" w:sz="4" w:space="0" w:color="auto"/>
              <w:bottom w:val="nil"/>
              <w:right w:val="single" w:sz="4" w:space="0" w:color="auto"/>
            </w:tcBorders>
            <w:vAlign w:val="center"/>
          </w:tcPr>
          <w:p w14:paraId="573E0EF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D20450"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C22F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D6368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F68687" w14:textId="77777777" w:rsidR="00E060BF" w:rsidRPr="00480423" w:rsidRDefault="00E060BF" w:rsidP="00AF6673">
            <w:pPr>
              <w:pStyle w:val="TAC"/>
              <w:rPr>
                <w:rFonts w:eastAsiaTheme="minorEastAsia"/>
                <w:szCs w:val="22"/>
                <w:lang w:val="en-US" w:eastAsia="zh-CN"/>
              </w:rPr>
            </w:pPr>
          </w:p>
        </w:tc>
      </w:tr>
      <w:tr w:rsidR="00E060BF" w:rsidRPr="00480423" w14:paraId="3E2675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60FB0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8BD1F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33CC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3ECF9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AFC507" w14:textId="77777777" w:rsidR="00E060BF" w:rsidRPr="00480423" w:rsidRDefault="00E060BF" w:rsidP="00AF6673">
            <w:pPr>
              <w:pStyle w:val="TAC"/>
              <w:rPr>
                <w:rFonts w:eastAsiaTheme="minorEastAsia"/>
                <w:szCs w:val="22"/>
                <w:lang w:val="en-US" w:eastAsia="zh-CN"/>
              </w:rPr>
            </w:pPr>
          </w:p>
        </w:tc>
      </w:tr>
      <w:tr w:rsidR="00E060BF" w:rsidRPr="00480423" w14:paraId="777AC450" w14:textId="77777777" w:rsidTr="005A0D4C">
        <w:trPr>
          <w:trHeight w:val="29"/>
        </w:trPr>
        <w:tc>
          <w:tcPr>
            <w:tcW w:w="3066" w:type="dxa"/>
            <w:tcBorders>
              <w:top w:val="nil"/>
              <w:left w:val="single" w:sz="4" w:space="0" w:color="auto"/>
              <w:bottom w:val="nil"/>
              <w:right w:val="single" w:sz="4" w:space="0" w:color="auto"/>
            </w:tcBorders>
            <w:vAlign w:val="center"/>
          </w:tcPr>
          <w:p w14:paraId="646B6006" w14:textId="77777777" w:rsidR="00E060BF" w:rsidRPr="00480423" w:rsidRDefault="00E060BF" w:rsidP="00AF6673">
            <w:pPr>
              <w:pStyle w:val="TAC"/>
              <w:rPr>
                <w:rFonts w:eastAsiaTheme="minorEastAsia"/>
                <w:lang w:val="en-US"/>
              </w:rPr>
            </w:pPr>
            <w:r w:rsidRPr="00480423">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064FA3F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8530AA3" w14:textId="77777777" w:rsidR="00E060BF" w:rsidRPr="00480423" w:rsidRDefault="00E060BF" w:rsidP="00AF6673">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64CBCE0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79AADE7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2B248C57" w14:textId="77777777" w:rsidR="00E060BF" w:rsidRPr="00480423" w:rsidRDefault="00E060BF" w:rsidP="00AF6673">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34289FAD"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8280EC"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98A5BD"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D1B32DA" w14:textId="77777777" w:rsidR="00E060BF" w:rsidRPr="00480423" w:rsidRDefault="00E060BF" w:rsidP="00AF6673">
            <w:pPr>
              <w:pStyle w:val="TAC"/>
              <w:rPr>
                <w:rFonts w:eastAsiaTheme="minorEastAsia"/>
                <w:szCs w:val="22"/>
                <w:lang w:val="en-US" w:eastAsia="zh-CN"/>
              </w:rPr>
            </w:pPr>
            <w:r w:rsidRPr="00480423">
              <w:rPr>
                <w:rFonts w:eastAsiaTheme="minorEastAsia" w:cs="Arial"/>
                <w:lang w:val="en-US" w:eastAsia="zh-CN"/>
              </w:rPr>
              <w:t>0</w:t>
            </w:r>
          </w:p>
        </w:tc>
      </w:tr>
      <w:tr w:rsidR="00E060BF" w:rsidRPr="00480423" w14:paraId="38F94ABB" w14:textId="77777777" w:rsidTr="005A0D4C">
        <w:trPr>
          <w:trHeight w:val="29"/>
        </w:trPr>
        <w:tc>
          <w:tcPr>
            <w:tcW w:w="3066" w:type="dxa"/>
            <w:tcBorders>
              <w:top w:val="nil"/>
              <w:left w:val="single" w:sz="4" w:space="0" w:color="auto"/>
              <w:bottom w:val="nil"/>
              <w:right w:val="single" w:sz="4" w:space="0" w:color="auto"/>
            </w:tcBorders>
            <w:vAlign w:val="center"/>
          </w:tcPr>
          <w:p w14:paraId="3BCA193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36190A"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B681A"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85949E"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A3762C" w14:textId="77777777" w:rsidR="00E060BF" w:rsidRPr="00480423" w:rsidRDefault="00E060BF" w:rsidP="00AF6673">
            <w:pPr>
              <w:pStyle w:val="TAC"/>
              <w:rPr>
                <w:rFonts w:eastAsiaTheme="minorEastAsia"/>
                <w:szCs w:val="22"/>
                <w:lang w:val="en-US" w:eastAsia="zh-CN"/>
              </w:rPr>
            </w:pPr>
          </w:p>
        </w:tc>
      </w:tr>
      <w:tr w:rsidR="00E060BF" w:rsidRPr="00480423" w14:paraId="38233959" w14:textId="77777777" w:rsidTr="005A0D4C">
        <w:trPr>
          <w:trHeight w:val="29"/>
        </w:trPr>
        <w:tc>
          <w:tcPr>
            <w:tcW w:w="3066" w:type="dxa"/>
            <w:tcBorders>
              <w:top w:val="nil"/>
              <w:left w:val="single" w:sz="4" w:space="0" w:color="auto"/>
              <w:bottom w:val="nil"/>
              <w:right w:val="single" w:sz="4" w:space="0" w:color="auto"/>
            </w:tcBorders>
            <w:vAlign w:val="center"/>
          </w:tcPr>
          <w:p w14:paraId="4EB4AC1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3BDFF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C54F0"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2329DE"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0A09B5" w14:textId="77777777" w:rsidR="00E060BF" w:rsidRPr="00480423" w:rsidRDefault="00E060BF" w:rsidP="00AF6673">
            <w:pPr>
              <w:pStyle w:val="TAC"/>
              <w:rPr>
                <w:rFonts w:eastAsiaTheme="minorEastAsia"/>
                <w:szCs w:val="22"/>
                <w:lang w:val="en-US" w:eastAsia="zh-CN"/>
              </w:rPr>
            </w:pPr>
          </w:p>
        </w:tc>
      </w:tr>
      <w:tr w:rsidR="00E060BF" w:rsidRPr="00480423" w14:paraId="23F7EE10" w14:textId="77777777" w:rsidTr="005A0D4C">
        <w:trPr>
          <w:trHeight w:val="29"/>
        </w:trPr>
        <w:tc>
          <w:tcPr>
            <w:tcW w:w="3066" w:type="dxa"/>
            <w:tcBorders>
              <w:top w:val="nil"/>
              <w:left w:val="single" w:sz="4" w:space="0" w:color="auto"/>
              <w:bottom w:val="nil"/>
              <w:right w:val="single" w:sz="4" w:space="0" w:color="auto"/>
            </w:tcBorders>
            <w:vAlign w:val="center"/>
          </w:tcPr>
          <w:p w14:paraId="3A5BE7F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DDF5D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E466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4EAD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F53FC0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03169340" w14:textId="77777777" w:rsidTr="005A0D4C">
        <w:trPr>
          <w:trHeight w:val="29"/>
        </w:trPr>
        <w:tc>
          <w:tcPr>
            <w:tcW w:w="3066" w:type="dxa"/>
            <w:tcBorders>
              <w:top w:val="nil"/>
              <w:left w:val="single" w:sz="4" w:space="0" w:color="auto"/>
              <w:bottom w:val="nil"/>
              <w:right w:val="single" w:sz="4" w:space="0" w:color="auto"/>
            </w:tcBorders>
            <w:vAlign w:val="center"/>
          </w:tcPr>
          <w:p w14:paraId="79748FA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B83AE9"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8C18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E448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BCEAED9" w14:textId="77777777" w:rsidR="00E060BF" w:rsidRPr="00480423" w:rsidRDefault="00E060BF" w:rsidP="00AF6673">
            <w:pPr>
              <w:pStyle w:val="TAC"/>
              <w:rPr>
                <w:rFonts w:eastAsiaTheme="minorEastAsia"/>
                <w:szCs w:val="22"/>
                <w:lang w:val="en-US" w:eastAsia="zh-CN"/>
              </w:rPr>
            </w:pPr>
          </w:p>
        </w:tc>
      </w:tr>
      <w:tr w:rsidR="00E060BF" w:rsidRPr="00480423" w14:paraId="712938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1BBE9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6C680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EA61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975F6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633ED73" w14:textId="77777777" w:rsidR="00E060BF" w:rsidRPr="00480423" w:rsidRDefault="00E060BF" w:rsidP="00AF6673">
            <w:pPr>
              <w:pStyle w:val="TAC"/>
              <w:rPr>
                <w:rFonts w:eastAsiaTheme="minorEastAsia"/>
                <w:szCs w:val="22"/>
                <w:lang w:val="en-US" w:eastAsia="zh-CN"/>
              </w:rPr>
            </w:pPr>
          </w:p>
        </w:tc>
      </w:tr>
      <w:tr w:rsidR="00E060BF" w:rsidRPr="00480423" w14:paraId="791A66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63E442" w14:textId="77777777" w:rsidR="00E060BF" w:rsidRPr="00480423" w:rsidRDefault="00E060BF" w:rsidP="00AF6673">
            <w:pPr>
              <w:pStyle w:val="TAC"/>
              <w:rPr>
                <w:rFonts w:eastAsiaTheme="minorEastAsia"/>
                <w:lang w:val="en-US"/>
              </w:rPr>
            </w:pPr>
            <w:r w:rsidRPr="00480423">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743892B6"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9614F0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224DC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00FDEDB"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2BE55D8A"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194232DA"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A5A61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E2AD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F2066F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FE9177F" w14:textId="77777777" w:rsidTr="005A0D4C">
        <w:trPr>
          <w:trHeight w:val="29"/>
        </w:trPr>
        <w:tc>
          <w:tcPr>
            <w:tcW w:w="3066" w:type="dxa"/>
            <w:tcBorders>
              <w:top w:val="nil"/>
              <w:left w:val="single" w:sz="4" w:space="0" w:color="auto"/>
              <w:bottom w:val="nil"/>
              <w:right w:val="single" w:sz="4" w:space="0" w:color="auto"/>
            </w:tcBorders>
            <w:vAlign w:val="center"/>
          </w:tcPr>
          <w:p w14:paraId="04E0B72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DE8279"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01DBE"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1EE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ADF9F25" w14:textId="77777777" w:rsidR="00E060BF" w:rsidRPr="00480423" w:rsidRDefault="00E060BF" w:rsidP="00AF6673">
            <w:pPr>
              <w:pStyle w:val="TAC"/>
              <w:rPr>
                <w:rFonts w:eastAsiaTheme="minorEastAsia"/>
                <w:szCs w:val="22"/>
                <w:lang w:val="en-US" w:eastAsia="zh-CN"/>
              </w:rPr>
            </w:pPr>
          </w:p>
        </w:tc>
      </w:tr>
      <w:tr w:rsidR="00E060BF" w:rsidRPr="00480423" w14:paraId="659254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3740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BDADE6"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5179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26B6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40949E" w14:textId="77777777" w:rsidR="00E060BF" w:rsidRPr="00480423" w:rsidRDefault="00E060BF" w:rsidP="00AF6673">
            <w:pPr>
              <w:pStyle w:val="TAC"/>
              <w:rPr>
                <w:rFonts w:eastAsiaTheme="minorEastAsia"/>
                <w:szCs w:val="22"/>
                <w:lang w:val="en-US" w:eastAsia="zh-CN"/>
              </w:rPr>
            </w:pPr>
          </w:p>
        </w:tc>
      </w:tr>
      <w:tr w:rsidR="00E060BF" w:rsidRPr="00480423" w14:paraId="37F8F02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C7648A" w14:textId="77777777" w:rsidR="00E060BF" w:rsidRPr="00480423" w:rsidRDefault="00E060BF" w:rsidP="00AF6673">
            <w:pPr>
              <w:pStyle w:val="TAC"/>
              <w:rPr>
                <w:rFonts w:eastAsiaTheme="minorEastAsia"/>
                <w:lang w:val="en-US"/>
              </w:rPr>
            </w:pPr>
            <w:r w:rsidRPr="00480423">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168C6FE"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1BA6D558" w14:textId="77777777" w:rsidR="00E060BF" w:rsidRPr="00771F82" w:rsidRDefault="00E060BF" w:rsidP="00AF6673">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A5346FD"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17D756B1"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3B2584AA"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295F48B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75A85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C6ED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58CDCA1"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729B0A62" w14:textId="77777777" w:rsidTr="005A0D4C">
        <w:trPr>
          <w:trHeight w:val="29"/>
        </w:trPr>
        <w:tc>
          <w:tcPr>
            <w:tcW w:w="3066" w:type="dxa"/>
            <w:tcBorders>
              <w:top w:val="nil"/>
              <w:left w:val="single" w:sz="4" w:space="0" w:color="auto"/>
              <w:bottom w:val="nil"/>
              <w:right w:val="single" w:sz="4" w:space="0" w:color="auto"/>
            </w:tcBorders>
            <w:vAlign w:val="center"/>
          </w:tcPr>
          <w:p w14:paraId="642185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07583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1399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AFB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29FAC1F" w14:textId="77777777" w:rsidR="00E060BF" w:rsidRPr="00480423" w:rsidRDefault="00E060BF" w:rsidP="00AF6673">
            <w:pPr>
              <w:pStyle w:val="TAC"/>
              <w:rPr>
                <w:rFonts w:eastAsiaTheme="minorEastAsia"/>
                <w:szCs w:val="22"/>
                <w:lang w:val="en-US" w:eastAsia="zh-CN"/>
              </w:rPr>
            </w:pPr>
          </w:p>
        </w:tc>
      </w:tr>
      <w:tr w:rsidR="00E060BF" w:rsidRPr="00480423" w14:paraId="3599BB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EA4BC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B27ED"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7A63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E11E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859BC4D" w14:textId="77777777" w:rsidR="00E060BF" w:rsidRPr="00480423" w:rsidRDefault="00E060BF" w:rsidP="00AF6673">
            <w:pPr>
              <w:pStyle w:val="TAC"/>
              <w:rPr>
                <w:rFonts w:eastAsiaTheme="minorEastAsia"/>
                <w:szCs w:val="22"/>
                <w:lang w:val="en-US" w:eastAsia="zh-CN"/>
              </w:rPr>
            </w:pPr>
          </w:p>
        </w:tc>
      </w:tr>
      <w:tr w:rsidR="00E060BF" w:rsidRPr="00480423" w14:paraId="1DC971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B53C51" w14:textId="77777777" w:rsidR="00E060BF" w:rsidRPr="00480423" w:rsidRDefault="00E060BF" w:rsidP="00AF6673">
            <w:pPr>
              <w:pStyle w:val="TAC"/>
              <w:rPr>
                <w:rFonts w:eastAsiaTheme="minorEastAsia"/>
                <w:lang w:val="en-US"/>
              </w:rPr>
            </w:pPr>
            <w:r w:rsidRPr="00480423">
              <w:rPr>
                <w:rFonts w:eastAsiaTheme="minorEastAsia"/>
                <w:lang w:val="en-US"/>
              </w:rPr>
              <w:lastRenderedPageBreak/>
              <w:t>CA_n41(A-C)-n66A-n77A</w:t>
            </w:r>
          </w:p>
        </w:tc>
        <w:tc>
          <w:tcPr>
            <w:tcW w:w="2712" w:type="dxa"/>
            <w:tcBorders>
              <w:top w:val="single" w:sz="4" w:space="0" w:color="auto"/>
              <w:left w:val="single" w:sz="4" w:space="0" w:color="auto"/>
              <w:bottom w:val="nil"/>
              <w:right w:val="single" w:sz="4" w:space="0" w:color="auto"/>
            </w:tcBorders>
            <w:vAlign w:val="center"/>
          </w:tcPr>
          <w:p w14:paraId="74D7DA58"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7E069E4" w14:textId="77777777" w:rsidR="00E060BF" w:rsidRPr="00771F82" w:rsidRDefault="00E060BF" w:rsidP="00AF6673">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174B167D"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36AA77E7"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44C69F20"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12D3700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7DC1D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82344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591BE267"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B80F66C" w14:textId="77777777" w:rsidTr="005A0D4C">
        <w:trPr>
          <w:trHeight w:val="29"/>
        </w:trPr>
        <w:tc>
          <w:tcPr>
            <w:tcW w:w="3066" w:type="dxa"/>
            <w:tcBorders>
              <w:top w:val="nil"/>
              <w:left w:val="single" w:sz="4" w:space="0" w:color="auto"/>
              <w:bottom w:val="nil"/>
              <w:right w:val="single" w:sz="4" w:space="0" w:color="auto"/>
            </w:tcBorders>
            <w:vAlign w:val="center"/>
          </w:tcPr>
          <w:p w14:paraId="5408549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A2255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80019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CA603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8D9EDB5" w14:textId="77777777" w:rsidR="00E060BF" w:rsidRPr="00480423" w:rsidRDefault="00E060BF" w:rsidP="00AF6673">
            <w:pPr>
              <w:pStyle w:val="TAC"/>
              <w:rPr>
                <w:rFonts w:eastAsiaTheme="minorEastAsia"/>
                <w:szCs w:val="22"/>
                <w:lang w:val="en-US" w:eastAsia="zh-CN"/>
              </w:rPr>
            </w:pPr>
          </w:p>
        </w:tc>
      </w:tr>
      <w:tr w:rsidR="00E060BF" w:rsidRPr="00480423" w14:paraId="3FAF1B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7A6A8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554FA0"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C88C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7780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581CD55" w14:textId="77777777" w:rsidR="00E060BF" w:rsidRPr="00480423" w:rsidRDefault="00E060BF" w:rsidP="00AF6673">
            <w:pPr>
              <w:pStyle w:val="TAC"/>
              <w:rPr>
                <w:rFonts w:eastAsiaTheme="minorEastAsia"/>
                <w:szCs w:val="22"/>
                <w:lang w:val="en-US" w:eastAsia="zh-CN"/>
              </w:rPr>
            </w:pPr>
          </w:p>
        </w:tc>
      </w:tr>
      <w:tr w:rsidR="00E060BF" w:rsidRPr="00480423" w14:paraId="54CE29EE" w14:textId="77777777" w:rsidTr="005A0D4C">
        <w:trPr>
          <w:trHeight w:val="29"/>
        </w:trPr>
        <w:tc>
          <w:tcPr>
            <w:tcW w:w="3066" w:type="dxa"/>
            <w:tcBorders>
              <w:top w:val="nil"/>
              <w:left w:val="single" w:sz="4" w:space="0" w:color="auto"/>
              <w:bottom w:val="nil"/>
              <w:right w:val="single" w:sz="4" w:space="0" w:color="auto"/>
            </w:tcBorders>
            <w:vAlign w:val="center"/>
          </w:tcPr>
          <w:p w14:paraId="3BACE3FD" w14:textId="77777777" w:rsidR="00E060BF" w:rsidRPr="00480423" w:rsidRDefault="00E060BF" w:rsidP="00AF6673">
            <w:pPr>
              <w:pStyle w:val="TAC"/>
              <w:rPr>
                <w:kern w:val="2"/>
                <w:szCs w:val="18"/>
                <w:lang w:val="en-US"/>
              </w:rPr>
            </w:pPr>
            <w:r w:rsidRPr="00480423">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72B331D4"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5F8B98CF"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097234B7" w14:textId="77777777" w:rsidR="00E060BF" w:rsidRPr="00480423" w:rsidRDefault="00E060BF" w:rsidP="00AF6673">
            <w:pPr>
              <w:pStyle w:val="TAC"/>
              <w:rPr>
                <w:kern w:val="2"/>
                <w:szCs w:val="18"/>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D5CF917" w14:textId="77777777" w:rsidR="00E060BF" w:rsidRPr="00480423" w:rsidRDefault="00E060BF" w:rsidP="00AF6673">
            <w:pPr>
              <w:pStyle w:val="TAC"/>
              <w:rPr>
                <w:kern w:val="2"/>
                <w:szCs w:val="18"/>
                <w:lang w:val="en-US"/>
              </w:rPr>
            </w:pPr>
            <w:r w:rsidRPr="00480423">
              <w:rPr>
                <w:kern w:val="2"/>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CCD26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6B18F2B"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45CF5773" w14:textId="77777777" w:rsidTr="005A0D4C">
        <w:trPr>
          <w:trHeight w:val="29"/>
        </w:trPr>
        <w:tc>
          <w:tcPr>
            <w:tcW w:w="3066" w:type="dxa"/>
            <w:tcBorders>
              <w:top w:val="nil"/>
              <w:left w:val="single" w:sz="4" w:space="0" w:color="auto"/>
              <w:bottom w:val="nil"/>
              <w:right w:val="single" w:sz="4" w:space="0" w:color="auto"/>
            </w:tcBorders>
            <w:vAlign w:val="center"/>
          </w:tcPr>
          <w:p w14:paraId="042B69FA" w14:textId="77777777" w:rsidR="00E060BF" w:rsidRPr="00480423" w:rsidRDefault="00E060BF" w:rsidP="00AF6673">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108D5F7C" w14:textId="77777777" w:rsidR="00E060BF" w:rsidRPr="00480423" w:rsidRDefault="00E060BF" w:rsidP="00AF6673">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4CC59" w14:textId="77777777" w:rsidR="00E060BF" w:rsidRPr="00480423" w:rsidRDefault="00E060BF" w:rsidP="00AF6673">
            <w:pPr>
              <w:pStyle w:val="TAC"/>
              <w:rPr>
                <w:kern w:val="2"/>
                <w:szCs w:val="18"/>
                <w:lang w:val="en-US"/>
              </w:rPr>
            </w:pPr>
            <w:r w:rsidRPr="00480423">
              <w:rPr>
                <w:kern w:val="2"/>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7043E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EAD3E2" w14:textId="77777777" w:rsidR="00E060BF" w:rsidRPr="00480423" w:rsidRDefault="00E060BF" w:rsidP="00AF6673">
            <w:pPr>
              <w:pStyle w:val="TAC"/>
              <w:rPr>
                <w:kern w:val="2"/>
                <w:szCs w:val="22"/>
                <w:lang w:val="en-US" w:eastAsia="zh-CN"/>
              </w:rPr>
            </w:pPr>
          </w:p>
        </w:tc>
      </w:tr>
      <w:tr w:rsidR="00E060BF" w:rsidRPr="00480423" w14:paraId="4553EE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AA228" w14:textId="77777777" w:rsidR="00E060BF" w:rsidRPr="00480423" w:rsidRDefault="00E060BF" w:rsidP="00AF6673">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360BA808" w14:textId="77777777" w:rsidR="00E060BF" w:rsidRPr="00480423" w:rsidRDefault="00E060BF" w:rsidP="00AF6673">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A0A07" w14:textId="77777777" w:rsidR="00E060BF" w:rsidRPr="00480423" w:rsidRDefault="00E060BF" w:rsidP="00AF6673">
            <w:pPr>
              <w:pStyle w:val="TAC"/>
              <w:rPr>
                <w:kern w:val="2"/>
                <w:szCs w:val="18"/>
                <w:lang w:val="en-US"/>
              </w:rPr>
            </w:pPr>
            <w:r w:rsidRPr="00480423">
              <w:rPr>
                <w:kern w:val="2"/>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9FA78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EBB38D" w14:textId="77777777" w:rsidR="00E060BF" w:rsidRPr="00480423" w:rsidRDefault="00E060BF" w:rsidP="00AF6673">
            <w:pPr>
              <w:pStyle w:val="TAC"/>
              <w:rPr>
                <w:kern w:val="2"/>
                <w:szCs w:val="22"/>
                <w:lang w:val="en-US" w:eastAsia="zh-CN"/>
              </w:rPr>
            </w:pPr>
          </w:p>
        </w:tc>
      </w:tr>
      <w:tr w:rsidR="00E060BF" w:rsidRPr="00480423" w14:paraId="3C315B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633C2" w14:textId="77777777" w:rsidR="00E060BF" w:rsidRPr="00480423" w:rsidRDefault="00E060BF" w:rsidP="00AF6673">
            <w:pPr>
              <w:pStyle w:val="TAC"/>
              <w:rPr>
                <w:kern w:val="2"/>
                <w:szCs w:val="22"/>
                <w:lang w:val="en-US"/>
              </w:rPr>
            </w:pPr>
            <w:r w:rsidRPr="00480423">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7D5C5E68"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5B9EC02E"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743F7D0C"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2AD3B7B" w14:textId="77777777" w:rsidR="00E060BF" w:rsidRPr="00480423" w:rsidRDefault="00E060BF" w:rsidP="00AF6673">
            <w:pPr>
              <w:pStyle w:val="TAC"/>
              <w:rPr>
                <w:kern w:val="2"/>
                <w:szCs w:val="22"/>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CFBCE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E8F580A"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5F3CE124" w14:textId="77777777" w:rsidTr="005A0D4C">
        <w:trPr>
          <w:trHeight w:val="29"/>
        </w:trPr>
        <w:tc>
          <w:tcPr>
            <w:tcW w:w="3066" w:type="dxa"/>
            <w:tcBorders>
              <w:top w:val="nil"/>
              <w:left w:val="single" w:sz="4" w:space="0" w:color="auto"/>
              <w:bottom w:val="nil"/>
              <w:right w:val="single" w:sz="4" w:space="0" w:color="auto"/>
            </w:tcBorders>
            <w:vAlign w:val="center"/>
          </w:tcPr>
          <w:p w14:paraId="4C850FD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7BC9FA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461554"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ACDF74"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0537DD" w14:textId="77777777" w:rsidR="00E060BF" w:rsidRPr="00480423" w:rsidRDefault="00E060BF" w:rsidP="00AF6673">
            <w:pPr>
              <w:pStyle w:val="TAC"/>
              <w:rPr>
                <w:rFonts w:cs="Arial"/>
                <w:kern w:val="2"/>
                <w:szCs w:val="18"/>
                <w:lang w:val="en-US" w:eastAsia="zh-CN"/>
              </w:rPr>
            </w:pPr>
          </w:p>
        </w:tc>
      </w:tr>
      <w:tr w:rsidR="00E060BF" w:rsidRPr="00480423" w14:paraId="6A7CA1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96035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0ACB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23CA90" w14:textId="77777777" w:rsidR="00E060BF" w:rsidRPr="00480423" w:rsidRDefault="00E060BF" w:rsidP="00AF6673">
            <w:pPr>
              <w:pStyle w:val="TAC"/>
              <w:rPr>
                <w:kern w:val="2"/>
                <w:szCs w:val="22"/>
                <w:lang w:val="en-US"/>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1EC344"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B35D015" w14:textId="77777777" w:rsidR="00E060BF" w:rsidRPr="00480423" w:rsidRDefault="00E060BF" w:rsidP="00AF6673">
            <w:pPr>
              <w:pStyle w:val="TAC"/>
              <w:rPr>
                <w:rFonts w:cs="Arial"/>
                <w:kern w:val="2"/>
                <w:szCs w:val="18"/>
                <w:lang w:val="en-US" w:eastAsia="zh-CN"/>
              </w:rPr>
            </w:pPr>
          </w:p>
        </w:tc>
      </w:tr>
      <w:tr w:rsidR="00E060BF" w:rsidRPr="00480423" w14:paraId="0E83E2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4E17C" w14:textId="77777777" w:rsidR="00E060BF" w:rsidRPr="00480423" w:rsidRDefault="00E060BF" w:rsidP="00AF6673">
            <w:pPr>
              <w:pStyle w:val="TAC"/>
              <w:rPr>
                <w:kern w:val="2"/>
                <w:szCs w:val="22"/>
                <w:lang w:val="en-US"/>
              </w:rPr>
            </w:pPr>
            <w:r w:rsidRPr="00480423">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4F8B3C12"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2B8C5934"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4246F17D"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6AB1AD5" w14:textId="77777777" w:rsidR="00E060BF" w:rsidRPr="00480423" w:rsidRDefault="00E060BF" w:rsidP="00AF6673">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312FB9"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300BDF3"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0A104B24" w14:textId="77777777" w:rsidTr="005A0D4C">
        <w:trPr>
          <w:trHeight w:val="29"/>
        </w:trPr>
        <w:tc>
          <w:tcPr>
            <w:tcW w:w="3066" w:type="dxa"/>
            <w:tcBorders>
              <w:top w:val="nil"/>
              <w:left w:val="single" w:sz="4" w:space="0" w:color="auto"/>
              <w:bottom w:val="nil"/>
              <w:right w:val="single" w:sz="4" w:space="0" w:color="auto"/>
            </w:tcBorders>
            <w:vAlign w:val="center"/>
          </w:tcPr>
          <w:p w14:paraId="749FBB6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E5CA8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71148"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7EBD23"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5F2ADA94" w14:textId="77777777" w:rsidR="00E060BF" w:rsidRPr="00480423" w:rsidRDefault="00E060BF" w:rsidP="00AF6673">
            <w:pPr>
              <w:pStyle w:val="TAC"/>
              <w:rPr>
                <w:rFonts w:cs="Arial"/>
                <w:kern w:val="2"/>
                <w:szCs w:val="18"/>
                <w:lang w:val="en-US" w:eastAsia="zh-CN"/>
              </w:rPr>
            </w:pPr>
          </w:p>
        </w:tc>
      </w:tr>
      <w:tr w:rsidR="00E060BF" w:rsidRPr="00480423" w14:paraId="48B81C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1F62B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51B00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01C312" w14:textId="77777777" w:rsidR="00E060BF" w:rsidRPr="00480423" w:rsidRDefault="00E060BF" w:rsidP="00AF6673">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58F95"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8245AF" w14:textId="77777777" w:rsidR="00E060BF" w:rsidRPr="00480423" w:rsidRDefault="00E060BF" w:rsidP="00AF6673">
            <w:pPr>
              <w:pStyle w:val="TAC"/>
              <w:rPr>
                <w:rFonts w:cs="Arial"/>
                <w:kern w:val="2"/>
                <w:szCs w:val="18"/>
                <w:lang w:val="en-US" w:eastAsia="zh-CN"/>
              </w:rPr>
            </w:pPr>
          </w:p>
        </w:tc>
      </w:tr>
      <w:tr w:rsidR="00E060BF" w:rsidRPr="00480423" w14:paraId="7E37A3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2915E3" w14:textId="77777777" w:rsidR="00E060BF" w:rsidRPr="00480423" w:rsidRDefault="00E060BF" w:rsidP="00AF6673">
            <w:pPr>
              <w:pStyle w:val="TAC"/>
              <w:rPr>
                <w:kern w:val="2"/>
                <w:szCs w:val="22"/>
                <w:lang w:val="en-US"/>
              </w:rPr>
            </w:pPr>
            <w:r w:rsidRPr="00480423">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75398DB0"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3BFD8C2E"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08F78247"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A4D8ECC" w14:textId="77777777" w:rsidR="00E060BF" w:rsidRPr="00480423" w:rsidRDefault="00E060BF" w:rsidP="00AF6673">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6BFA02"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562E6A8"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10E28E6B" w14:textId="77777777" w:rsidTr="005A0D4C">
        <w:trPr>
          <w:trHeight w:val="29"/>
        </w:trPr>
        <w:tc>
          <w:tcPr>
            <w:tcW w:w="3066" w:type="dxa"/>
            <w:tcBorders>
              <w:top w:val="nil"/>
              <w:left w:val="single" w:sz="4" w:space="0" w:color="auto"/>
              <w:bottom w:val="nil"/>
              <w:right w:val="single" w:sz="4" w:space="0" w:color="auto"/>
            </w:tcBorders>
            <w:vAlign w:val="center"/>
          </w:tcPr>
          <w:p w14:paraId="377EE7D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A917E2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042A0"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28EC62"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2A0159E6" w14:textId="77777777" w:rsidR="00E060BF" w:rsidRPr="00480423" w:rsidRDefault="00E060BF" w:rsidP="00AF6673">
            <w:pPr>
              <w:pStyle w:val="TAC"/>
              <w:rPr>
                <w:rFonts w:cs="Arial"/>
                <w:kern w:val="2"/>
                <w:szCs w:val="18"/>
                <w:lang w:val="en-US" w:eastAsia="zh-CN"/>
              </w:rPr>
            </w:pPr>
          </w:p>
        </w:tc>
      </w:tr>
      <w:tr w:rsidR="00E060BF" w:rsidRPr="00480423" w14:paraId="0DB306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7E6BB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2F8662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422AF" w14:textId="77777777" w:rsidR="00E060BF" w:rsidRPr="00480423" w:rsidRDefault="00E060BF" w:rsidP="00AF6673">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639413"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F348A86" w14:textId="77777777" w:rsidR="00E060BF" w:rsidRPr="00480423" w:rsidRDefault="00E060BF" w:rsidP="00AF6673">
            <w:pPr>
              <w:pStyle w:val="TAC"/>
              <w:rPr>
                <w:rFonts w:cs="Arial"/>
                <w:kern w:val="2"/>
                <w:szCs w:val="18"/>
                <w:lang w:val="en-US" w:eastAsia="zh-CN"/>
              </w:rPr>
            </w:pPr>
          </w:p>
        </w:tc>
      </w:tr>
      <w:tr w:rsidR="00E060BF" w:rsidRPr="00480423" w14:paraId="5935B4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0F4131" w14:textId="77777777" w:rsidR="00E060BF" w:rsidRPr="00480423" w:rsidRDefault="00E060BF" w:rsidP="00AF6673">
            <w:pPr>
              <w:pStyle w:val="TAC"/>
              <w:rPr>
                <w:kern w:val="2"/>
                <w:szCs w:val="22"/>
                <w:lang w:val="en-US"/>
              </w:rPr>
            </w:pPr>
            <w:r w:rsidRPr="00480423">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6C44B2D7"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66</w:t>
            </w:r>
            <w:r w:rsidRPr="00650DB4">
              <w:rPr>
                <w:rFonts w:eastAsiaTheme="minorEastAsia"/>
                <w:lang w:val="en-US"/>
              </w:rPr>
              <w:t>A</w:t>
            </w:r>
          </w:p>
          <w:p w14:paraId="228DCB3B"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34BA6A48"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8C0972"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534A96"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4F610CD2" w14:textId="77777777" w:rsidR="00E060BF" w:rsidRPr="00480423" w:rsidRDefault="00E060BF" w:rsidP="00AF6673">
            <w:pPr>
              <w:pStyle w:val="TAC"/>
              <w:rPr>
                <w:rFonts w:cs="Arial"/>
                <w:kern w:val="2"/>
                <w:szCs w:val="18"/>
                <w:lang w:val="en-US" w:eastAsia="zh-CN"/>
              </w:rPr>
            </w:pPr>
            <w:r w:rsidRPr="00480423">
              <w:rPr>
                <w:rFonts w:eastAsiaTheme="minorEastAsia"/>
                <w:lang w:eastAsia="zh-CN"/>
              </w:rPr>
              <w:t>4 and 5</w:t>
            </w:r>
          </w:p>
        </w:tc>
      </w:tr>
      <w:tr w:rsidR="00E060BF" w:rsidRPr="00480423" w14:paraId="2920B047" w14:textId="77777777" w:rsidTr="005A0D4C">
        <w:trPr>
          <w:trHeight w:val="29"/>
        </w:trPr>
        <w:tc>
          <w:tcPr>
            <w:tcW w:w="3066" w:type="dxa"/>
            <w:tcBorders>
              <w:top w:val="nil"/>
              <w:left w:val="single" w:sz="4" w:space="0" w:color="auto"/>
              <w:bottom w:val="nil"/>
              <w:right w:val="single" w:sz="4" w:space="0" w:color="auto"/>
            </w:tcBorders>
            <w:vAlign w:val="center"/>
          </w:tcPr>
          <w:p w14:paraId="7C4ECF2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66F22E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9BCAD2"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C0A359"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604744A1" w14:textId="77777777" w:rsidR="00E060BF" w:rsidRPr="00480423" w:rsidRDefault="00E060BF" w:rsidP="00AF6673">
            <w:pPr>
              <w:pStyle w:val="TAC"/>
              <w:rPr>
                <w:rFonts w:cs="Arial"/>
                <w:kern w:val="2"/>
                <w:szCs w:val="18"/>
                <w:lang w:val="en-US" w:eastAsia="zh-CN"/>
              </w:rPr>
            </w:pPr>
          </w:p>
        </w:tc>
      </w:tr>
      <w:tr w:rsidR="00E060BF" w:rsidRPr="00480423" w14:paraId="3F67D2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175A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0431F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E6884"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AFC4CDE"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C1DD457" w14:textId="77777777" w:rsidR="00E060BF" w:rsidRPr="00480423" w:rsidRDefault="00E060BF" w:rsidP="00AF6673">
            <w:pPr>
              <w:pStyle w:val="TAC"/>
              <w:rPr>
                <w:rFonts w:cs="Arial"/>
                <w:kern w:val="2"/>
                <w:szCs w:val="18"/>
                <w:lang w:val="en-US" w:eastAsia="zh-CN"/>
              </w:rPr>
            </w:pPr>
          </w:p>
        </w:tc>
      </w:tr>
      <w:tr w:rsidR="00E060BF" w:rsidRPr="00480423" w14:paraId="408D172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1F64D" w14:textId="77777777" w:rsidR="00E060BF" w:rsidRPr="00480423" w:rsidRDefault="00E060BF" w:rsidP="00AF6673">
            <w:pPr>
              <w:pStyle w:val="TAC"/>
              <w:rPr>
                <w:kern w:val="2"/>
                <w:szCs w:val="22"/>
                <w:lang w:val="en-US"/>
              </w:rPr>
            </w:pPr>
            <w:r w:rsidRPr="008523D2">
              <w:t>CA_n41(2A)-n66A-n85A</w:t>
            </w:r>
          </w:p>
        </w:tc>
        <w:tc>
          <w:tcPr>
            <w:tcW w:w="2712" w:type="dxa"/>
            <w:tcBorders>
              <w:top w:val="single" w:sz="4" w:space="0" w:color="auto"/>
              <w:left w:val="single" w:sz="4" w:space="0" w:color="auto"/>
              <w:bottom w:val="nil"/>
              <w:right w:val="single" w:sz="4" w:space="0" w:color="auto"/>
            </w:tcBorders>
            <w:vAlign w:val="center"/>
          </w:tcPr>
          <w:p w14:paraId="1F529E00" w14:textId="77777777" w:rsidR="00E060BF" w:rsidRPr="00480423" w:rsidRDefault="00E060BF" w:rsidP="00AF6673">
            <w:pPr>
              <w:pStyle w:val="TAC"/>
              <w:rPr>
                <w:kern w:val="2"/>
                <w:szCs w:val="22"/>
                <w:lang w:val="en-US"/>
              </w:rPr>
            </w:pPr>
            <w:r w:rsidRPr="008523D2">
              <w:t>CA_n41A-n66A</w:t>
            </w:r>
            <w:r w:rsidRPr="008523D2">
              <w:br/>
              <w:t>CA_n41A-n85A</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3F84180D"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9B9173" w14:textId="77777777" w:rsidR="00E060BF" w:rsidRPr="00480423" w:rsidRDefault="00E060BF" w:rsidP="00AF6673">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27C3BD" w14:textId="77777777" w:rsidR="00E060BF" w:rsidRPr="00480423" w:rsidRDefault="00E060BF" w:rsidP="00AF6673">
            <w:pPr>
              <w:pStyle w:val="TAC"/>
              <w:rPr>
                <w:kern w:val="2"/>
                <w:lang w:val="en-US" w:eastAsia="zh-CN"/>
              </w:rPr>
            </w:pPr>
            <w:r w:rsidRPr="008523D2">
              <w:rPr>
                <w:lang w:eastAsia="zh-CN"/>
              </w:rPr>
              <w:t>4 and 5</w:t>
            </w:r>
          </w:p>
        </w:tc>
      </w:tr>
      <w:tr w:rsidR="00E060BF" w:rsidRPr="00480423" w14:paraId="1D990ADD" w14:textId="77777777" w:rsidTr="005A0D4C">
        <w:trPr>
          <w:trHeight w:val="29"/>
        </w:trPr>
        <w:tc>
          <w:tcPr>
            <w:tcW w:w="3066" w:type="dxa"/>
            <w:tcBorders>
              <w:top w:val="nil"/>
              <w:left w:val="single" w:sz="4" w:space="0" w:color="auto"/>
              <w:bottom w:val="nil"/>
              <w:right w:val="single" w:sz="4" w:space="0" w:color="auto"/>
            </w:tcBorders>
            <w:vAlign w:val="center"/>
          </w:tcPr>
          <w:p w14:paraId="7FBD355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B50B9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8ACC1D"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C56515"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2EC38383" w14:textId="77777777" w:rsidR="00E060BF" w:rsidRPr="00480423" w:rsidRDefault="00E060BF" w:rsidP="00AF6673">
            <w:pPr>
              <w:pStyle w:val="TAC"/>
              <w:rPr>
                <w:kern w:val="2"/>
                <w:lang w:val="en-US" w:eastAsia="zh-CN"/>
              </w:rPr>
            </w:pPr>
          </w:p>
        </w:tc>
      </w:tr>
      <w:tr w:rsidR="00E060BF" w:rsidRPr="00480423" w14:paraId="08FBCF4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4284B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E9744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EE34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801A450"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209472A" w14:textId="77777777" w:rsidR="00E060BF" w:rsidRPr="00480423" w:rsidRDefault="00E060BF" w:rsidP="00AF6673">
            <w:pPr>
              <w:pStyle w:val="TAC"/>
              <w:rPr>
                <w:kern w:val="2"/>
                <w:lang w:val="en-US" w:eastAsia="zh-CN"/>
              </w:rPr>
            </w:pPr>
          </w:p>
        </w:tc>
      </w:tr>
      <w:tr w:rsidR="00E060BF" w:rsidRPr="00480423" w14:paraId="52FE07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4BB966" w14:textId="77777777" w:rsidR="00E060BF" w:rsidRPr="00480423" w:rsidRDefault="00E060BF" w:rsidP="00AF6673">
            <w:pPr>
              <w:pStyle w:val="TAC"/>
              <w:rPr>
                <w:kern w:val="2"/>
                <w:szCs w:val="22"/>
                <w:lang w:val="en-US"/>
              </w:rPr>
            </w:pPr>
            <w:r w:rsidRPr="008523D2">
              <w:t>CA_n41C-n66A-n85A</w:t>
            </w:r>
          </w:p>
        </w:tc>
        <w:tc>
          <w:tcPr>
            <w:tcW w:w="2712" w:type="dxa"/>
            <w:tcBorders>
              <w:top w:val="single" w:sz="4" w:space="0" w:color="auto"/>
              <w:left w:val="single" w:sz="4" w:space="0" w:color="auto"/>
              <w:bottom w:val="nil"/>
              <w:right w:val="single" w:sz="4" w:space="0" w:color="auto"/>
            </w:tcBorders>
            <w:vAlign w:val="center"/>
          </w:tcPr>
          <w:p w14:paraId="57145964" w14:textId="77777777" w:rsidR="00E060BF" w:rsidRPr="00480423" w:rsidRDefault="00E060BF" w:rsidP="00AF6673">
            <w:pPr>
              <w:pStyle w:val="TAC"/>
              <w:rPr>
                <w:kern w:val="2"/>
                <w:szCs w:val="22"/>
                <w:lang w:val="en-US"/>
              </w:rPr>
            </w:pPr>
            <w:r w:rsidRPr="008523D2">
              <w:t>CA_n41A-n66A</w:t>
            </w:r>
            <w:r w:rsidRPr="008523D2">
              <w:br/>
              <w:t>CA_n41A-n85A</w:t>
            </w:r>
            <w:r w:rsidRPr="008523D2">
              <w:br/>
              <w:t>CA_n41C</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42B63B47"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0CE67C" w14:textId="77777777" w:rsidR="00E060BF" w:rsidRPr="00480423" w:rsidRDefault="00E060BF" w:rsidP="00AF6673">
            <w:pPr>
              <w:pStyle w:val="TAC"/>
              <w:rPr>
                <w:rFonts w:eastAsiaTheme="minorEastAsia"/>
              </w:rPr>
            </w:pPr>
            <w:r w:rsidRPr="008523D2">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DF31F20" w14:textId="77777777" w:rsidR="00E060BF" w:rsidRPr="00480423" w:rsidRDefault="00E060BF" w:rsidP="00AF6673">
            <w:pPr>
              <w:pStyle w:val="TAC"/>
              <w:rPr>
                <w:kern w:val="2"/>
                <w:lang w:val="en-US" w:eastAsia="zh-CN"/>
              </w:rPr>
            </w:pPr>
            <w:r w:rsidRPr="008523D2">
              <w:rPr>
                <w:lang w:eastAsia="zh-CN"/>
              </w:rPr>
              <w:t>4 and 5</w:t>
            </w:r>
          </w:p>
        </w:tc>
      </w:tr>
      <w:tr w:rsidR="00E060BF" w:rsidRPr="00480423" w14:paraId="47F764FA" w14:textId="77777777" w:rsidTr="005A0D4C">
        <w:trPr>
          <w:trHeight w:val="29"/>
        </w:trPr>
        <w:tc>
          <w:tcPr>
            <w:tcW w:w="3066" w:type="dxa"/>
            <w:tcBorders>
              <w:top w:val="nil"/>
              <w:left w:val="single" w:sz="4" w:space="0" w:color="auto"/>
              <w:bottom w:val="nil"/>
              <w:right w:val="single" w:sz="4" w:space="0" w:color="auto"/>
            </w:tcBorders>
            <w:vAlign w:val="center"/>
          </w:tcPr>
          <w:p w14:paraId="7660BA2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7D1B0B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7490BA"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E11759"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32497AC3" w14:textId="77777777" w:rsidR="00E060BF" w:rsidRPr="00480423" w:rsidRDefault="00E060BF" w:rsidP="00AF6673">
            <w:pPr>
              <w:pStyle w:val="TAC"/>
              <w:rPr>
                <w:kern w:val="2"/>
                <w:lang w:val="en-US" w:eastAsia="zh-CN"/>
              </w:rPr>
            </w:pPr>
          </w:p>
        </w:tc>
      </w:tr>
      <w:tr w:rsidR="00E060BF" w:rsidRPr="00480423" w14:paraId="1ACE8E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E9B85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952B70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563E3"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215C019"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777679B" w14:textId="77777777" w:rsidR="00E060BF" w:rsidRPr="00480423" w:rsidRDefault="00E060BF" w:rsidP="00AF6673">
            <w:pPr>
              <w:pStyle w:val="TAC"/>
              <w:rPr>
                <w:kern w:val="2"/>
                <w:lang w:val="en-US" w:eastAsia="zh-CN"/>
              </w:rPr>
            </w:pPr>
          </w:p>
        </w:tc>
      </w:tr>
      <w:tr w:rsidR="00E060BF" w:rsidRPr="00480423" w14:paraId="7B686820" w14:textId="77777777" w:rsidTr="005A0D4C">
        <w:trPr>
          <w:trHeight w:val="29"/>
        </w:trPr>
        <w:tc>
          <w:tcPr>
            <w:tcW w:w="3066" w:type="dxa"/>
            <w:tcBorders>
              <w:top w:val="single" w:sz="4" w:space="0" w:color="auto"/>
              <w:left w:val="single" w:sz="4" w:space="0" w:color="auto"/>
              <w:bottom w:val="nil"/>
              <w:right w:val="single" w:sz="4" w:space="0" w:color="auto"/>
            </w:tcBorders>
          </w:tcPr>
          <w:p w14:paraId="012CACBF" w14:textId="77777777" w:rsidR="00E060BF" w:rsidRPr="00480423" w:rsidRDefault="00E060BF" w:rsidP="00AF6673">
            <w:pPr>
              <w:pStyle w:val="TAC"/>
              <w:rPr>
                <w:kern w:val="2"/>
                <w:szCs w:val="22"/>
                <w:lang w:val="en-US"/>
              </w:rPr>
            </w:pPr>
            <w:r w:rsidRPr="00480423">
              <w:rPr>
                <w:rFonts w:eastAsiaTheme="minorEastAsia"/>
                <w:color w:val="000000"/>
                <w:lang w:eastAsia="zh-CN"/>
              </w:rPr>
              <w:lastRenderedPageBreak/>
              <w:t>CA_n41A-n70A-n78A</w:t>
            </w:r>
          </w:p>
        </w:tc>
        <w:tc>
          <w:tcPr>
            <w:tcW w:w="2712" w:type="dxa"/>
            <w:tcBorders>
              <w:top w:val="single" w:sz="4" w:space="0" w:color="auto"/>
              <w:left w:val="single" w:sz="4" w:space="0" w:color="auto"/>
              <w:bottom w:val="nil"/>
              <w:right w:val="single" w:sz="4" w:space="0" w:color="auto"/>
            </w:tcBorders>
          </w:tcPr>
          <w:p w14:paraId="29EBBFF4" w14:textId="77777777" w:rsidR="00E060BF" w:rsidRPr="00480423" w:rsidRDefault="00E060BF" w:rsidP="00AF6673">
            <w:pPr>
              <w:pStyle w:val="TAC"/>
              <w:rPr>
                <w:color w:val="000000"/>
                <w:kern w:val="2"/>
                <w:szCs w:val="22"/>
                <w:lang w:val="en-US" w:eastAsia="zh-CN"/>
              </w:rPr>
            </w:pPr>
            <w:r w:rsidRPr="00480423">
              <w:rPr>
                <w:color w:val="000000"/>
                <w:kern w:val="2"/>
                <w:szCs w:val="22"/>
                <w:lang w:val="en-US" w:eastAsia="zh-CN"/>
              </w:rPr>
              <w:t>CA_n41A-n70A</w:t>
            </w:r>
          </w:p>
          <w:p w14:paraId="542FBFB1" w14:textId="77777777" w:rsidR="00E060BF" w:rsidRPr="00480423" w:rsidRDefault="00E060BF" w:rsidP="00AF6673">
            <w:pPr>
              <w:pStyle w:val="TAC"/>
              <w:rPr>
                <w:color w:val="000000"/>
                <w:kern w:val="2"/>
                <w:szCs w:val="22"/>
                <w:lang w:val="en-US" w:eastAsia="zh-CN"/>
              </w:rPr>
            </w:pPr>
            <w:r w:rsidRPr="00480423">
              <w:rPr>
                <w:color w:val="000000"/>
                <w:kern w:val="2"/>
                <w:szCs w:val="22"/>
                <w:lang w:val="en-US" w:eastAsia="zh-CN"/>
              </w:rPr>
              <w:t>CA_n41A-n78A</w:t>
            </w:r>
          </w:p>
          <w:p w14:paraId="46D9DCA7" w14:textId="77777777" w:rsidR="00E060BF" w:rsidRPr="00480423" w:rsidRDefault="00E060BF" w:rsidP="00AF6673">
            <w:pPr>
              <w:pStyle w:val="TAC"/>
              <w:rPr>
                <w:kern w:val="2"/>
                <w:szCs w:val="22"/>
                <w:lang w:val="en-US"/>
              </w:rPr>
            </w:pPr>
            <w:r w:rsidRPr="00480423">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2EF2D1AE" w14:textId="77777777" w:rsidR="00E060BF" w:rsidRPr="00480423" w:rsidRDefault="00E060BF" w:rsidP="00AF6673">
            <w:pPr>
              <w:pStyle w:val="TAC"/>
              <w:rPr>
                <w:kern w:val="2"/>
                <w:szCs w:val="22"/>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62BFFA"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B6BA366"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0EB9CD3D" w14:textId="77777777" w:rsidTr="005A0D4C">
        <w:trPr>
          <w:trHeight w:val="29"/>
        </w:trPr>
        <w:tc>
          <w:tcPr>
            <w:tcW w:w="3066" w:type="dxa"/>
            <w:tcBorders>
              <w:top w:val="nil"/>
              <w:left w:val="single" w:sz="4" w:space="0" w:color="auto"/>
              <w:bottom w:val="nil"/>
              <w:right w:val="single" w:sz="4" w:space="0" w:color="auto"/>
            </w:tcBorders>
          </w:tcPr>
          <w:p w14:paraId="6F6F9F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tcPr>
          <w:p w14:paraId="283EC9E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0BD46BAD" w14:textId="77777777" w:rsidR="00E060BF" w:rsidRPr="00480423" w:rsidRDefault="00E060BF" w:rsidP="00AF6673">
            <w:pPr>
              <w:pStyle w:val="TAC"/>
              <w:rPr>
                <w:kern w:val="2"/>
                <w:szCs w:val="22"/>
                <w:lang w:val="en-US"/>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F338DA2" w14:textId="77777777" w:rsidR="00E060BF" w:rsidRPr="00480423" w:rsidRDefault="00E060BF" w:rsidP="00AF6673">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27CD6C20" w14:textId="77777777" w:rsidR="00E060BF" w:rsidRPr="00480423" w:rsidRDefault="00E060BF" w:rsidP="00AF6673">
            <w:pPr>
              <w:pStyle w:val="TAC"/>
              <w:rPr>
                <w:rFonts w:cs="Arial"/>
                <w:kern w:val="2"/>
                <w:szCs w:val="18"/>
                <w:lang w:val="en-US" w:eastAsia="zh-CN"/>
              </w:rPr>
            </w:pPr>
          </w:p>
        </w:tc>
      </w:tr>
      <w:tr w:rsidR="00E060BF" w:rsidRPr="00480423" w14:paraId="4A1B132A" w14:textId="77777777" w:rsidTr="005A0D4C">
        <w:trPr>
          <w:trHeight w:val="29"/>
        </w:trPr>
        <w:tc>
          <w:tcPr>
            <w:tcW w:w="3066" w:type="dxa"/>
            <w:tcBorders>
              <w:top w:val="nil"/>
              <w:left w:val="single" w:sz="4" w:space="0" w:color="auto"/>
              <w:bottom w:val="single" w:sz="4" w:space="0" w:color="auto"/>
              <w:right w:val="single" w:sz="4" w:space="0" w:color="auto"/>
            </w:tcBorders>
          </w:tcPr>
          <w:p w14:paraId="090346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5DC0BFD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468C042D" w14:textId="77777777" w:rsidR="00E060BF" w:rsidRPr="00480423" w:rsidRDefault="00E060BF" w:rsidP="00AF6673">
            <w:pPr>
              <w:pStyle w:val="TAC"/>
              <w:rPr>
                <w:kern w:val="2"/>
                <w:szCs w:val="22"/>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891C3A"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1B0C8370" w14:textId="77777777" w:rsidR="00E060BF" w:rsidRPr="00480423" w:rsidRDefault="00E060BF" w:rsidP="00AF6673">
            <w:pPr>
              <w:pStyle w:val="TAC"/>
              <w:rPr>
                <w:rFonts w:cs="Arial"/>
                <w:kern w:val="2"/>
                <w:szCs w:val="18"/>
                <w:lang w:val="en-US" w:eastAsia="zh-CN"/>
              </w:rPr>
            </w:pPr>
          </w:p>
        </w:tc>
      </w:tr>
      <w:tr w:rsidR="00E060BF" w:rsidRPr="00480423" w14:paraId="6920B3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BB03EF" w14:textId="77777777" w:rsidR="00E060BF" w:rsidRPr="00480423" w:rsidRDefault="00E060BF" w:rsidP="00AF6673">
            <w:pPr>
              <w:pStyle w:val="TAC"/>
              <w:rPr>
                <w:szCs w:val="18"/>
                <w:lang w:val="en-US"/>
              </w:rPr>
            </w:pPr>
            <w:r w:rsidRPr="00480423">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20929ADA" w14:textId="77777777" w:rsidR="00E060BF" w:rsidRPr="00480423" w:rsidRDefault="00E060BF" w:rsidP="00AF6673">
            <w:pPr>
              <w:pStyle w:val="TAC"/>
              <w:rPr>
                <w:vertAlign w:val="superscript"/>
                <w:lang w:val="en-US"/>
              </w:rPr>
            </w:pPr>
            <w:r w:rsidRPr="00480423">
              <w:rPr>
                <w:lang w:val="en-US"/>
              </w:rPr>
              <w:t>n41</w:t>
            </w:r>
            <w:r w:rsidRPr="00480423">
              <w:rPr>
                <w:vertAlign w:val="superscript"/>
                <w:lang w:val="en-US"/>
              </w:rPr>
              <w:t>7,9</w:t>
            </w:r>
          </w:p>
          <w:p w14:paraId="334B6B6C"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6F64D9FC" w14:textId="77777777" w:rsidR="00E060BF" w:rsidRPr="00480423" w:rsidRDefault="00E060BF" w:rsidP="00AF6673">
            <w:pPr>
              <w:pStyle w:val="TAC"/>
              <w:rPr>
                <w:vertAlign w:val="superscript"/>
                <w:lang w:val="en-US"/>
              </w:rPr>
            </w:pPr>
            <w:r w:rsidRPr="00480423">
              <w:rPr>
                <w:lang w:val="en-US"/>
              </w:rPr>
              <w:t>CA_n41A-n71A</w:t>
            </w:r>
            <w:r w:rsidRPr="00480423">
              <w:rPr>
                <w:vertAlign w:val="superscript"/>
                <w:lang w:val="en-US"/>
              </w:rPr>
              <w:t>7</w:t>
            </w:r>
          </w:p>
          <w:p w14:paraId="0B0B8AE4" w14:textId="77777777" w:rsidR="00E060BF" w:rsidRPr="00480423" w:rsidRDefault="00E060BF" w:rsidP="00AF6673">
            <w:pPr>
              <w:pStyle w:val="TAC"/>
              <w:rPr>
                <w:vertAlign w:val="superscript"/>
                <w:lang w:val="en-US"/>
              </w:rPr>
            </w:pPr>
            <w:r w:rsidRPr="00480423">
              <w:rPr>
                <w:lang w:val="en-US"/>
              </w:rPr>
              <w:t>CA_n41A-n77A</w:t>
            </w:r>
            <w:r w:rsidRPr="00480423">
              <w:rPr>
                <w:vertAlign w:val="superscript"/>
                <w:lang w:val="en-US"/>
              </w:rPr>
              <w:t>7</w:t>
            </w:r>
          </w:p>
          <w:p w14:paraId="54DC077F" w14:textId="77777777" w:rsidR="00E060BF" w:rsidRPr="00480423" w:rsidRDefault="00E060BF" w:rsidP="00AF6673">
            <w:pPr>
              <w:pStyle w:val="TAC"/>
              <w:rPr>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187598"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64159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039E4098"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22BDB54B" w14:textId="77777777" w:rsidTr="005A0D4C">
        <w:trPr>
          <w:trHeight w:val="29"/>
        </w:trPr>
        <w:tc>
          <w:tcPr>
            <w:tcW w:w="3066" w:type="dxa"/>
            <w:tcBorders>
              <w:top w:val="nil"/>
              <w:left w:val="single" w:sz="4" w:space="0" w:color="auto"/>
              <w:bottom w:val="nil"/>
              <w:right w:val="single" w:sz="4" w:space="0" w:color="auto"/>
            </w:tcBorders>
            <w:vAlign w:val="center"/>
          </w:tcPr>
          <w:p w14:paraId="269E9C3C"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2DDC7EB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51E6B"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9CF21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BFF787A" w14:textId="77777777" w:rsidR="00E060BF" w:rsidRPr="00480423" w:rsidRDefault="00E060BF" w:rsidP="00AF6673">
            <w:pPr>
              <w:pStyle w:val="TAC"/>
              <w:rPr>
                <w:kern w:val="2"/>
                <w:szCs w:val="22"/>
                <w:lang w:val="en-US" w:eastAsia="zh-CN"/>
              </w:rPr>
            </w:pPr>
          </w:p>
        </w:tc>
      </w:tr>
      <w:tr w:rsidR="00E060BF" w:rsidRPr="00480423" w14:paraId="5AA3BC35" w14:textId="77777777" w:rsidTr="005A0D4C">
        <w:trPr>
          <w:trHeight w:val="29"/>
        </w:trPr>
        <w:tc>
          <w:tcPr>
            <w:tcW w:w="3066" w:type="dxa"/>
            <w:tcBorders>
              <w:top w:val="nil"/>
              <w:left w:val="single" w:sz="4" w:space="0" w:color="auto"/>
              <w:bottom w:val="nil"/>
              <w:right w:val="single" w:sz="4" w:space="0" w:color="auto"/>
            </w:tcBorders>
            <w:vAlign w:val="center"/>
          </w:tcPr>
          <w:p w14:paraId="62E0B0F9"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60F2192C"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C8939"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E91A2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9E6C0A" w14:textId="77777777" w:rsidR="00E060BF" w:rsidRPr="00480423" w:rsidRDefault="00E060BF" w:rsidP="00AF6673">
            <w:pPr>
              <w:pStyle w:val="TAC"/>
              <w:rPr>
                <w:kern w:val="2"/>
                <w:szCs w:val="22"/>
                <w:lang w:val="en-US" w:eastAsia="zh-CN"/>
              </w:rPr>
            </w:pPr>
          </w:p>
        </w:tc>
      </w:tr>
      <w:tr w:rsidR="00E060BF" w:rsidRPr="00480423" w14:paraId="140400EB" w14:textId="77777777" w:rsidTr="005A0D4C">
        <w:trPr>
          <w:trHeight w:val="29"/>
        </w:trPr>
        <w:tc>
          <w:tcPr>
            <w:tcW w:w="3066" w:type="dxa"/>
            <w:tcBorders>
              <w:top w:val="nil"/>
              <w:left w:val="single" w:sz="4" w:space="0" w:color="auto"/>
              <w:bottom w:val="nil"/>
              <w:right w:val="single" w:sz="4" w:space="0" w:color="auto"/>
            </w:tcBorders>
            <w:vAlign w:val="center"/>
          </w:tcPr>
          <w:p w14:paraId="567831C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C1A1759"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EA7CB"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77F74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05550A7"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1</w:t>
            </w:r>
          </w:p>
        </w:tc>
      </w:tr>
      <w:tr w:rsidR="00E060BF" w:rsidRPr="00480423" w14:paraId="414EACFC" w14:textId="77777777" w:rsidTr="005A0D4C">
        <w:trPr>
          <w:trHeight w:val="29"/>
        </w:trPr>
        <w:tc>
          <w:tcPr>
            <w:tcW w:w="3066" w:type="dxa"/>
            <w:tcBorders>
              <w:top w:val="nil"/>
              <w:left w:val="single" w:sz="4" w:space="0" w:color="auto"/>
              <w:bottom w:val="nil"/>
              <w:right w:val="single" w:sz="4" w:space="0" w:color="auto"/>
            </w:tcBorders>
            <w:vAlign w:val="center"/>
          </w:tcPr>
          <w:p w14:paraId="78A400B9"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6BCB2BE"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1EE7A"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C694C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1D46D463" w14:textId="77777777" w:rsidR="00E060BF" w:rsidRPr="00480423" w:rsidRDefault="00E060BF" w:rsidP="00AF6673">
            <w:pPr>
              <w:pStyle w:val="TAC"/>
              <w:rPr>
                <w:rFonts w:cs="Arial"/>
                <w:kern w:val="2"/>
                <w:szCs w:val="18"/>
                <w:lang w:val="en-US" w:eastAsia="zh-CN"/>
              </w:rPr>
            </w:pPr>
          </w:p>
        </w:tc>
      </w:tr>
      <w:tr w:rsidR="00E060BF" w:rsidRPr="00480423" w14:paraId="0EB0A5E5" w14:textId="77777777" w:rsidTr="005A0D4C">
        <w:trPr>
          <w:trHeight w:val="29"/>
        </w:trPr>
        <w:tc>
          <w:tcPr>
            <w:tcW w:w="3066" w:type="dxa"/>
            <w:tcBorders>
              <w:top w:val="nil"/>
              <w:left w:val="single" w:sz="4" w:space="0" w:color="auto"/>
              <w:bottom w:val="nil"/>
              <w:right w:val="single" w:sz="4" w:space="0" w:color="auto"/>
            </w:tcBorders>
            <w:vAlign w:val="center"/>
          </w:tcPr>
          <w:p w14:paraId="024F2348"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31092B9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92C2D"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0844D"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606286" w14:textId="77777777" w:rsidR="00E060BF" w:rsidRPr="00480423" w:rsidRDefault="00E060BF" w:rsidP="00AF6673">
            <w:pPr>
              <w:pStyle w:val="TAC"/>
              <w:rPr>
                <w:rFonts w:cs="Arial"/>
                <w:kern w:val="2"/>
                <w:szCs w:val="18"/>
                <w:lang w:val="en-US" w:eastAsia="zh-CN"/>
              </w:rPr>
            </w:pPr>
          </w:p>
        </w:tc>
      </w:tr>
      <w:tr w:rsidR="00E060BF" w:rsidRPr="00480423" w14:paraId="6E4E2213" w14:textId="77777777" w:rsidTr="005A0D4C">
        <w:trPr>
          <w:trHeight w:val="29"/>
        </w:trPr>
        <w:tc>
          <w:tcPr>
            <w:tcW w:w="3066" w:type="dxa"/>
            <w:tcBorders>
              <w:top w:val="nil"/>
              <w:left w:val="single" w:sz="4" w:space="0" w:color="auto"/>
              <w:bottom w:val="nil"/>
              <w:right w:val="single" w:sz="4" w:space="0" w:color="auto"/>
            </w:tcBorders>
            <w:vAlign w:val="center"/>
          </w:tcPr>
          <w:p w14:paraId="29D8F5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471372"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19DAE"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CB0E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7088E77" w14:textId="77777777" w:rsidR="00E060BF" w:rsidRPr="00480423" w:rsidRDefault="00E060BF" w:rsidP="00AF6673">
            <w:pPr>
              <w:pStyle w:val="TAC"/>
              <w:rPr>
                <w:rFonts w:eastAsiaTheme="minorEastAsia" w:cs="Arial"/>
                <w:lang w:val="en-US" w:eastAsia="zh-CN"/>
              </w:rPr>
            </w:pPr>
            <w:r w:rsidRPr="00480423">
              <w:rPr>
                <w:rFonts w:eastAsiaTheme="minorEastAsia"/>
                <w:szCs w:val="22"/>
                <w:lang w:val="en-US" w:eastAsia="zh-CN"/>
              </w:rPr>
              <w:t>4 and 5</w:t>
            </w:r>
          </w:p>
        </w:tc>
      </w:tr>
      <w:tr w:rsidR="00E060BF" w:rsidRPr="00480423" w14:paraId="20438A06" w14:textId="77777777" w:rsidTr="005A0D4C">
        <w:trPr>
          <w:trHeight w:val="29"/>
        </w:trPr>
        <w:tc>
          <w:tcPr>
            <w:tcW w:w="3066" w:type="dxa"/>
            <w:tcBorders>
              <w:top w:val="nil"/>
              <w:left w:val="single" w:sz="4" w:space="0" w:color="auto"/>
              <w:bottom w:val="nil"/>
              <w:right w:val="single" w:sz="4" w:space="0" w:color="auto"/>
            </w:tcBorders>
            <w:vAlign w:val="center"/>
          </w:tcPr>
          <w:p w14:paraId="467E31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41E724"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D362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22791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B8D214D" w14:textId="77777777" w:rsidR="00E060BF" w:rsidRPr="00480423" w:rsidRDefault="00E060BF" w:rsidP="00AF6673">
            <w:pPr>
              <w:pStyle w:val="TAC"/>
              <w:rPr>
                <w:rFonts w:eastAsiaTheme="minorEastAsia" w:cs="Arial"/>
                <w:lang w:val="en-US" w:eastAsia="zh-CN"/>
              </w:rPr>
            </w:pPr>
          </w:p>
        </w:tc>
      </w:tr>
      <w:tr w:rsidR="00E060BF" w:rsidRPr="00480423" w14:paraId="541B94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12D6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F7FE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B591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250DA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89EB7A" w14:textId="77777777" w:rsidR="00E060BF" w:rsidRPr="00480423" w:rsidRDefault="00E060BF" w:rsidP="00AF6673">
            <w:pPr>
              <w:pStyle w:val="TAC"/>
              <w:rPr>
                <w:rFonts w:eastAsiaTheme="minorEastAsia" w:cs="Arial"/>
                <w:lang w:val="en-US" w:eastAsia="zh-CN"/>
              </w:rPr>
            </w:pPr>
          </w:p>
        </w:tc>
      </w:tr>
      <w:tr w:rsidR="00E060BF" w:rsidRPr="00480423" w14:paraId="51698A3B" w14:textId="77777777" w:rsidTr="005A0D4C">
        <w:trPr>
          <w:trHeight w:val="29"/>
        </w:trPr>
        <w:tc>
          <w:tcPr>
            <w:tcW w:w="3066" w:type="dxa"/>
            <w:tcBorders>
              <w:top w:val="nil"/>
              <w:left w:val="single" w:sz="4" w:space="0" w:color="auto"/>
              <w:bottom w:val="nil"/>
              <w:right w:val="single" w:sz="4" w:space="0" w:color="auto"/>
            </w:tcBorders>
            <w:vAlign w:val="center"/>
          </w:tcPr>
          <w:p w14:paraId="41199254" w14:textId="77777777" w:rsidR="00E060BF" w:rsidRPr="00480423" w:rsidRDefault="00E060BF" w:rsidP="00AF6673">
            <w:pPr>
              <w:pStyle w:val="TAC"/>
              <w:rPr>
                <w:szCs w:val="18"/>
                <w:lang w:val="en-US"/>
              </w:rPr>
            </w:pPr>
            <w:r w:rsidRPr="00480423">
              <w:rPr>
                <w:lang w:val="en-US"/>
              </w:rPr>
              <w:t>CA_n41A-n71B-n77A</w:t>
            </w:r>
          </w:p>
        </w:tc>
        <w:tc>
          <w:tcPr>
            <w:tcW w:w="2712" w:type="dxa"/>
            <w:tcBorders>
              <w:top w:val="nil"/>
              <w:left w:val="single" w:sz="4" w:space="0" w:color="auto"/>
              <w:bottom w:val="nil"/>
              <w:right w:val="single" w:sz="4" w:space="0" w:color="auto"/>
            </w:tcBorders>
            <w:vAlign w:val="center"/>
          </w:tcPr>
          <w:p w14:paraId="0D0F88F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8064D84"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14D87601" w14:textId="77777777" w:rsidR="00E060BF" w:rsidRPr="00480423" w:rsidRDefault="00E060BF" w:rsidP="00AF6673">
            <w:pPr>
              <w:pStyle w:val="TAC"/>
              <w:rPr>
                <w:lang w:val="en-US"/>
              </w:rPr>
            </w:pPr>
            <w:r w:rsidRPr="00480423">
              <w:rPr>
                <w:lang w:val="en-US"/>
              </w:rPr>
              <w:t>CA_n41A-n71A</w:t>
            </w:r>
            <w:r w:rsidRPr="00480423">
              <w:rPr>
                <w:vertAlign w:val="superscript"/>
                <w:lang w:val="en-US"/>
              </w:rPr>
              <w:t>7</w:t>
            </w:r>
          </w:p>
          <w:p w14:paraId="4F33CEEB" w14:textId="77777777" w:rsidR="00E060BF" w:rsidRPr="00480423" w:rsidRDefault="00E060BF" w:rsidP="00AF6673">
            <w:pPr>
              <w:pStyle w:val="TAC"/>
              <w:rPr>
                <w:lang w:val="en-US"/>
              </w:rPr>
            </w:pPr>
            <w:r w:rsidRPr="00480423">
              <w:rPr>
                <w:lang w:val="en-US"/>
              </w:rPr>
              <w:t>CA_n41A-n77A</w:t>
            </w:r>
            <w:r w:rsidRPr="00480423">
              <w:rPr>
                <w:vertAlign w:val="superscript"/>
                <w:lang w:val="en-US"/>
              </w:rPr>
              <w:t>7</w:t>
            </w:r>
          </w:p>
          <w:p w14:paraId="1195DCF3" w14:textId="77777777" w:rsidR="00E060BF" w:rsidRPr="00480423" w:rsidRDefault="00E060BF" w:rsidP="00AF6673">
            <w:pPr>
              <w:pStyle w:val="TAC"/>
              <w:rPr>
                <w:rFonts w:eastAsia="DengXian"/>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4A0602" w14:textId="77777777" w:rsidR="00E060BF" w:rsidRPr="00480423" w:rsidRDefault="00E060BF" w:rsidP="00AF6673">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D5494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06803E1"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33732A09" w14:textId="77777777" w:rsidTr="005A0D4C">
        <w:trPr>
          <w:trHeight w:val="29"/>
        </w:trPr>
        <w:tc>
          <w:tcPr>
            <w:tcW w:w="3066" w:type="dxa"/>
            <w:tcBorders>
              <w:top w:val="nil"/>
              <w:left w:val="single" w:sz="4" w:space="0" w:color="auto"/>
              <w:bottom w:val="nil"/>
              <w:right w:val="single" w:sz="4" w:space="0" w:color="auto"/>
            </w:tcBorders>
            <w:vAlign w:val="center"/>
          </w:tcPr>
          <w:p w14:paraId="58E8DBD0"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845A75B"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2445F"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75C32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CA_n71B_BCS2</w:t>
            </w:r>
          </w:p>
        </w:tc>
        <w:tc>
          <w:tcPr>
            <w:tcW w:w="2387" w:type="dxa"/>
            <w:tcBorders>
              <w:top w:val="nil"/>
              <w:left w:val="single" w:sz="4" w:space="0" w:color="auto"/>
              <w:bottom w:val="nil"/>
              <w:right w:val="single" w:sz="4" w:space="0" w:color="auto"/>
            </w:tcBorders>
            <w:vAlign w:val="center"/>
          </w:tcPr>
          <w:p w14:paraId="72CCBCC8" w14:textId="77777777" w:rsidR="00E060BF" w:rsidRPr="00480423" w:rsidRDefault="00E060BF" w:rsidP="00AF6673">
            <w:pPr>
              <w:pStyle w:val="TAC"/>
              <w:rPr>
                <w:rFonts w:cs="Arial"/>
                <w:kern w:val="2"/>
                <w:szCs w:val="18"/>
                <w:lang w:val="en-US" w:eastAsia="zh-CN"/>
              </w:rPr>
            </w:pPr>
          </w:p>
        </w:tc>
      </w:tr>
      <w:tr w:rsidR="00E060BF" w:rsidRPr="00480423" w14:paraId="19B50D58" w14:textId="77777777" w:rsidTr="005A0D4C">
        <w:trPr>
          <w:trHeight w:val="29"/>
        </w:trPr>
        <w:tc>
          <w:tcPr>
            <w:tcW w:w="3066" w:type="dxa"/>
            <w:tcBorders>
              <w:top w:val="nil"/>
              <w:left w:val="single" w:sz="4" w:space="0" w:color="auto"/>
              <w:bottom w:val="nil"/>
              <w:right w:val="single" w:sz="4" w:space="0" w:color="auto"/>
            </w:tcBorders>
            <w:vAlign w:val="center"/>
          </w:tcPr>
          <w:p w14:paraId="64206BF7"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ADAD49F"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BB532"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032C6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CB8B8B" w14:textId="77777777" w:rsidR="00E060BF" w:rsidRPr="00480423" w:rsidRDefault="00E060BF" w:rsidP="00AF6673">
            <w:pPr>
              <w:pStyle w:val="TAC"/>
              <w:rPr>
                <w:rFonts w:cs="Arial"/>
                <w:kern w:val="2"/>
                <w:szCs w:val="18"/>
                <w:lang w:val="en-US" w:eastAsia="zh-CN"/>
              </w:rPr>
            </w:pPr>
          </w:p>
        </w:tc>
      </w:tr>
      <w:tr w:rsidR="00E060BF" w:rsidRPr="00480423" w14:paraId="2D6BD3B1" w14:textId="77777777" w:rsidTr="005A0D4C">
        <w:trPr>
          <w:trHeight w:val="29"/>
        </w:trPr>
        <w:tc>
          <w:tcPr>
            <w:tcW w:w="3066" w:type="dxa"/>
            <w:tcBorders>
              <w:top w:val="nil"/>
              <w:left w:val="single" w:sz="4" w:space="0" w:color="auto"/>
              <w:bottom w:val="nil"/>
              <w:right w:val="single" w:sz="4" w:space="0" w:color="auto"/>
            </w:tcBorders>
            <w:vAlign w:val="center"/>
          </w:tcPr>
          <w:p w14:paraId="51CDA52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9450415"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A87B3" w14:textId="77777777" w:rsidR="00E060BF" w:rsidRPr="00480423" w:rsidRDefault="00E060BF" w:rsidP="00AF6673">
            <w:pPr>
              <w:pStyle w:val="TAC"/>
              <w:rPr>
                <w:rFonts w:cs="Arial"/>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F4B159" w14:textId="77777777" w:rsidR="00E060BF" w:rsidRPr="00480423" w:rsidRDefault="00E060BF" w:rsidP="00AF6673">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B447C93"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4 and 5</w:t>
            </w:r>
          </w:p>
        </w:tc>
      </w:tr>
      <w:tr w:rsidR="00E060BF" w:rsidRPr="00480423" w14:paraId="046ADAD2" w14:textId="77777777" w:rsidTr="005A0D4C">
        <w:trPr>
          <w:trHeight w:val="29"/>
        </w:trPr>
        <w:tc>
          <w:tcPr>
            <w:tcW w:w="3066" w:type="dxa"/>
            <w:tcBorders>
              <w:top w:val="nil"/>
              <w:left w:val="single" w:sz="4" w:space="0" w:color="auto"/>
              <w:bottom w:val="nil"/>
              <w:right w:val="single" w:sz="4" w:space="0" w:color="auto"/>
            </w:tcBorders>
            <w:vAlign w:val="center"/>
          </w:tcPr>
          <w:p w14:paraId="1CA5014C"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012F8BD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478AC" w14:textId="77777777" w:rsidR="00E060BF" w:rsidRPr="00480423" w:rsidRDefault="00E060BF" w:rsidP="00AF6673">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660F7D" w14:textId="77777777" w:rsidR="00E060BF" w:rsidRPr="00480423" w:rsidRDefault="00E060BF" w:rsidP="00AF6673">
            <w:pPr>
              <w:pStyle w:val="TAC"/>
              <w:rPr>
                <w:lang w:val="en-US" w:eastAsia="zh-CN" w:bidi="ar"/>
              </w:rPr>
            </w:pPr>
            <w:r w:rsidRPr="00480423">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A6D0BCF" w14:textId="77777777" w:rsidR="00E060BF" w:rsidRPr="00480423" w:rsidRDefault="00E060BF" w:rsidP="00AF6673">
            <w:pPr>
              <w:pStyle w:val="TAC"/>
              <w:rPr>
                <w:rFonts w:cs="Arial"/>
                <w:kern w:val="2"/>
                <w:szCs w:val="18"/>
                <w:lang w:val="en-US" w:eastAsia="zh-CN"/>
              </w:rPr>
            </w:pPr>
          </w:p>
        </w:tc>
      </w:tr>
      <w:tr w:rsidR="00E060BF" w:rsidRPr="00480423" w14:paraId="156090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595CDE" w14:textId="77777777" w:rsidR="00E060BF" w:rsidRPr="00480423" w:rsidRDefault="00E060BF" w:rsidP="00AF6673">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94C7B6E"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7E913" w14:textId="77777777" w:rsidR="00E060BF" w:rsidRPr="00480423" w:rsidRDefault="00E060BF" w:rsidP="00AF6673">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256DFF" w14:textId="77777777" w:rsidR="00E060BF" w:rsidRPr="00480423" w:rsidRDefault="00E060BF" w:rsidP="00AF6673">
            <w:pPr>
              <w:pStyle w:val="TAC"/>
              <w:rPr>
                <w:lang w:val="en-US" w:eastAsia="zh-CN" w:bidi="ar"/>
              </w:rPr>
            </w:pPr>
            <w:r w:rsidRPr="00480423">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AF99F49" w14:textId="77777777" w:rsidR="00E060BF" w:rsidRPr="00480423" w:rsidRDefault="00E060BF" w:rsidP="00AF6673">
            <w:pPr>
              <w:pStyle w:val="TAC"/>
              <w:rPr>
                <w:rFonts w:cs="Arial"/>
                <w:kern w:val="2"/>
                <w:szCs w:val="18"/>
                <w:lang w:val="en-US" w:eastAsia="zh-CN"/>
              </w:rPr>
            </w:pPr>
          </w:p>
        </w:tc>
      </w:tr>
      <w:tr w:rsidR="00E060BF" w:rsidRPr="00480423" w14:paraId="0FB14C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976E89" w14:textId="77777777" w:rsidR="00E060BF" w:rsidRPr="00480423" w:rsidRDefault="00E060BF" w:rsidP="00AF6673">
            <w:pPr>
              <w:pStyle w:val="TAC"/>
              <w:rPr>
                <w:szCs w:val="18"/>
                <w:lang w:val="en-US"/>
              </w:rPr>
            </w:pPr>
            <w:r w:rsidRPr="00480423">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30783F6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25571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38BE7AE" w14:textId="77777777" w:rsidR="00E060BF" w:rsidRPr="00480423" w:rsidRDefault="00E060BF" w:rsidP="00AF6673">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2943A028" w14:textId="77777777" w:rsidR="00E060BF" w:rsidRPr="00480423" w:rsidRDefault="00E060BF" w:rsidP="00AF6673">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2263DCE0" w14:textId="77777777" w:rsidR="00E060BF" w:rsidRPr="00480423" w:rsidRDefault="00E060BF" w:rsidP="00AF6673">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1D35A5"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9FE497" w14:textId="77777777" w:rsidR="00E060BF" w:rsidRPr="00480423" w:rsidRDefault="00E060BF" w:rsidP="00AF6673">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C115332"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4 and 5</w:t>
            </w:r>
          </w:p>
        </w:tc>
      </w:tr>
      <w:tr w:rsidR="00E060BF" w:rsidRPr="00480423" w14:paraId="21511765" w14:textId="77777777" w:rsidTr="005A0D4C">
        <w:trPr>
          <w:trHeight w:val="29"/>
        </w:trPr>
        <w:tc>
          <w:tcPr>
            <w:tcW w:w="3066" w:type="dxa"/>
            <w:tcBorders>
              <w:top w:val="nil"/>
              <w:left w:val="single" w:sz="4" w:space="0" w:color="auto"/>
              <w:bottom w:val="nil"/>
              <w:right w:val="single" w:sz="4" w:space="0" w:color="auto"/>
            </w:tcBorders>
            <w:vAlign w:val="center"/>
          </w:tcPr>
          <w:p w14:paraId="1FD3921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1297A13F"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1A628"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20362E" w14:textId="77777777" w:rsidR="00E060BF" w:rsidRPr="00480423" w:rsidRDefault="00E060BF" w:rsidP="00AF6673">
            <w:pPr>
              <w:pStyle w:val="TAC"/>
              <w:rPr>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CCB60E4" w14:textId="77777777" w:rsidR="00E060BF" w:rsidRPr="00480423" w:rsidRDefault="00E060BF" w:rsidP="00AF6673">
            <w:pPr>
              <w:pStyle w:val="TAC"/>
              <w:rPr>
                <w:rFonts w:cs="Arial"/>
                <w:kern w:val="2"/>
                <w:szCs w:val="18"/>
                <w:lang w:val="en-US" w:eastAsia="zh-CN"/>
              </w:rPr>
            </w:pPr>
          </w:p>
        </w:tc>
      </w:tr>
      <w:tr w:rsidR="00E060BF" w:rsidRPr="00480423" w14:paraId="353B75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FB4E3D" w14:textId="77777777" w:rsidR="00E060BF" w:rsidRPr="00480423" w:rsidRDefault="00E060BF" w:rsidP="00AF6673">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9F55E1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86436"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9581D" w14:textId="77777777" w:rsidR="00E060BF" w:rsidRPr="00480423" w:rsidRDefault="00E060BF" w:rsidP="00AF6673">
            <w:pPr>
              <w:pStyle w:val="TAC"/>
              <w:rPr>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AD62AF9" w14:textId="77777777" w:rsidR="00E060BF" w:rsidRPr="00480423" w:rsidRDefault="00E060BF" w:rsidP="00AF6673">
            <w:pPr>
              <w:pStyle w:val="TAC"/>
              <w:rPr>
                <w:rFonts w:cs="Arial"/>
                <w:kern w:val="2"/>
                <w:szCs w:val="18"/>
                <w:lang w:val="en-US" w:eastAsia="zh-CN"/>
              </w:rPr>
            </w:pPr>
          </w:p>
        </w:tc>
      </w:tr>
      <w:tr w:rsidR="00E060BF" w:rsidRPr="00480423" w14:paraId="585236B7" w14:textId="77777777" w:rsidTr="005A0D4C">
        <w:trPr>
          <w:trHeight w:val="29"/>
        </w:trPr>
        <w:tc>
          <w:tcPr>
            <w:tcW w:w="3066" w:type="dxa"/>
            <w:tcBorders>
              <w:top w:val="nil"/>
              <w:left w:val="single" w:sz="4" w:space="0" w:color="auto"/>
              <w:bottom w:val="nil"/>
              <w:right w:val="single" w:sz="4" w:space="0" w:color="auto"/>
            </w:tcBorders>
            <w:vAlign w:val="center"/>
          </w:tcPr>
          <w:p w14:paraId="45180186" w14:textId="77777777" w:rsidR="00E060BF" w:rsidRPr="00480423" w:rsidRDefault="00E060BF" w:rsidP="00AF6673">
            <w:pPr>
              <w:pStyle w:val="TAC"/>
              <w:rPr>
                <w:szCs w:val="18"/>
                <w:lang w:val="en-US"/>
              </w:rPr>
            </w:pPr>
            <w:r w:rsidRPr="00480423">
              <w:rPr>
                <w:lang w:val="en-US"/>
              </w:rPr>
              <w:t>CA_n41A-n71(2A)-n77A</w:t>
            </w:r>
          </w:p>
        </w:tc>
        <w:tc>
          <w:tcPr>
            <w:tcW w:w="2712" w:type="dxa"/>
            <w:tcBorders>
              <w:top w:val="nil"/>
              <w:left w:val="single" w:sz="4" w:space="0" w:color="auto"/>
              <w:bottom w:val="nil"/>
              <w:right w:val="single" w:sz="4" w:space="0" w:color="auto"/>
            </w:tcBorders>
            <w:vAlign w:val="center"/>
          </w:tcPr>
          <w:p w14:paraId="44FF50D7" w14:textId="77777777" w:rsidR="00E060BF" w:rsidRPr="00480423" w:rsidRDefault="00E060BF" w:rsidP="00AF6673">
            <w:pPr>
              <w:pStyle w:val="TAC"/>
              <w:rPr>
                <w:vertAlign w:val="superscript"/>
                <w:lang w:val="en-US"/>
              </w:rPr>
            </w:pPr>
            <w:r w:rsidRPr="00480423">
              <w:rPr>
                <w:lang w:val="en-US"/>
              </w:rPr>
              <w:t>n41</w:t>
            </w:r>
            <w:r w:rsidRPr="00480423">
              <w:rPr>
                <w:vertAlign w:val="superscript"/>
                <w:lang w:val="en-US"/>
              </w:rPr>
              <w:t>7,9</w:t>
            </w:r>
          </w:p>
          <w:p w14:paraId="11CD15CF"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03CA678A"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06F2DB99"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2DDF347B" w14:textId="77777777" w:rsidR="00E060BF" w:rsidRPr="00480423" w:rsidRDefault="00E060BF" w:rsidP="00AF6673">
            <w:pPr>
              <w:pStyle w:val="TAC"/>
              <w:rPr>
                <w:rFonts w:eastAsia="DengXian"/>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ED197D" w14:textId="77777777" w:rsidR="00E060BF" w:rsidRPr="00480423" w:rsidRDefault="00E060BF" w:rsidP="00AF6673">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F7C33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C085FDC"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5289C15A" w14:textId="77777777" w:rsidTr="005A0D4C">
        <w:trPr>
          <w:trHeight w:val="29"/>
        </w:trPr>
        <w:tc>
          <w:tcPr>
            <w:tcW w:w="3066" w:type="dxa"/>
            <w:tcBorders>
              <w:top w:val="nil"/>
              <w:left w:val="single" w:sz="4" w:space="0" w:color="auto"/>
              <w:bottom w:val="nil"/>
              <w:right w:val="single" w:sz="4" w:space="0" w:color="auto"/>
            </w:tcBorders>
            <w:vAlign w:val="center"/>
          </w:tcPr>
          <w:p w14:paraId="6509E25F"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73E32D3"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309A1A"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B949BE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4F2ED40C" w14:textId="77777777" w:rsidR="00E060BF" w:rsidRPr="00480423" w:rsidRDefault="00E060BF" w:rsidP="00AF6673">
            <w:pPr>
              <w:pStyle w:val="TAC"/>
              <w:rPr>
                <w:rFonts w:cs="Arial"/>
                <w:kern w:val="2"/>
                <w:szCs w:val="18"/>
                <w:lang w:val="en-US" w:eastAsia="zh-CN"/>
              </w:rPr>
            </w:pPr>
          </w:p>
        </w:tc>
      </w:tr>
      <w:tr w:rsidR="00E060BF" w:rsidRPr="00480423" w14:paraId="361906F4" w14:textId="77777777" w:rsidTr="005A0D4C">
        <w:trPr>
          <w:trHeight w:val="29"/>
        </w:trPr>
        <w:tc>
          <w:tcPr>
            <w:tcW w:w="3066" w:type="dxa"/>
            <w:tcBorders>
              <w:top w:val="nil"/>
              <w:left w:val="single" w:sz="4" w:space="0" w:color="auto"/>
              <w:bottom w:val="nil"/>
              <w:right w:val="single" w:sz="4" w:space="0" w:color="auto"/>
            </w:tcBorders>
            <w:vAlign w:val="center"/>
          </w:tcPr>
          <w:p w14:paraId="09CB703E"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C9DA62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B3541"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36BC5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4BC4F" w14:textId="77777777" w:rsidR="00E060BF" w:rsidRPr="00480423" w:rsidRDefault="00E060BF" w:rsidP="00AF6673">
            <w:pPr>
              <w:pStyle w:val="TAC"/>
              <w:rPr>
                <w:rFonts w:cs="Arial"/>
                <w:kern w:val="2"/>
                <w:szCs w:val="18"/>
                <w:lang w:val="en-US" w:eastAsia="zh-CN"/>
              </w:rPr>
            </w:pPr>
          </w:p>
        </w:tc>
      </w:tr>
      <w:tr w:rsidR="00E060BF" w:rsidRPr="00480423" w14:paraId="416A2731" w14:textId="77777777" w:rsidTr="005A0D4C">
        <w:trPr>
          <w:trHeight w:val="29"/>
        </w:trPr>
        <w:tc>
          <w:tcPr>
            <w:tcW w:w="3066" w:type="dxa"/>
            <w:tcBorders>
              <w:top w:val="nil"/>
              <w:left w:val="single" w:sz="4" w:space="0" w:color="auto"/>
              <w:bottom w:val="nil"/>
              <w:right w:val="single" w:sz="4" w:space="0" w:color="auto"/>
            </w:tcBorders>
            <w:vAlign w:val="center"/>
          </w:tcPr>
          <w:p w14:paraId="792C99D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16360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3867B"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EAF1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B456CC2" w14:textId="77777777" w:rsidR="00E060BF" w:rsidRPr="00480423" w:rsidRDefault="00E060BF" w:rsidP="00AF6673">
            <w:pPr>
              <w:pStyle w:val="TAC"/>
              <w:rPr>
                <w:rFonts w:eastAsiaTheme="minorEastAsia" w:cs="Arial"/>
                <w:lang w:val="en-US" w:eastAsia="zh-CN"/>
              </w:rPr>
            </w:pPr>
            <w:r w:rsidRPr="00480423">
              <w:rPr>
                <w:rFonts w:eastAsiaTheme="minorEastAsia"/>
                <w:szCs w:val="22"/>
                <w:lang w:val="en-US" w:eastAsia="zh-CN"/>
              </w:rPr>
              <w:t>4 and 5</w:t>
            </w:r>
          </w:p>
        </w:tc>
      </w:tr>
      <w:tr w:rsidR="00E060BF" w:rsidRPr="00480423" w14:paraId="17D085D7" w14:textId="77777777" w:rsidTr="005A0D4C">
        <w:trPr>
          <w:trHeight w:val="29"/>
        </w:trPr>
        <w:tc>
          <w:tcPr>
            <w:tcW w:w="3066" w:type="dxa"/>
            <w:tcBorders>
              <w:top w:val="nil"/>
              <w:left w:val="single" w:sz="4" w:space="0" w:color="auto"/>
              <w:bottom w:val="nil"/>
              <w:right w:val="single" w:sz="4" w:space="0" w:color="auto"/>
            </w:tcBorders>
            <w:vAlign w:val="center"/>
          </w:tcPr>
          <w:p w14:paraId="206E5F0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40CD1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99A24"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6B31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C4ED866" w14:textId="77777777" w:rsidR="00E060BF" w:rsidRPr="00480423" w:rsidRDefault="00E060BF" w:rsidP="00AF6673">
            <w:pPr>
              <w:pStyle w:val="TAC"/>
              <w:rPr>
                <w:rFonts w:eastAsiaTheme="minorEastAsia" w:cs="Arial"/>
                <w:lang w:val="en-US" w:eastAsia="zh-CN"/>
              </w:rPr>
            </w:pPr>
          </w:p>
        </w:tc>
      </w:tr>
      <w:tr w:rsidR="00E060BF" w:rsidRPr="00480423" w14:paraId="583E4D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AB593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8A006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3E2119"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87F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FA2164D" w14:textId="77777777" w:rsidR="00E060BF" w:rsidRPr="00480423" w:rsidRDefault="00E060BF" w:rsidP="00AF6673">
            <w:pPr>
              <w:pStyle w:val="TAC"/>
              <w:rPr>
                <w:rFonts w:eastAsiaTheme="minorEastAsia" w:cs="Arial"/>
                <w:lang w:val="en-US" w:eastAsia="zh-CN"/>
              </w:rPr>
            </w:pPr>
          </w:p>
        </w:tc>
      </w:tr>
      <w:tr w:rsidR="00E060BF" w:rsidRPr="00480423" w14:paraId="38E2CA5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24C94C" w14:textId="77777777" w:rsidR="00E060BF" w:rsidRPr="00480423" w:rsidRDefault="00E060BF" w:rsidP="00AF6673">
            <w:pPr>
              <w:pStyle w:val="TAC"/>
              <w:rPr>
                <w:lang w:val="en-US"/>
              </w:rPr>
            </w:pPr>
            <w:r w:rsidRPr="00480423">
              <w:rPr>
                <w:lang w:val="en-US"/>
              </w:rPr>
              <w:lastRenderedPageBreak/>
              <w:t>CA_n41A-n71A-n77(2A)</w:t>
            </w:r>
          </w:p>
        </w:tc>
        <w:tc>
          <w:tcPr>
            <w:tcW w:w="2712" w:type="dxa"/>
            <w:tcBorders>
              <w:top w:val="single" w:sz="4" w:space="0" w:color="auto"/>
              <w:left w:val="single" w:sz="4" w:space="0" w:color="auto"/>
              <w:bottom w:val="nil"/>
              <w:right w:val="single" w:sz="4" w:space="0" w:color="auto"/>
            </w:tcBorders>
            <w:vAlign w:val="center"/>
          </w:tcPr>
          <w:p w14:paraId="434B657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E7F6B0E" w14:textId="77777777" w:rsidR="00E060BF" w:rsidRPr="00480423" w:rsidRDefault="00E060BF" w:rsidP="00AF6673">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393ACB1B" w14:textId="77777777" w:rsidR="00E060BF" w:rsidRPr="00480423" w:rsidRDefault="00E060BF" w:rsidP="00AF6673">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1F8EAE8A" w14:textId="77777777" w:rsidR="00E060BF" w:rsidRPr="00480423" w:rsidRDefault="00E060BF" w:rsidP="00AF6673">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3FCAB4E8" w14:textId="77777777" w:rsidR="00E060BF" w:rsidRPr="00480423" w:rsidRDefault="00E060BF" w:rsidP="00AF6673">
            <w:pPr>
              <w:pStyle w:val="TAC"/>
              <w:rPr>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8AFAC7"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C37D9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AB690EE"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3CB17F39" w14:textId="77777777" w:rsidTr="005A0D4C">
        <w:trPr>
          <w:trHeight w:val="29"/>
        </w:trPr>
        <w:tc>
          <w:tcPr>
            <w:tcW w:w="3066" w:type="dxa"/>
            <w:tcBorders>
              <w:top w:val="nil"/>
              <w:left w:val="single" w:sz="4" w:space="0" w:color="auto"/>
              <w:bottom w:val="nil"/>
              <w:right w:val="single" w:sz="4" w:space="0" w:color="auto"/>
            </w:tcBorders>
            <w:vAlign w:val="center"/>
          </w:tcPr>
          <w:p w14:paraId="6F7910D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28812E0" w14:textId="77777777" w:rsidR="00E060BF" w:rsidRPr="00480423" w:rsidRDefault="00E060BF" w:rsidP="00AF6673">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8DE24"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7EB87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77849BB" w14:textId="77777777" w:rsidR="00E060BF" w:rsidRPr="00480423" w:rsidRDefault="00E060BF" w:rsidP="00AF6673">
            <w:pPr>
              <w:pStyle w:val="TAC"/>
              <w:rPr>
                <w:kern w:val="2"/>
                <w:szCs w:val="22"/>
                <w:lang w:val="en-US" w:eastAsia="zh-CN"/>
              </w:rPr>
            </w:pPr>
          </w:p>
        </w:tc>
      </w:tr>
      <w:tr w:rsidR="00E060BF" w:rsidRPr="00480423" w14:paraId="34BBA442" w14:textId="77777777" w:rsidTr="005A0D4C">
        <w:trPr>
          <w:trHeight w:val="29"/>
        </w:trPr>
        <w:tc>
          <w:tcPr>
            <w:tcW w:w="3066" w:type="dxa"/>
            <w:tcBorders>
              <w:top w:val="nil"/>
              <w:left w:val="single" w:sz="4" w:space="0" w:color="auto"/>
              <w:bottom w:val="nil"/>
              <w:right w:val="single" w:sz="4" w:space="0" w:color="auto"/>
            </w:tcBorders>
            <w:vAlign w:val="center"/>
          </w:tcPr>
          <w:p w14:paraId="006A83F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154DDBE" w14:textId="77777777" w:rsidR="00E060BF" w:rsidRPr="00480423" w:rsidRDefault="00E060BF" w:rsidP="00AF6673">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B7B0B"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3C431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EE72677" w14:textId="77777777" w:rsidR="00E060BF" w:rsidRPr="00480423" w:rsidRDefault="00E060BF" w:rsidP="00AF6673">
            <w:pPr>
              <w:pStyle w:val="TAC"/>
              <w:rPr>
                <w:kern w:val="2"/>
                <w:szCs w:val="22"/>
                <w:lang w:val="en-US" w:eastAsia="zh-CN"/>
              </w:rPr>
            </w:pPr>
          </w:p>
        </w:tc>
      </w:tr>
      <w:tr w:rsidR="00E060BF" w:rsidRPr="00480423" w14:paraId="7E4BF598" w14:textId="77777777" w:rsidTr="005A0D4C">
        <w:trPr>
          <w:trHeight w:val="29"/>
        </w:trPr>
        <w:tc>
          <w:tcPr>
            <w:tcW w:w="3066" w:type="dxa"/>
            <w:tcBorders>
              <w:top w:val="nil"/>
              <w:left w:val="single" w:sz="4" w:space="0" w:color="auto"/>
              <w:bottom w:val="nil"/>
              <w:right w:val="single" w:sz="4" w:space="0" w:color="auto"/>
            </w:tcBorders>
            <w:vAlign w:val="center"/>
          </w:tcPr>
          <w:p w14:paraId="1D9949B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AE1E9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76AC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2846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9305579"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1512A2AA" w14:textId="77777777" w:rsidTr="005A0D4C">
        <w:trPr>
          <w:trHeight w:val="29"/>
        </w:trPr>
        <w:tc>
          <w:tcPr>
            <w:tcW w:w="3066" w:type="dxa"/>
            <w:tcBorders>
              <w:top w:val="nil"/>
              <w:left w:val="single" w:sz="4" w:space="0" w:color="auto"/>
              <w:bottom w:val="nil"/>
              <w:right w:val="single" w:sz="4" w:space="0" w:color="auto"/>
            </w:tcBorders>
            <w:vAlign w:val="center"/>
          </w:tcPr>
          <w:p w14:paraId="4319C4F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A66EE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FA7E9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D6864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DEA0018" w14:textId="77777777" w:rsidR="00E060BF" w:rsidRPr="00480423" w:rsidRDefault="00E060BF" w:rsidP="00AF6673">
            <w:pPr>
              <w:pStyle w:val="TAC"/>
              <w:rPr>
                <w:rFonts w:eastAsiaTheme="minorEastAsia"/>
                <w:szCs w:val="22"/>
                <w:lang w:val="en-US" w:eastAsia="zh-CN"/>
              </w:rPr>
            </w:pPr>
          </w:p>
        </w:tc>
      </w:tr>
      <w:tr w:rsidR="00E060BF" w:rsidRPr="00480423" w14:paraId="22754E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F716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2D7FD4"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DBC75"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83C98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D7A8D9" w14:textId="77777777" w:rsidR="00E060BF" w:rsidRPr="00480423" w:rsidRDefault="00E060BF" w:rsidP="00AF6673">
            <w:pPr>
              <w:pStyle w:val="TAC"/>
              <w:rPr>
                <w:rFonts w:eastAsiaTheme="minorEastAsia"/>
                <w:szCs w:val="22"/>
                <w:lang w:val="en-US" w:eastAsia="zh-CN"/>
              </w:rPr>
            </w:pPr>
          </w:p>
        </w:tc>
      </w:tr>
      <w:tr w:rsidR="00E060BF" w:rsidRPr="00480423" w14:paraId="7862485C" w14:textId="77777777" w:rsidTr="005A0D4C">
        <w:trPr>
          <w:trHeight w:val="29"/>
        </w:trPr>
        <w:tc>
          <w:tcPr>
            <w:tcW w:w="3066" w:type="dxa"/>
            <w:tcBorders>
              <w:top w:val="nil"/>
              <w:left w:val="single" w:sz="4" w:space="0" w:color="auto"/>
              <w:bottom w:val="nil"/>
              <w:right w:val="single" w:sz="4" w:space="0" w:color="auto"/>
            </w:tcBorders>
            <w:vAlign w:val="center"/>
          </w:tcPr>
          <w:p w14:paraId="093EF0B5" w14:textId="77777777" w:rsidR="00E060BF" w:rsidRPr="00480423" w:rsidRDefault="00E060BF" w:rsidP="00AF6673">
            <w:pPr>
              <w:pStyle w:val="TAC"/>
              <w:rPr>
                <w:szCs w:val="18"/>
                <w:lang w:val="en-US"/>
              </w:rPr>
            </w:pPr>
            <w:r w:rsidRPr="00480423">
              <w:rPr>
                <w:lang w:val="en-US"/>
              </w:rPr>
              <w:t>CA_n41(2A)-n71A-n77A</w:t>
            </w:r>
          </w:p>
        </w:tc>
        <w:tc>
          <w:tcPr>
            <w:tcW w:w="2712" w:type="dxa"/>
            <w:tcBorders>
              <w:top w:val="nil"/>
              <w:left w:val="single" w:sz="4" w:space="0" w:color="auto"/>
              <w:bottom w:val="nil"/>
              <w:right w:val="single" w:sz="4" w:space="0" w:color="auto"/>
            </w:tcBorders>
            <w:vAlign w:val="center"/>
          </w:tcPr>
          <w:p w14:paraId="4EA50FE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D5F8A40"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45478CB8"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64EE5605"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2666DC3A" w14:textId="77777777" w:rsidR="00E060BF" w:rsidRPr="00480423" w:rsidRDefault="00E060BF" w:rsidP="00AF6673">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1B71D0"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EA231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CA_n41(2A)_BCS1</w:t>
            </w:r>
          </w:p>
        </w:tc>
        <w:tc>
          <w:tcPr>
            <w:tcW w:w="2387" w:type="dxa"/>
            <w:tcBorders>
              <w:top w:val="nil"/>
              <w:left w:val="single" w:sz="4" w:space="0" w:color="auto"/>
              <w:bottom w:val="nil"/>
              <w:right w:val="single" w:sz="4" w:space="0" w:color="auto"/>
            </w:tcBorders>
            <w:vAlign w:val="center"/>
          </w:tcPr>
          <w:p w14:paraId="5751CE4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406F93B1" w14:textId="77777777" w:rsidTr="005A0D4C">
        <w:trPr>
          <w:trHeight w:val="29"/>
        </w:trPr>
        <w:tc>
          <w:tcPr>
            <w:tcW w:w="3066" w:type="dxa"/>
            <w:tcBorders>
              <w:top w:val="nil"/>
              <w:left w:val="single" w:sz="4" w:space="0" w:color="auto"/>
              <w:bottom w:val="nil"/>
              <w:right w:val="single" w:sz="4" w:space="0" w:color="auto"/>
            </w:tcBorders>
            <w:vAlign w:val="center"/>
          </w:tcPr>
          <w:p w14:paraId="6D7EECD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39506126"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BCA71"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82308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58BD4CC" w14:textId="77777777" w:rsidR="00E060BF" w:rsidRPr="00480423" w:rsidRDefault="00E060BF" w:rsidP="00AF6673">
            <w:pPr>
              <w:pStyle w:val="TAC"/>
              <w:rPr>
                <w:kern w:val="2"/>
                <w:szCs w:val="22"/>
                <w:lang w:val="en-US" w:eastAsia="zh-CN"/>
              </w:rPr>
            </w:pPr>
          </w:p>
        </w:tc>
      </w:tr>
      <w:tr w:rsidR="00E060BF" w:rsidRPr="00480423" w14:paraId="12DCBA6B" w14:textId="77777777" w:rsidTr="005A0D4C">
        <w:trPr>
          <w:trHeight w:val="29"/>
        </w:trPr>
        <w:tc>
          <w:tcPr>
            <w:tcW w:w="3066" w:type="dxa"/>
            <w:tcBorders>
              <w:top w:val="nil"/>
              <w:left w:val="single" w:sz="4" w:space="0" w:color="auto"/>
              <w:bottom w:val="nil"/>
              <w:right w:val="single" w:sz="4" w:space="0" w:color="auto"/>
            </w:tcBorders>
            <w:vAlign w:val="center"/>
          </w:tcPr>
          <w:p w14:paraId="1381B14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17A2783"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AB410"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EAC42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4974A" w14:textId="77777777" w:rsidR="00E060BF" w:rsidRPr="00480423" w:rsidRDefault="00E060BF" w:rsidP="00AF6673">
            <w:pPr>
              <w:pStyle w:val="TAC"/>
              <w:rPr>
                <w:kern w:val="2"/>
                <w:szCs w:val="22"/>
                <w:lang w:val="en-US" w:eastAsia="zh-CN"/>
              </w:rPr>
            </w:pPr>
          </w:p>
        </w:tc>
      </w:tr>
      <w:tr w:rsidR="00E060BF" w:rsidRPr="00480423" w14:paraId="1C4CD9A3" w14:textId="77777777" w:rsidTr="005A0D4C">
        <w:trPr>
          <w:trHeight w:val="29"/>
        </w:trPr>
        <w:tc>
          <w:tcPr>
            <w:tcW w:w="3066" w:type="dxa"/>
            <w:tcBorders>
              <w:top w:val="nil"/>
              <w:left w:val="single" w:sz="4" w:space="0" w:color="auto"/>
              <w:bottom w:val="nil"/>
              <w:right w:val="single" w:sz="4" w:space="0" w:color="auto"/>
            </w:tcBorders>
            <w:vAlign w:val="center"/>
          </w:tcPr>
          <w:p w14:paraId="38E847C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1589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45F6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0BB9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D80BE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75B13D4B" w14:textId="77777777" w:rsidTr="005A0D4C">
        <w:trPr>
          <w:trHeight w:val="29"/>
        </w:trPr>
        <w:tc>
          <w:tcPr>
            <w:tcW w:w="3066" w:type="dxa"/>
            <w:tcBorders>
              <w:top w:val="nil"/>
              <w:left w:val="single" w:sz="4" w:space="0" w:color="auto"/>
              <w:bottom w:val="nil"/>
              <w:right w:val="single" w:sz="4" w:space="0" w:color="auto"/>
            </w:tcBorders>
            <w:vAlign w:val="center"/>
          </w:tcPr>
          <w:p w14:paraId="4B45F15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48A0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1243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1624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07B4FCC" w14:textId="77777777" w:rsidR="00E060BF" w:rsidRPr="00480423" w:rsidRDefault="00E060BF" w:rsidP="00AF6673">
            <w:pPr>
              <w:pStyle w:val="TAC"/>
              <w:rPr>
                <w:rFonts w:eastAsiaTheme="minorEastAsia"/>
                <w:szCs w:val="22"/>
                <w:lang w:val="en-US" w:eastAsia="zh-CN"/>
              </w:rPr>
            </w:pPr>
          </w:p>
        </w:tc>
      </w:tr>
      <w:tr w:rsidR="00E060BF" w:rsidRPr="00480423" w14:paraId="09F853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894D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71C6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7705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FD7A6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E4E3948" w14:textId="77777777" w:rsidR="00E060BF" w:rsidRPr="00480423" w:rsidRDefault="00E060BF" w:rsidP="00AF6673">
            <w:pPr>
              <w:pStyle w:val="TAC"/>
              <w:rPr>
                <w:rFonts w:eastAsiaTheme="minorEastAsia"/>
                <w:szCs w:val="22"/>
                <w:lang w:val="en-US" w:eastAsia="zh-CN"/>
              </w:rPr>
            </w:pPr>
          </w:p>
        </w:tc>
      </w:tr>
      <w:tr w:rsidR="00E060BF" w:rsidRPr="00480423" w14:paraId="39119E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B7891B" w14:textId="77777777" w:rsidR="00E060BF" w:rsidRPr="00480423" w:rsidRDefault="00E060BF" w:rsidP="00AF6673">
            <w:pPr>
              <w:pStyle w:val="TAC"/>
              <w:rPr>
                <w:rFonts w:eastAsiaTheme="minorEastAsia"/>
                <w:lang w:val="en-US"/>
              </w:rPr>
            </w:pPr>
            <w:r w:rsidRPr="00480423">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1A138F8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75E2C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8A5A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C9D7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C5DBE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65866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E174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4C3F725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16173021" w14:textId="77777777" w:rsidTr="005A0D4C">
        <w:trPr>
          <w:trHeight w:val="29"/>
        </w:trPr>
        <w:tc>
          <w:tcPr>
            <w:tcW w:w="3066" w:type="dxa"/>
            <w:tcBorders>
              <w:top w:val="nil"/>
              <w:left w:val="single" w:sz="4" w:space="0" w:color="auto"/>
              <w:bottom w:val="nil"/>
              <w:right w:val="single" w:sz="4" w:space="0" w:color="auto"/>
            </w:tcBorders>
            <w:vAlign w:val="center"/>
          </w:tcPr>
          <w:p w14:paraId="73F9EE0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2EAE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0458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A7BFE8" w14:textId="77777777" w:rsidR="00E060BF" w:rsidRPr="00480423" w:rsidRDefault="00E060BF" w:rsidP="00AF6673">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979F0C9" w14:textId="77777777" w:rsidR="00E060BF" w:rsidRPr="00480423" w:rsidRDefault="00E060BF" w:rsidP="00AF6673">
            <w:pPr>
              <w:pStyle w:val="TAC"/>
              <w:rPr>
                <w:rFonts w:eastAsiaTheme="minorEastAsia"/>
                <w:szCs w:val="22"/>
                <w:lang w:val="en-US" w:eastAsia="zh-CN"/>
              </w:rPr>
            </w:pPr>
          </w:p>
        </w:tc>
      </w:tr>
      <w:tr w:rsidR="00E060BF" w:rsidRPr="00480423" w14:paraId="527194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9E25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8002D0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B4B9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1EC9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315B299" w14:textId="77777777" w:rsidR="00E060BF" w:rsidRPr="00480423" w:rsidRDefault="00E060BF" w:rsidP="00AF6673">
            <w:pPr>
              <w:pStyle w:val="TAC"/>
              <w:rPr>
                <w:rFonts w:eastAsiaTheme="minorEastAsia"/>
                <w:szCs w:val="22"/>
                <w:lang w:val="en-US" w:eastAsia="zh-CN"/>
              </w:rPr>
            </w:pPr>
          </w:p>
        </w:tc>
      </w:tr>
      <w:tr w:rsidR="00E060BF" w:rsidRPr="00480423" w14:paraId="0281D6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62F0FE" w14:textId="77777777" w:rsidR="00E060BF" w:rsidRPr="00480423" w:rsidRDefault="00E060BF" w:rsidP="00AF6673">
            <w:pPr>
              <w:pStyle w:val="TAC"/>
              <w:rPr>
                <w:rFonts w:eastAsiaTheme="minorEastAsia"/>
                <w:lang w:val="en-US"/>
              </w:rPr>
            </w:pPr>
            <w:r w:rsidRPr="00480423">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70C4292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6C623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9009A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73D3E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39EC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62464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2DDB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94A4D3D"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53791D9" w14:textId="77777777" w:rsidTr="005A0D4C">
        <w:trPr>
          <w:trHeight w:val="29"/>
        </w:trPr>
        <w:tc>
          <w:tcPr>
            <w:tcW w:w="3066" w:type="dxa"/>
            <w:tcBorders>
              <w:top w:val="nil"/>
              <w:left w:val="single" w:sz="4" w:space="0" w:color="auto"/>
              <w:bottom w:val="nil"/>
              <w:right w:val="single" w:sz="4" w:space="0" w:color="auto"/>
            </w:tcBorders>
            <w:vAlign w:val="center"/>
          </w:tcPr>
          <w:p w14:paraId="4A02855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14F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DECC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11F2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28C236A" w14:textId="77777777" w:rsidR="00E060BF" w:rsidRPr="00480423" w:rsidRDefault="00E060BF" w:rsidP="00AF6673">
            <w:pPr>
              <w:pStyle w:val="TAC"/>
              <w:rPr>
                <w:rFonts w:eastAsiaTheme="minorEastAsia"/>
                <w:szCs w:val="22"/>
                <w:lang w:val="en-US" w:eastAsia="zh-CN"/>
              </w:rPr>
            </w:pPr>
          </w:p>
        </w:tc>
      </w:tr>
      <w:tr w:rsidR="00E060BF" w:rsidRPr="00480423" w14:paraId="45D536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2F15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52A4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F834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DCDE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5BBFAD" w14:textId="77777777" w:rsidR="00E060BF" w:rsidRPr="00480423" w:rsidRDefault="00E060BF" w:rsidP="00AF6673">
            <w:pPr>
              <w:pStyle w:val="TAC"/>
              <w:rPr>
                <w:rFonts w:eastAsiaTheme="minorEastAsia"/>
                <w:szCs w:val="22"/>
                <w:lang w:val="en-US" w:eastAsia="zh-CN"/>
              </w:rPr>
            </w:pPr>
          </w:p>
        </w:tc>
      </w:tr>
      <w:tr w:rsidR="00E060BF" w:rsidRPr="00480423" w14:paraId="02A3FE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A9DFB9" w14:textId="77777777" w:rsidR="00E060BF" w:rsidRPr="00480423" w:rsidRDefault="00E060BF" w:rsidP="00AF6673">
            <w:pPr>
              <w:pStyle w:val="TAC"/>
              <w:rPr>
                <w:rFonts w:eastAsiaTheme="minorEastAsia"/>
                <w:lang w:val="en-US"/>
              </w:rPr>
            </w:pPr>
            <w:r w:rsidRPr="00480423">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52F86EB5"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1FBBFFEE"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A560FB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22A50F6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314BF5C6"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20783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B15E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17C8FC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32F54E3" w14:textId="77777777" w:rsidTr="005A0D4C">
        <w:trPr>
          <w:trHeight w:val="29"/>
        </w:trPr>
        <w:tc>
          <w:tcPr>
            <w:tcW w:w="3066" w:type="dxa"/>
            <w:tcBorders>
              <w:top w:val="nil"/>
              <w:left w:val="single" w:sz="4" w:space="0" w:color="auto"/>
              <w:bottom w:val="nil"/>
              <w:right w:val="single" w:sz="4" w:space="0" w:color="auto"/>
            </w:tcBorders>
            <w:vAlign w:val="center"/>
          </w:tcPr>
          <w:p w14:paraId="685862F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D8B18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FBA8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373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BBD95F8" w14:textId="77777777" w:rsidR="00E060BF" w:rsidRPr="00480423" w:rsidRDefault="00E060BF" w:rsidP="00AF6673">
            <w:pPr>
              <w:pStyle w:val="TAC"/>
              <w:rPr>
                <w:rFonts w:eastAsiaTheme="minorEastAsia"/>
                <w:szCs w:val="22"/>
                <w:lang w:val="en-US" w:eastAsia="zh-CN"/>
              </w:rPr>
            </w:pPr>
          </w:p>
        </w:tc>
      </w:tr>
      <w:tr w:rsidR="00E060BF" w:rsidRPr="00480423" w14:paraId="19E179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D863C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7999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F97E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745B2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DAC5C2" w14:textId="77777777" w:rsidR="00E060BF" w:rsidRPr="00480423" w:rsidRDefault="00E060BF" w:rsidP="00AF6673">
            <w:pPr>
              <w:pStyle w:val="TAC"/>
              <w:rPr>
                <w:rFonts w:eastAsiaTheme="minorEastAsia"/>
                <w:szCs w:val="22"/>
                <w:lang w:val="en-US" w:eastAsia="zh-CN"/>
              </w:rPr>
            </w:pPr>
          </w:p>
        </w:tc>
      </w:tr>
      <w:tr w:rsidR="00E060BF" w:rsidRPr="00480423" w14:paraId="27CD2CA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FBE4D2" w14:textId="77777777" w:rsidR="00E060BF" w:rsidRPr="00480423" w:rsidRDefault="00E060BF" w:rsidP="00AF6673">
            <w:pPr>
              <w:pStyle w:val="TAC"/>
              <w:rPr>
                <w:rFonts w:eastAsiaTheme="minorEastAsia"/>
                <w:lang w:val="en-US"/>
              </w:rPr>
            </w:pPr>
            <w:r w:rsidRPr="00480423">
              <w:rPr>
                <w:rFonts w:eastAsiaTheme="minorEastAsia"/>
                <w:lang w:val="en-US"/>
              </w:rPr>
              <w:lastRenderedPageBreak/>
              <w:t>CA_n41(3A)-n71A-n77A</w:t>
            </w:r>
          </w:p>
        </w:tc>
        <w:tc>
          <w:tcPr>
            <w:tcW w:w="2712" w:type="dxa"/>
            <w:tcBorders>
              <w:top w:val="single" w:sz="4" w:space="0" w:color="auto"/>
              <w:left w:val="single" w:sz="4" w:space="0" w:color="auto"/>
              <w:bottom w:val="nil"/>
              <w:right w:val="single" w:sz="4" w:space="0" w:color="auto"/>
            </w:tcBorders>
            <w:vAlign w:val="center"/>
          </w:tcPr>
          <w:p w14:paraId="4F863C28"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BBEABB6"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CCE558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62B347BF"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12D45D54"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0D2B6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4781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E4AD4A9"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5717CDC2" w14:textId="77777777" w:rsidTr="005A0D4C">
        <w:trPr>
          <w:trHeight w:val="29"/>
        </w:trPr>
        <w:tc>
          <w:tcPr>
            <w:tcW w:w="3066" w:type="dxa"/>
            <w:tcBorders>
              <w:top w:val="nil"/>
              <w:left w:val="single" w:sz="4" w:space="0" w:color="auto"/>
              <w:bottom w:val="nil"/>
              <w:right w:val="single" w:sz="4" w:space="0" w:color="auto"/>
            </w:tcBorders>
            <w:vAlign w:val="center"/>
          </w:tcPr>
          <w:p w14:paraId="0537445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4645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AF56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D553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8E4A842" w14:textId="77777777" w:rsidR="00E060BF" w:rsidRPr="00480423" w:rsidRDefault="00E060BF" w:rsidP="00AF6673">
            <w:pPr>
              <w:pStyle w:val="TAC"/>
              <w:rPr>
                <w:rFonts w:eastAsiaTheme="minorEastAsia"/>
                <w:szCs w:val="22"/>
                <w:lang w:val="en-US" w:eastAsia="zh-CN"/>
              </w:rPr>
            </w:pPr>
          </w:p>
        </w:tc>
      </w:tr>
      <w:tr w:rsidR="00E060BF" w:rsidRPr="00480423" w14:paraId="460BBA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D66E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A103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B962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8D12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3094793" w14:textId="77777777" w:rsidR="00E060BF" w:rsidRPr="00480423" w:rsidRDefault="00E060BF" w:rsidP="00AF6673">
            <w:pPr>
              <w:pStyle w:val="TAC"/>
              <w:rPr>
                <w:rFonts w:eastAsiaTheme="minorEastAsia"/>
                <w:szCs w:val="22"/>
                <w:lang w:val="en-US" w:eastAsia="zh-CN"/>
              </w:rPr>
            </w:pPr>
          </w:p>
        </w:tc>
      </w:tr>
      <w:tr w:rsidR="00E060BF" w:rsidRPr="00480423" w14:paraId="56FA92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EC8079" w14:textId="77777777" w:rsidR="00E060BF" w:rsidRPr="00480423" w:rsidRDefault="00E060BF" w:rsidP="00AF6673">
            <w:pPr>
              <w:pStyle w:val="TAC"/>
              <w:rPr>
                <w:rFonts w:eastAsiaTheme="minorEastAsia"/>
                <w:lang w:val="en-US"/>
              </w:rPr>
            </w:pPr>
            <w:r w:rsidRPr="00480423">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6E098B4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32180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CFFB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8EFC0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0B8E3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F83498" w14:textId="77777777" w:rsidR="00E060BF" w:rsidRPr="00480423" w:rsidRDefault="00E060BF" w:rsidP="00AF6673">
            <w:pPr>
              <w:pStyle w:val="TAC"/>
              <w:rPr>
                <w:rFonts w:eastAsiaTheme="minorEastAsia"/>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0666B7" w14:textId="77777777" w:rsidR="00E060BF" w:rsidRPr="00480423" w:rsidRDefault="00E060BF" w:rsidP="00AF6673">
            <w:pPr>
              <w:pStyle w:val="TAC"/>
              <w:rPr>
                <w:rFonts w:eastAsiaTheme="minorEastAsia"/>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09F367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0AA88EBE" w14:textId="77777777" w:rsidTr="005A0D4C">
        <w:trPr>
          <w:trHeight w:val="29"/>
        </w:trPr>
        <w:tc>
          <w:tcPr>
            <w:tcW w:w="3066" w:type="dxa"/>
            <w:tcBorders>
              <w:top w:val="nil"/>
              <w:left w:val="single" w:sz="4" w:space="0" w:color="auto"/>
              <w:bottom w:val="nil"/>
              <w:right w:val="single" w:sz="4" w:space="0" w:color="auto"/>
            </w:tcBorders>
            <w:vAlign w:val="center"/>
          </w:tcPr>
          <w:p w14:paraId="65E3AAC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1B40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64EC9"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8938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C3C26C7" w14:textId="77777777" w:rsidR="00E060BF" w:rsidRPr="00480423" w:rsidRDefault="00E060BF" w:rsidP="00AF6673">
            <w:pPr>
              <w:pStyle w:val="TAC"/>
              <w:rPr>
                <w:rFonts w:eastAsiaTheme="minorEastAsia"/>
                <w:szCs w:val="22"/>
                <w:lang w:val="en-US" w:eastAsia="zh-CN"/>
              </w:rPr>
            </w:pPr>
          </w:p>
        </w:tc>
      </w:tr>
      <w:tr w:rsidR="00E060BF" w:rsidRPr="00480423" w14:paraId="5C7CBFC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78B8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494B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2560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0B0C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FFBDDE7" w14:textId="77777777" w:rsidR="00E060BF" w:rsidRPr="00480423" w:rsidRDefault="00E060BF" w:rsidP="00AF6673">
            <w:pPr>
              <w:pStyle w:val="TAC"/>
              <w:rPr>
                <w:rFonts w:eastAsiaTheme="minorEastAsia"/>
                <w:szCs w:val="22"/>
                <w:lang w:val="en-US" w:eastAsia="zh-CN"/>
              </w:rPr>
            </w:pPr>
          </w:p>
        </w:tc>
      </w:tr>
      <w:tr w:rsidR="00E060BF" w:rsidRPr="00480423" w14:paraId="6F689443" w14:textId="77777777" w:rsidTr="005A0D4C">
        <w:trPr>
          <w:trHeight w:val="29"/>
        </w:trPr>
        <w:tc>
          <w:tcPr>
            <w:tcW w:w="3066" w:type="dxa"/>
            <w:tcBorders>
              <w:top w:val="nil"/>
              <w:left w:val="single" w:sz="4" w:space="0" w:color="auto"/>
              <w:bottom w:val="nil"/>
              <w:right w:val="single" w:sz="4" w:space="0" w:color="auto"/>
            </w:tcBorders>
            <w:vAlign w:val="center"/>
          </w:tcPr>
          <w:p w14:paraId="38D645D5" w14:textId="77777777" w:rsidR="00E060BF" w:rsidRPr="00480423" w:rsidRDefault="00E060BF" w:rsidP="00AF6673">
            <w:pPr>
              <w:pStyle w:val="TAC"/>
              <w:rPr>
                <w:szCs w:val="18"/>
                <w:lang w:val="en-US"/>
              </w:rPr>
            </w:pPr>
            <w:r w:rsidRPr="00480423">
              <w:rPr>
                <w:lang w:val="en-US"/>
              </w:rPr>
              <w:t>CA_n41C-n71A-n77A</w:t>
            </w:r>
          </w:p>
        </w:tc>
        <w:tc>
          <w:tcPr>
            <w:tcW w:w="2712" w:type="dxa"/>
            <w:tcBorders>
              <w:top w:val="nil"/>
              <w:left w:val="single" w:sz="4" w:space="0" w:color="auto"/>
              <w:bottom w:val="nil"/>
              <w:right w:val="single" w:sz="4" w:space="0" w:color="auto"/>
            </w:tcBorders>
            <w:vAlign w:val="center"/>
          </w:tcPr>
          <w:p w14:paraId="0F41BE9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83A7CC0"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26D0CB49"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33137AD3"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0D5BB930" w14:textId="77777777" w:rsidR="00E060BF" w:rsidRPr="00480423" w:rsidRDefault="00E060BF" w:rsidP="00AF6673">
            <w:pPr>
              <w:pStyle w:val="TAC"/>
              <w:rPr>
                <w:lang w:val="en-US"/>
              </w:rPr>
            </w:pPr>
            <w:r w:rsidRPr="00480423">
              <w:rPr>
                <w:lang w:val="en-US"/>
              </w:rPr>
              <w:t>CA_n41C</w:t>
            </w:r>
            <w:r w:rsidRPr="00480423">
              <w:rPr>
                <w:rFonts w:eastAsiaTheme="minorEastAsia"/>
                <w:vertAlign w:val="superscript"/>
                <w:lang w:val="en-US"/>
              </w:rPr>
              <w:t>7</w:t>
            </w:r>
          </w:p>
          <w:p w14:paraId="12DC1353" w14:textId="77777777" w:rsidR="00E060BF" w:rsidRPr="00480423" w:rsidRDefault="00E060BF" w:rsidP="00AF6673">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DE0310"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28413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CA_n41C_BCS0</w:t>
            </w:r>
          </w:p>
        </w:tc>
        <w:tc>
          <w:tcPr>
            <w:tcW w:w="2387" w:type="dxa"/>
            <w:tcBorders>
              <w:top w:val="nil"/>
              <w:left w:val="single" w:sz="4" w:space="0" w:color="auto"/>
              <w:bottom w:val="nil"/>
              <w:right w:val="single" w:sz="4" w:space="0" w:color="auto"/>
            </w:tcBorders>
            <w:vAlign w:val="center"/>
          </w:tcPr>
          <w:p w14:paraId="5A5AFB53"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1E9DD3AA" w14:textId="77777777" w:rsidTr="005A0D4C">
        <w:trPr>
          <w:trHeight w:val="29"/>
        </w:trPr>
        <w:tc>
          <w:tcPr>
            <w:tcW w:w="3066" w:type="dxa"/>
            <w:tcBorders>
              <w:top w:val="nil"/>
              <w:left w:val="single" w:sz="4" w:space="0" w:color="auto"/>
              <w:bottom w:val="nil"/>
              <w:right w:val="single" w:sz="4" w:space="0" w:color="auto"/>
            </w:tcBorders>
            <w:vAlign w:val="center"/>
          </w:tcPr>
          <w:p w14:paraId="1A0CCAE0"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7CFA2A7"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FD21B"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54C564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C980251" w14:textId="77777777" w:rsidR="00E060BF" w:rsidRPr="00480423" w:rsidRDefault="00E060BF" w:rsidP="00AF6673">
            <w:pPr>
              <w:pStyle w:val="TAC"/>
              <w:rPr>
                <w:kern w:val="2"/>
                <w:szCs w:val="22"/>
                <w:lang w:val="en-US" w:eastAsia="zh-CN"/>
              </w:rPr>
            </w:pPr>
          </w:p>
        </w:tc>
      </w:tr>
      <w:tr w:rsidR="00E060BF" w:rsidRPr="00480423" w14:paraId="7CFA2E3C" w14:textId="77777777" w:rsidTr="005A0D4C">
        <w:trPr>
          <w:trHeight w:val="29"/>
        </w:trPr>
        <w:tc>
          <w:tcPr>
            <w:tcW w:w="3066" w:type="dxa"/>
            <w:tcBorders>
              <w:top w:val="nil"/>
              <w:left w:val="single" w:sz="4" w:space="0" w:color="auto"/>
              <w:bottom w:val="nil"/>
              <w:right w:val="single" w:sz="4" w:space="0" w:color="auto"/>
            </w:tcBorders>
            <w:vAlign w:val="center"/>
          </w:tcPr>
          <w:p w14:paraId="27CDEC8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21F72992"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2808F"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0AC27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D34B3D" w14:textId="77777777" w:rsidR="00E060BF" w:rsidRPr="00480423" w:rsidRDefault="00E060BF" w:rsidP="00AF6673">
            <w:pPr>
              <w:pStyle w:val="TAC"/>
              <w:rPr>
                <w:kern w:val="2"/>
                <w:szCs w:val="22"/>
                <w:lang w:val="en-US" w:eastAsia="zh-CN"/>
              </w:rPr>
            </w:pPr>
          </w:p>
        </w:tc>
      </w:tr>
      <w:tr w:rsidR="00E060BF" w:rsidRPr="00480423" w14:paraId="327BF630" w14:textId="77777777" w:rsidTr="005A0D4C">
        <w:trPr>
          <w:trHeight w:val="29"/>
        </w:trPr>
        <w:tc>
          <w:tcPr>
            <w:tcW w:w="3066" w:type="dxa"/>
            <w:tcBorders>
              <w:top w:val="nil"/>
              <w:left w:val="single" w:sz="4" w:space="0" w:color="auto"/>
              <w:bottom w:val="nil"/>
              <w:right w:val="single" w:sz="4" w:space="0" w:color="auto"/>
            </w:tcBorders>
            <w:vAlign w:val="center"/>
          </w:tcPr>
          <w:p w14:paraId="24CCB42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27F5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1948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ABC9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6D41A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01B52FE" w14:textId="77777777" w:rsidTr="005A0D4C">
        <w:trPr>
          <w:trHeight w:val="29"/>
        </w:trPr>
        <w:tc>
          <w:tcPr>
            <w:tcW w:w="3066" w:type="dxa"/>
            <w:tcBorders>
              <w:top w:val="nil"/>
              <w:left w:val="single" w:sz="4" w:space="0" w:color="auto"/>
              <w:bottom w:val="nil"/>
              <w:right w:val="single" w:sz="4" w:space="0" w:color="auto"/>
            </w:tcBorders>
            <w:vAlign w:val="center"/>
          </w:tcPr>
          <w:p w14:paraId="58A05F7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7B0B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170F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06B7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5B79D54" w14:textId="77777777" w:rsidR="00E060BF" w:rsidRPr="00480423" w:rsidRDefault="00E060BF" w:rsidP="00AF6673">
            <w:pPr>
              <w:pStyle w:val="TAC"/>
              <w:rPr>
                <w:rFonts w:eastAsiaTheme="minorEastAsia"/>
                <w:szCs w:val="22"/>
                <w:lang w:val="en-US" w:eastAsia="zh-CN"/>
              </w:rPr>
            </w:pPr>
          </w:p>
        </w:tc>
      </w:tr>
      <w:tr w:rsidR="00E060BF" w:rsidRPr="00480423" w14:paraId="2B2ED3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4BABF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103C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64AA3"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CA21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C84BC0C" w14:textId="77777777" w:rsidR="00E060BF" w:rsidRPr="00480423" w:rsidRDefault="00E060BF" w:rsidP="00AF6673">
            <w:pPr>
              <w:pStyle w:val="TAC"/>
              <w:rPr>
                <w:rFonts w:eastAsiaTheme="minorEastAsia"/>
                <w:szCs w:val="22"/>
                <w:lang w:val="en-US" w:eastAsia="zh-CN"/>
              </w:rPr>
            </w:pPr>
          </w:p>
        </w:tc>
      </w:tr>
      <w:tr w:rsidR="00E060BF" w:rsidRPr="00480423" w14:paraId="35694D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6B359C" w14:textId="77777777" w:rsidR="00E060BF" w:rsidRPr="00480423" w:rsidRDefault="00E060BF" w:rsidP="00AF6673">
            <w:pPr>
              <w:pStyle w:val="TAC"/>
              <w:rPr>
                <w:rFonts w:eastAsiaTheme="minorEastAsia"/>
                <w:lang w:val="en-US"/>
              </w:rPr>
            </w:pPr>
            <w:r w:rsidRPr="00480423">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31F4891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3B6AD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7F1B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65FB1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0371F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DBDCF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C8641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B3DF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1682DD1D"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5A0A76DD" w14:textId="77777777" w:rsidTr="005A0D4C">
        <w:trPr>
          <w:trHeight w:val="29"/>
        </w:trPr>
        <w:tc>
          <w:tcPr>
            <w:tcW w:w="3066" w:type="dxa"/>
            <w:tcBorders>
              <w:top w:val="nil"/>
              <w:left w:val="single" w:sz="4" w:space="0" w:color="auto"/>
              <w:bottom w:val="nil"/>
              <w:right w:val="single" w:sz="4" w:space="0" w:color="auto"/>
            </w:tcBorders>
            <w:vAlign w:val="center"/>
          </w:tcPr>
          <w:p w14:paraId="23DE12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6737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D796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B6FF18" w14:textId="77777777" w:rsidR="00E060BF" w:rsidRPr="00480423" w:rsidRDefault="00E060BF" w:rsidP="00AF6673">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76508AB" w14:textId="77777777" w:rsidR="00E060BF" w:rsidRPr="00480423" w:rsidRDefault="00E060BF" w:rsidP="00AF6673">
            <w:pPr>
              <w:pStyle w:val="TAC"/>
              <w:rPr>
                <w:rFonts w:eastAsiaTheme="minorEastAsia"/>
                <w:szCs w:val="22"/>
                <w:lang w:val="en-US" w:eastAsia="zh-CN"/>
              </w:rPr>
            </w:pPr>
          </w:p>
        </w:tc>
      </w:tr>
      <w:tr w:rsidR="00E060BF" w:rsidRPr="00480423" w14:paraId="76D9E4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7EE7F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957C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6BDF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42FA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B9038A5" w14:textId="77777777" w:rsidR="00E060BF" w:rsidRPr="00480423" w:rsidRDefault="00E060BF" w:rsidP="00AF6673">
            <w:pPr>
              <w:pStyle w:val="TAC"/>
              <w:rPr>
                <w:rFonts w:eastAsiaTheme="minorEastAsia"/>
                <w:szCs w:val="22"/>
                <w:lang w:val="en-US" w:eastAsia="zh-CN"/>
              </w:rPr>
            </w:pPr>
          </w:p>
        </w:tc>
      </w:tr>
      <w:tr w:rsidR="00E060BF" w:rsidRPr="00480423" w14:paraId="1C9AB0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1A9622" w14:textId="77777777" w:rsidR="00E060BF" w:rsidRPr="00480423" w:rsidRDefault="00E060BF" w:rsidP="00AF6673">
            <w:pPr>
              <w:pStyle w:val="TAC"/>
              <w:rPr>
                <w:rFonts w:eastAsiaTheme="minorEastAsia"/>
                <w:lang w:val="en-US"/>
              </w:rPr>
            </w:pPr>
            <w:r w:rsidRPr="00480423">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36FE61C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7FAF24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2E65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BF28D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33016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6E9A0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BB8F3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7339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6061A24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0102F24" w14:textId="77777777" w:rsidTr="005A0D4C">
        <w:trPr>
          <w:trHeight w:val="29"/>
        </w:trPr>
        <w:tc>
          <w:tcPr>
            <w:tcW w:w="3066" w:type="dxa"/>
            <w:tcBorders>
              <w:top w:val="nil"/>
              <w:left w:val="single" w:sz="4" w:space="0" w:color="auto"/>
              <w:bottom w:val="nil"/>
              <w:right w:val="single" w:sz="4" w:space="0" w:color="auto"/>
            </w:tcBorders>
            <w:vAlign w:val="center"/>
          </w:tcPr>
          <w:p w14:paraId="757953A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8B60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87E13"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D985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3EB2C52" w14:textId="77777777" w:rsidR="00E060BF" w:rsidRPr="00480423" w:rsidRDefault="00E060BF" w:rsidP="00AF6673">
            <w:pPr>
              <w:pStyle w:val="TAC"/>
              <w:rPr>
                <w:rFonts w:eastAsiaTheme="minorEastAsia"/>
                <w:szCs w:val="22"/>
                <w:lang w:val="en-US" w:eastAsia="zh-CN"/>
              </w:rPr>
            </w:pPr>
          </w:p>
        </w:tc>
      </w:tr>
      <w:tr w:rsidR="00E060BF" w:rsidRPr="00480423" w14:paraId="3851D4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ED3A8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EB9E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284F8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7EAD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BE3416D" w14:textId="77777777" w:rsidR="00E060BF" w:rsidRPr="00480423" w:rsidRDefault="00E060BF" w:rsidP="00AF6673">
            <w:pPr>
              <w:pStyle w:val="TAC"/>
              <w:rPr>
                <w:rFonts w:eastAsiaTheme="minorEastAsia"/>
                <w:szCs w:val="22"/>
                <w:lang w:val="en-US" w:eastAsia="zh-CN"/>
              </w:rPr>
            </w:pPr>
          </w:p>
        </w:tc>
      </w:tr>
      <w:tr w:rsidR="00E060BF" w:rsidRPr="00480423" w14:paraId="5BFAC8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5BC801" w14:textId="77777777" w:rsidR="00E060BF" w:rsidRPr="00480423" w:rsidRDefault="00E060BF" w:rsidP="00AF6673">
            <w:pPr>
              <w:pStyle w:val="TAC"/>
              <w:rPr>
                <w:rFonts w:eastAsiaTheme="minorEastAsia"/>
                <w:lang w:val="en-US"/>
              </w:rPr>
            </w:pPr>
            <w:r w:rsidRPr="00480423">
              <w:rPr>
                <w:rFonts w:eastAsiaTheme="minorEastAsia"/>
                <w:lang w:val="en-US"/>
              </w:rPr>
              <w:lastRenderedPageBreak/>
              <w:t>CA_n41C-n71A-n77(2A)</w:t>
            </w:r>
          </w:p>
        </w:tc>
        <w:tc>
          <w:tcPr>
            <w:tcW w:w="2712" w:type="dxa"/>
            <w:tcBorders>
              <w:top w:val="single" w:sz="4" w:space="0" w:color="auto"/>
              <w:left w:val="single" w:sz="4" w:space="0" w:color="auto"/>
              <w:bottom w:val="nil"/>
              <w:right w:val="single" w:sz="4" w:space="0" w:color="auto"/>
            </w:tcBorders>
            <w:vAlign w:val="center"/>
          </w:tcPr>
          <w:p w14:paraId="7A14AAAC" w14:textId="77777777" w:rsidR="00E060BF" w:rsidRPr="00771F82" w:rsidRDefault="00E060BF" w:rsidP="00AF6673">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05E4804C"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A1AA82C" w14:textId="77777777" w:rsidR="00E060BF" w:rsidRPr="00771F82" w:rsidRDefault="00E060BF" w:rsidP="00AF6673">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5BB25B2D" w14:textId="77777777" w:rsidR="00E060BF" w:rsidRPr="00771F82" w:rsidRDefault="00E060BF" w:rsidP="00AF6673">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6460BA37" w14:textId="77777777" w:rsidR="00E060BF" w:rsidRPr="00771F82" w:rsidRDefault="00E060BF" w:rsidP="00AF6673">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6DD4CD42" w14:textId="77777777" w:rsidR="00E060BF" w:rsidRPr="00480423" w:rsidRDefault="00E060BF" w:rsidP="00AF6673">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D351C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F5931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819AC7C"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EFBB00F" w14:textId="77777777" w:rsidTr="005A0D4C">
        <w:trPr>
          <w:trHeight w:val="29"/>
        </w:trPr>
        <w:tc>
          <w:tcPr>
            <w:tcW w:w="3066" w:type="dxa"/>
            <w:tcBorders>
              <w:top w:val="nil"/>
              <w:left w:val="single" w:sz="4" w:space="0" w:color="auto"/>
              <w:bottom w:val="nil"/>
              <w:right w:val="single" w:sz="4" w:space="0" w:color="auto"/>
            </w:tcBorders>
            <w:vAlign w:val="center"/>
          </w:tcPr>
          <w:p w14:paraId="3EED53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A41E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6AD2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CE18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B7C6A03" w14:textId="77777777" w:rsidR="00E060BF" w:rsidRPr="00480423" w:rsidRDefault="00E060BF" w:rsidP="00AF6673">
            <w:pPr>
              <w:pStyle w:val="TAC"/>
              <w:rPr>
                <w:rFonts w:eastAsiaTheme="minorEastAsia"/>
                <w:szCs w:val="22"/>
                <w:lang w:val="en-US" w:eastAsia="zh-CN"/>
              </w:rPr>
            </w:pPr>
          </w:p>
        </w:tc>
      </w:tr>
      <w:tr w:rsidR="00E060BF" w:rsidRPr="00480423" w14:paraId="7ECC5D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9E076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F50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B22B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0F64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7A1A1E4" w14:textId="77777777" w:rsidR="00E060BF" w:rsidRPr="00480423" w:rsidRDefault="00E060BF" w:rsidP="00AF6673">
            <w:pPr>
              <w:pStyle w:val="TAC"/>
              <w:rPr>
                <w:rFonts w:eastAsiaTheme="minorEastAsia"/>
                <w:szCs w:val="22"/>
                <w:lang w:val="en-US" w:eastAsia="zh-CN"/>
              </w:rPr>
            </w:pPr>
          </w:p>
        </w:tc>
      </w:tr>
      <w:tr w:rsidR="00E060BF" w:rsidRPr="00480423" w14:paraId="7765F3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394C9D" w14:textId="77777777" w:rsidR="00E060BF" w:rsidRPr="00480423" w:rsidRDefault="00E060BF" w:rsidP="00AF6673">
            <w:pPr>
              <w:pStyle w:val="TAC"/>
              <w:rPr>
                <w:rFonts w:eastAsiaTheme="minorEastAsia"/>
                <w:lang w:val="en-US"/>
              </w:rPr>
            </w:pPr>
            <w:r w:rsidRPr="00480423">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0E3CE367"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0EC9B05"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003E16D"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4FEBE338" w14:textId="77777777" w:rsidR="00E060BF" w:rsidRPr="00771F82" w:rsidRDefault="00E060BF" w:rsidP="00AF6673">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2778C645"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5B004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25D0D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2C9EBB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5062C41" w14:textId="77777777" w:rsidTr="005A0D4C">
        <w:trPr>
          <w:trHeight w:val="29"/>
        </w:trPr>
        <w:tc>
          <w:tcPr>
            <w:tcW w:w="3066" w:type="dxa"/>
            <w:tcBorders>
              <w:top w:val="nil"/>
              <w:left w:val="single" w:sz="4" w:space="0" w:color="auto"/>
              <w:bottom w:val="nil"/>
              <w:right w:val="single" w:sz="4" w:space="0" w:color="auto"/>
            </w:tcBorders>
            <w:vAlign w:val="center"/>
          </w:tcPr>
          <w:p w14:paraId="1D2FCC3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B90D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C4D7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74DC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942716D" w14:textId="77777777" w:rsidR="00E060BF" w:rsidRPr="00480423" w:rsidRDefault="00E060BF" w:rsidP="00AF6673">
            <w:pPr>
              <w:pStyle w:val="TAC"/>
              <w:rPr>
                <w:rFonts w:eastAsiaTheme="minorEastAsia"/>
                <w:szCs w:val="22"/>
                <w:lang w:val="en-US" w:eastAsia="zh-CN"/>
              </w:rPr>
            </w:pPr>
          </w:p>
        </w:tc>
      </w:tr>
      <w:tr w:rsidR="00E060BF" w:rsidRPr="00480423" w14:paraId="4737CD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DC824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7F586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03DF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06FE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65BB4E7" w14:textId="77777777" w:rsidR="00E060BF" w:rsidRPr="00480423" w:rsidRDefault="00E060BF" w:rsidP="00AF6673">
            <w:pPr>
              <w:pStyle w:val="TAC"/>
              <w:rPr>
                <w:rFonts w:eastAsiaTheme="minorEastAsia"/>
                <w:szCs w:val="22"/>
                <w:lang w:val="en-US" w:eastAsia="zh-CN"/>
              </w:rPr>
            </w:pPr>
          </w:p>
        </w:tc>
      </w:tr>
      <w:tr w:rsidR="00E060BF" w:rsidRPr="00480423" w14:paraId="0A8AB3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DFCB34" w14:textId="77777777" w:rsidR="00E060BF" w:rsidRPr="00480423" w:rsidRDefault="00E060BF" w:rsidP="00AF6673">
            <w:pPr>
              <w:pStyle w:val="TAC"/>
              <w:rPr>
                <w:kern w:val="2"/>
                <w:szCs w:val="22"/>
                <w:lang w:val="en-US"/>
              </w:rPr>
            </w:pPr>
            <w:r w:rsidRPr="00480423">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1E836288" w14:textId="77777777" w:rsidR="00E060BF" w:rsidRPr="00480423" w:rsidRDefault="00E060BF" w:rsidP="00AF6673">
            <w:pPr>
              <w:pStyle w:val="TAC"/>
              <w:rPr>
                <w:kern w:val="2"/>
                <w:szCs w:val="18"/>
                <w:lang w:val="en-US" w:eastAsia="zh-CN"/>
              </w:rPr>
            </w:pPr>
            <w:r w:rsidRPr="00480423">
              <w:rPr>
                <w:kern w:val="2"/>
                <w:szCs w:val="18"/>
                <w:lang w:val="en-US" w:eastAsia="zh-CN"/>
              </w:rPr>
              <w:t>CA_n41A-n71A</w:t>
            </w:r>
          </w:p>
          <w:p w14:paraId="3167D0AD"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76BD4B72" w14:textId="77777777" w:rsidR="00E060BF" w:rsidRPr="00480423" w:rsidRDefault="00E060BF" w:rsidP="00AF6673">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7044302" w14:textId="77777777" w:rsidR="00E060BF" w:rsidRPr="00480423" w:rsidRDefault="00E060BF" w:rsidP="00AF6673">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8B8176"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7F26E9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9FEC21B" w14:textId="77777777" w:rsidTr="005A0D4C">
        <w:trPr>
          <w:trHeight w:val="29"/>
        </w:trPr>
        <w:tc>
          <w:tcPr>
            <w:tcW w:w="3066" w:type="dxa"/>
            <w:tcBorders>
              <w:top w:val="nil"/>
              <w:left w:val="single" w:sz="4" w:space="0" w:color="auto"/>
              <w:bottom w:val="nil"/>
              <w:right w:val="single" w:sz="4" w:space="0" w:color="auto"/>
            </w:tcBorders>
            <w:vAlign w:val="center"/>
          </w:tcPr>
          <w:p w14:paraId="060341F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06E84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94762" w14:textId="77777777" w:rsidR="00E060BF" w:rsidRPr="00480423" w:rsidRDefault="00E060BF" w:rsidP="00AF6673">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042371"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ED0594C" w14:textId="77777777" w:rsidR="00E060BF" w:rsidRPr="00480423" w:rsidRDefault="00E060BF" w:rsidP="00AF6673">
            <w:pPr>
              <w:pStyle w:val="TAC"/>
              <w:rPr>
                <w:kern w:val="2"/>
                <w:szCs w:val="22"/>
                <w:lang w:val="en-US" w:eastAsia="zh-CN"/>
              </w:rPr>
            </w:pPr>
          </w:p>
        </w:tc>
      </w:tr>
      <w:tr w:rsidR="00E060BF" w:rsidRPr="00480423" w14:paraId="565F6A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69454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A93628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369AB2" w14:textId="77777777" w:rsidR="00E060BF" w:rsidRPr="00480423" w:rsidRDefault="00E060BF" w:rsidP="00AF6673">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98279"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6F0D57" w14:textId="77777777" w:rsidR="00E060BF" w:rsidRPr="00480423" w:rsidRDefault="00E060BF" w:rsidP="00AF6673">
            <w:pPr>
              <w:pStyle w:val="TAC"/>
              <w:rPr>
                <w:kern w:val="2"/>
                <w:szCs w:val="22"/>
                <w:lang w:val="en-US" w:eastAsia="zh-CN"/>
              </w:rPr>
            </w:pPr>
          </w:p>
        </w:tc>
      </w:tr>
      <w:tr w:rsidR="00E060BF" w:rsidRPr="00480423" w14:paraId="5B1608F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8A0917" w14:textId="77777777" w:rsidR="00E060BF" w:rsidRPr="00480423" w:rsidRDefault="00E060BF" w:rsidP="00AF6673">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3B8B7B17" w14:textId="77777777" w:rsidR="00E060BF" w:rsidRPr="00480423" w:rsidRDefault="00E060BF" w:rsidP="00AF6673">
            <w:pPr>
              <w:pStyle w:val="TAC"/>
              <w:rPr>
                <w:kern w:val="2"/>
                <w:szCs w:val="18"/>
                <w:lang w:val="en-US" w:eastAsia="zh-CN"/>
              </w:rPr>
            </w:pPr>
            <w:r w:rsidRPr="00480423">
              <w:rPr>
                <w:kern w:val="2"/>
                <w:szCs w:val="18"/>
                <w:lang w:val="en-US" w:eastAsia="zh-CN"/>
              </w:rPr>
              <w:t>CA_n41A-n71A</w:t>
            </w:r>
          </w:p>
          <w:p w14:paraId="70FE02FC"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5BC57162" w14:textId="77777777" w:rsidR="00E060BF" w:rsidRPr="00480423" w:rsidRDefault="00E060BF" w:rsidP="00AF6673">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09BB5E9" w14:textId="77777777" w:rsidR="00E060BF" w:rsidRPr="00480423" w:rsidRDefault="00E060BF" w:rsidP="00AF6673">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9E8868"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CE3D2A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38F9ED" w14:textId="77777777" w:rsidTr="005A0D4C">
        <w:trPr>
          <w:trHeight w:val="29"/>
        </w:trPr>
        <w:tc>
          <w:tcPr>
            <w:tcW w:w="3066" w:type="dxa"/>
            <w:tcBorders>
              <w:top w:val="nil"/>
              <w:left w:val="single" w:sz="4" w:space="0" w:color="auto"/>
              <w:bottom w:val="nil"/>
              <w:right w:val="single" w:sz="4" w:space="0" w:color="auto"/>
            </w:tcBorders>
            <w:vAlign w:val="center"/>
          </w:tcPr>
          <w:p w14:paraId="7762EEE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974FC5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00CA4E" w14:textId="77777777" w:rsidR="00E060BF" w:rsidRPr="00480423" w:rsidRDefault="00E060BF" w:rsidP="00AF6673">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5DD71F"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2812905D" w14:textId="77777777" w:rsidR="00E060BF" w:rsidRPr="00480423" w:rsidRDefault="00E060BF" w:rsidP="00AF6673">
            <w:pPr>
              <w:pStyle w:val="TAC"/>
              <w:rPr>
                <w:kern w:val="2"/>
                <w:szCs w:val="22"/>
                <w:lang w:val="en-US" w:eastAsia="zh-CN"/>
              </w:rPr>
            </w:pPr>
          </w:p>
        </w:tc>
      </w:tr>
      <w:tr w:rsidR="00E060BF" w:rsidRPr="00480423" w14:paraId="00AFDE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D8F78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59BD3D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1A15D4" w14:textId="77777777" w:rsidR="00E060BF" w:rsidRPr="00480423" w:rsidRDefault="00E060BF" w:rsidP="00AF6673">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C42721"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1DF0E8" w14:textId="77777777" w:rsidR="00E060BF" w:rsidRPr="00480423" w:rsidRDefault="00E060BF" w:rsidP="00AF6673">
            <w:pPr>
              <w:pStyle w:val="TAC"/>
              <w:rPr>
                <w:kern w:val="2"/>
                <w:szCs w:val="22"/>
                <w:lang w:val="en-US" w:eastAsia="zh-CN"/>
              </w:rPr>
            </w:pPr>
          </w:p>
        </w:tc>
      </w:tr>
      <w:tr w:rsidR="00E060BF" w:rsidRPr="00480423" w14:paraId="346FF7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073009" w14:textId="77777777" w:rsidR="00E060BF" w:rsidRPr="00480423" w:rsidRDefault="00E060BF" w:rsidP="00AF6673">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0CCACD99" w14:textId="77777777" w:rsidR="00E060BF" w:rsidRPr="00EC54FC" w:rsidRDefault="00E060BF" w:rsidP="00AF6673">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5B3E1D0E" w14:textId="77777777" w:rsidR="00E060BF" w:rsidRPr="00EC54FC" w:rsidRDefault="00E060BF" w:rsidP="00AF6673">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8ED7DF2"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5A147" w14:textId="77777777" w:rsidR="00E060BF" w:rsidRPr="00480423" w:rsidRDefault="00E060BF" w:rsidP="00AF6673">
            <w:pPr>
              <w:pStyle w:val="TAC"/>
              <w:rPr>
                <w:rFonts w:eastAsia="DengXian"/>
                <w:kern w:val="2"/>
                <w:szCs w:val="22"/>
                <w:lang w:val="en-US" w:eastAsia="zh-CN"/>
              </w:rPr>
            </w:pPr>
            <w:r>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08FE14" w14:textId="77777777" w:rsidR="00E060BF" w:rsidRPr="00480423" w:rsidRDefault="00E060BF" w:rsidP="00AF6673">
            <w:pPr>
              <w:pStyle w:val="TAC"/>
              <w:rPr>
                <w:rFonts w:eastAsiaTheme="minorEastAsia"/>
              </w:rPr>
            </w:pPr>
            <w:r>
              <w:rPr>
                <w:rFonts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5082493"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1D2C5F02" w14:textId="77777777" w:rsidTr="005A0D4C">
        <w:trPr>
          <w:trHeight w:val="29"/>
        </w:trPr>
        <w:tc>
          <w:tcPr>
            <w:tcW w:w="3066" w:type="dxa"/>
            <w:tcBorders>
              <w:top w:val="nil"/>
              <w:left w:val="single" w:sz="4" w:space="0" w:color="auto"/>
              <w:bottom w:val="nil"/>
              <w:right w:val="single" w:sz="4" w:space="0" w:color="auto"/>
            </w:tcBorders>
            <w:vAlign w:val="center"/>
          </w:tcPr>
          <w:p w14:paraId="46651A17" w14:textId="77777777" w:rsidR="00E060BF" w:rsidRPr="00480423" w:rsidRDefault="00E060BF" w:rsidP="00AF6673">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2FA6CDE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36FAAE" w14:textId="77777777" w:rsidR="00E060BF" w:rsidRPr="00480423" w:rsidRDefault="00E060BF" w:rsidP="00AF6673">
            <w:pPr>
              <w:pStyle w:val="TAC"/>
              <w:rPr>
                <w:rFonts w:eastAsia="DengXian"/>
                <w:kern w:val="2"/>
                <w:szCs w:val="22"/>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3BA92C" w14:textId="77777777" w:rsidR="00E060BF" w:rsidRPr="00480423" w:rsidRDefault="00E060BF" w:rsidP="00AF6673">
            <w:pPr>
              <w:pStyle w:val="TAC"/>
              <w:rPr>
                <w:rFonts w:eastAsiaTheme="minorEastAsia"/>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58D5CD28" w14:textId="77777777" w:rsidR="00E060BF" w:rsidRPr="00480423" w:rsidRDefault="00E060BF" w:rsidP="00AF6673">
            <w:pPr>
              <w:pStyle w:val="TAC"/>
              <w:rPr>
                <w:rFonts w:eastAsiaTheme="minorEastAsia"/>
                <w:lang w:eastAsia="zh-CN"/>
              </w:rPr>
            </w:pPr>
          </w:p>
        </w:tc>
      </w:tr>
      <w:tr w:rsidR="00E060BF" w:rsidRPr="00480423" w14:paraId="5EEC9A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45A3A5" w14:textId="77777777" w:rsidR="00E060BF" w:rsidRPr="00480423" w:rsidRDefault="00E060BF" w:rsidP="00AF6673">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CA3DB90"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B0F5B" w14:textId="77777777" w:rsidR="00E060BF" w:rsidRPr="00480423" w:rsidRDefault="00E060BF" w:rsidP="00AF6673">
            <w:pPr>
              <w:pStyle w:val="TAC"/>
              <w:rPr>
                <w:rFonts w:eastAsia="DengXian"/>
                <w:kern w:val="2"/>
                <w:szCs w:val="22"/>
                <w:lang w:val="en-US"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3FF91390" w14:textId="77777777" w:rsidR="00E060BF" w:rsidRPr="00480423" w:rsidRDefault="00E060BF" w:rsidP="00AF6673">
            <w:pPr>
              <w:pStyle w:val="TAC"/>
              <w:rPr>
                <w:rFonts w:eastAsiaTheme="minorEastAsia"/>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1705EAB" w14:textId="77777777" w:rsidR="00E060BF" w:rsidRPr="00480423" w:rsidRDefault="00E060BF" w:rsidP="00AF6673">
            <w:pPr>
              <w:pStyle w:val="TAC"/>
              <w:rPr>
                <w:rFonts w:eastAsiaTheme="minorEastAsia"/>
                <w:lang w:eastAsia="zh-CN"/>
              </w:rPr>
            </w:pPr>
          </w:p>
        </w:tc>
      </w:tr>
      <w:tr w:rsidR="00E060BF" w:rsidRPr="00480423" w14:paraId="15113B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ECBB9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55E6271D" w14:textId="77777777" w:rsidR="00E060BF" w:rsidRPr="00480423" w:rsidRDefault="00E060BF" w:rsidP="00AF6673">
            <w:pPr>
              <w:pStyle w:val="TAC"/>
              <w:rPr>
                <w:kern w:val="2"/>
                <w:szCs w:val="18"/>
                <w:lang w:val="en-US" w:eastAsia="zh-CN"/>
              </w:rPr>
            </w:pPr>
            <w:r w:rsidRPr="00480423">
              <w:rPr>
                <w:kern w:val="2"/>
                <w:szCs w:val="18"/>
                <w:lang w:val="en-US" w:eastAsia="zh-CN"/>
              </w:rPr>
              <w:t>CA_n41A-n77A</w:t>
            </w:r>
          </w:p>
          <w:p w14:paraId="79775C66" w14:textId="77777777" w:rsidR="00E060BF" w:rsidRPr="00480423" w:rsidRDefault="00E060BF" w:rsidP="00AF6673">
            <w:pPr>
              <w:pStyle w:val="TAC"/>
              <w:rPr>
                <w:kern w:val="2"/>
                <w:szCs w:val="18"/>
                <w:lang w:val="en-US" w:eastAsia="zh-CN"/>
              </w:rPr>
            </w:pPr>
            <w:r w:rsidRPr="00480423">
              <w:rPr>
                <w:kern w:val="2"/>
                <w:szCs w:val="18"/>
                <w:lang w:val="en-US" w:eastAsia="zh-CN"/>
              </w:rPr>
              <w:t>CA_n41A-n79A</w:t>
            </w:r>
          </w:p>
          <w:p w14:paraId="73209F3A" w14:textId="77777777" w:rsidR="00E060BF" w:rsidRPr="00480423" w:rsidRDefault="00E060BF" w:rsidP="00AF6673">
            <w:pPr>
              <w:pStyle w:val="TAC"/>
              <w:rPr>
                <w:kern w:val="2"/>
                <w:szCs w:val="22"/>
                <w:lang w:val="en-US"/>
              </w:rPr>
            </w:pPr>
            <w:r w:rsidRPr="00480423">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5895CB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B7DBC9" w14:textId="77777777" w:rsidR="00E060BF" w:rsidRPr="00480423" w:rsidRDefault="00E060BF" w:rsidP="00AF6673">
            <w:pPr>
              <w:pStyle w:val="TAC"/>
              <w:rPr>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4577840A"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258BC360" w14:textId="77777777" w:rsidTr="005A0D4C">
        <w:trPr>
          <w:trHeight w:val="29"/>
        </w:trPr>
        <w:tc>
          <w:tcPr>
            <w:tcW w:w="3066" w:type="dxa"/>
            <w:tcBorders>
              <w:top w:val="nil"/>
              <w:left w:val="single" w:sz="4" w:space="0" w:color="auto"/>
              <w:bottom w:val="nil"/>
              <w:right w:val="single" w:sz="4" w:space="0" w:color="auto"/>
            </w:tcBorders>
            <w:vAlign w:val="center"/>
          </w:tcPr>
          <w:p w14:paraId="51188C2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5C6C88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08D57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2F773" w14:textId="77777777" w:rsidR="00E060BF" w:rsidRPr="00480423" w:rsidRDefault="00E060BF" w:rsidP="00AF6673">
            <w:pPr>
              <w:pStyle w:val="TAC"/>
              <w:rPr>
                <w:lang w:val="en-US" w:eastAsia="zh-CN" w:bidi="ar"/>
              </w:rPr>
            </w:pPr>
            <w:r w:rsidRPr="00480423">
              <w:rPr>
                <w:rFonts w:eastAsiaTheme="minorEastAsia" w:hint="eastAsia"/>
              </w:rPr>
              <w:t>1</w:t>
            </w:r>
            <w:r w:rsidRPr="00480423">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730BC4DA" w14:textId="77777777" w:rsidR="00E060BF" w:rsidRPr="00480423" w:rsidRDefault="00E060BF" w:rsidP="00AF6673">
            <w:pPr>
              <w:pStyle w:val="TAC"/>
              <w:rPr>
                <w:kern w:val="2"/>
                <w:szCs w:val="22"/>
                <w:lang w:val="en-US" w:eastAsia="zh-CN"/>
              </w:rPr>
            </w:pPr>
          </w:p>
        </w:tc>
      </w:tr>
      <w:tr w:rsidR="00E060BF" w:rsidRPr="00480423" w14:paraId="4C1242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D30E2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D36EB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B86A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79672C" w14:textId="77777777" w:rsidR="00E060BF" w:rsidRPr="00480423" w:rsidRDefault="00E060BF" w:rsidP="00AF6673">
            <w:pPr>
              <w:pStyle w:val="TAC"/>
              <w:rPr>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5677C6CB" w14:textId="77777777" w:rsidR="00E060BF" w:rsidRPr="00480423" w:rsidRDefault="00E060BF" w:rsidP="00AF6673">
            <w:pPr>
              <w:pStyle w:val="TAC"/>
              <w:rPr>
                <w:kern w:val="2"/>
                <w:szCs w:val="22"/>
                <w:lang w:val="en-US" w:eastAsia="zh-CN"/>
              </w:rPr>
            </w:pPr>
          </w:p>
        </w:tc>
      </w:tr>
      <w:tr w:rsidR="00E060BF" w:rsidRPr="00480423" w14:paraId="78B98B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8819AF"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474E481C"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n77</w:t>
            </w:r>
            <w:r w:rsidRPr="00650DB4">
              <w:rPr>
                <w:rFonts w:eastAsiaTheme="minorEastAsia" w:cs="Arial"/>
                <w:szCs w:val="18"/>
                <w:lang w:val="en-US"/>
              </w:rPr>
              <w:t>A</w:t>
            </w:r>
          </w:p>
          <w:p w14:paraId="213125A0"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n79</w:t>
            </w:r>
            <w:r w:rsidRPr="00650DB4">
              <w:rPr>
                <w:rFonts w:eastAsiaTheme="minorEastAsia" w:cs="Arial"/>
                <w:szCs w:val="18"/>
                <w:lang w:val="en-US"/>
              </w:rPr>
              <w:t>A</w:t>
            </w:r>
          </w:p>
          <w:p w14:paraId="757D4197"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14A2F38"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0270CD"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56AE532B"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0</w:t>
            </w:r>
          </w:p>
        </w:tc>
      </w:tr>
      <w:tr w:rsidR="00E060BF" w:rsidRPr="00480423" w14:paraId="1116ABB8" w14:textId="77777777" w:rsidTr="005A0D4C">
        <w:trPr>
          <w:trHeight w:val="29"/>
        </w:trPr>
        <w:tc>
          <w:tcPr>
            <w:tcW w:w="3066" w:type="dxa"/>
            <w:tcBorders>
              <w:top w:val="nil"/>
              <w:left w:val="single" w:sz="4" w:space="0" w:color="auto"/>
              <w:bottom w:val="nil"/>
              <w:right w:val="single" w:sz="4" w:space="0" w:color="auto"/>
            </w:tcBorders>
            <w:vAlign w:val="center"/>
          </w:tcPr>
          <w:p w14:paraId="012EBF17" w14:textId="77777777" w:rsidR="00E060BF" w:rsidRPr="00480423" w:rsidRDefault="00E060BF" w:rsidP="00AF6673">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796584EF" w14:textId="77777777" w:rsidR="00E060BF" w:rsidRPr="00480423" w:rsidRDefault="00E060BF" w:rsidP="00AF6673">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9ABC7"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2FC655"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21D8B14D" w14:textId="77777777" w:rsidR="00E060BF" w:rsidRPr="00480423" w:rsidRDefault="00E060BF" w:rsidP="00AF6673">
            <w:pPr>
              <w:pStyle w:val="TAC"/>
              <w:rPr>
                <w:rFonts w:cs="Arial"/>
                <w:kern w:val="2"/>
                <w:szCs w:val="18"/>
                <w:lang w:val="en-US" w:eastAsia="zh-CN"/>
              </w:rPr>
            </w:pPr>
          </w:p>
        </w:tc>
      </w:tr>
      <w:tr w:rsidR="00E060BF" w:rsidRPr="00480423" w14:paraId="31404D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C67608" w14:textId="77777777" w:rsidR="00E060BF" w:rsidRPr="00480423" w:rsidRDefault="00E060BF" w:rsidP="00AF6673">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AACF9F" w14:textId="77777777" w:rsidR="00E060BF" w:rsidRPr="00480423" w:rsidRDefault="00E060BF" w:rsidP="00AF6673">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BE1E1"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445236A"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1B6C9FEF" w14:textId="77777777" w:rsidR="00E060BF" w:rsidRPr="00480423" w:rsidRDefault="00E060BF" w:rsidP="00AF6673">
            <w:pPr>
              <w:pStyle w:val="TAC"/>
              <w:rPr>
                <w:rFonts w:cs="Arial"/>
                <w:kern w:val="2"/>
                <w:szCs w:val="18"/>
                <w:lang w:val="en-US" w:eastAsia="zh-CN"/>
              </w:rPr>
            </w:pPr>
          </w:p>
        </w:tc>
      </w:tr>
      <w:tr w:rsidR="00E060BF" w:rsidRPr="00480423" w14:paraId="42330AE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AED9BC9" w14:textId="77777777" w:rsidR="00E060BF" w:rsidRPr="00480423" w:rsidRDefault="00E060BF" w:rsidP="00AF6673">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87E2025"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n77</w:t>
            </w:r>
            <w:r w:rsidRPr="00650DB4">
              <w:rPr>
                <w:rFonts w:eastAsiaTheme="minorEastAsia" w:cs="Arial"/>
                <w:szCs w:val="18"/>
                <w:lang w:val="en-US"/>
              </w:rPr>
              <w:t>A</w:t>
            </w:r>
          </w:p>
          <w:p w14:paraId="79A41922"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n79</w:t>
            </w:r>
            <w:r w:rsidRPr="00650DB4">
              <w:rPr>
                <w:rFonts w:eastAsiaTheme="minorEastAsia" w:cs="Arial"/>
                <w:szCs w:val="18"/>
                <w:lang w:val="en-US"/>
              </w:rPr>
              <w:t>A</w:t>
            </w:r>
          </w:p>
          <w:p w14:paraId="27652A8F" w14:textId="77777777" w:rsidR="00E060BF" w:rsidRPr="00480423" w:rsidRDefault="00E060BF" w:rsidP="00AF6673">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E7781"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DB7B9B" w14:textId="77777777" w:rsidR="00E060BF" w:rsidRPr="00480423" w:rsidRDefault="00E060BF" w:rsidP="00AF6673">
            <w:pPr>
              <w:pStyle w:val="TAC"/>
              <w:rPr>
                <w:lang w:val="en-US" w:eastAsia="zh-CN"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21F14E" w14:textId="77777777" w:rsidR="00E060BF" w:rsidRPr="00480423" w:rsidRDefault="00E060BF" w:rsidP="00AF6673">
            <w:pPr>
              <w:pStyle w:val="TAC"/>
              <w:rPr>
                <w:kern w:val="2"/>
                <w:szCs w:val="22"/>
                <w:lang w:val="en-US" w:eastAsia="zh-CN"/>
              </w:rPr>
            </w:pPr>
            <w:r w:rsidRPr="00480423">
              <w:rPr>
                <w:rFonts w:eastAsiaTheme="minorEastAsia" w:cs="Arial"/>
                <w:szCs w:val="18"/>
                <w:lang w:eastAsia="zh-CN"/>
              </w:rPr>
              <w:t>0</w:t>
            </w:r>
          </w:p>
        </w:tc>
      </w:tr>
      <w:tr w:rsidR="00E060BF" w:rsidRPr="00480423" w14:paraId="32BAC24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B3580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E85222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7B763A"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735CEC" w14:textId="77777777" w:rsidR="00E060BF" w:rsidRPr="00480423" w:rsidRDefault="00E060BF" w:rsidP="00AF6673">
            <w:pPr>
              <w:pStyle w:val="TAC"/>
              <w:rPr>
                <w:lang w:val="en-US" w:eastAsia="zh-CN" w:bidi="ar"/>
              </w:rPr>
            </w:pPr>
            <w:r w:rsidRPr="00480423">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77C09901" w14:textId="77777777" w:rsidR="00E060BF" w:rsidRPr="00480423" w:rsidRDefault="00E060BF" w:rsidP="00AF6673">
            <w:pPr>
              <w:pStyle w:val="TAC"/>
              <w:rPr>
                <w:kern w:val="2"/>
                <w:szCs w:val="22"/>
                <w:lang w:val="en-US" w:eastAsia="zh-CN"/>
              </w:rPr>
            </w:pPr>
          </w:p>
        </w:tc>
      </w:tr>
      <w:tr w:rsidR="00E060BF" w:rsidRPr="00480423" w14:paraId="647BFA3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1BD2FC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DEF8C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F9C993"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B6CE7D" w14:textId="77777777" w:rsidR="00E060BF" w:rsidRPr="00480423" w:rsidRDefault="00E060BF" w:rsidP="00AF6673">
            <w:pPr>
              <w:pStyle w:val="TAC"/>
              <w:rPr>
                <w:lang w:val="en-US" w:eastAsia="zh-CN"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E1C7331" w14:textId="77777777" w:rsidR="00E060BF" w:rsidRPr="00480423" w:rsidRDefault="00E060BF" w:rsidP="00AF6673">
            <w:pPr>
              <w:pStyle w:val="TAC"/>
              <w:rPr>
                <w:kern w:val="2"/>
                <w:szCs w:val="22"/>
                <w:lang w:val="en-US" w:eastAsia="zh-CN"/>
              </w:rPr>
            </w:pPr>
          </w:p>
        </w:tc>
      </w:tr>
      <w:tr w:rsidR="00E060BF" w:rsidRPr="00480423" w14:paraId="264655E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3ADA8A" w14:textId="77777777" w:rsidR="00E060BF" w:rsidRPr="00480423" w:rsidRDefault="00E060BF" w:rsidP="00AF6673">
            <w:pPr>
              <w:pStyle w:val="TAC"/>
              <w:rPr>
                <w:kern w:val="2"/>
                <w:szCs w:val="22"/>
                <w:lang w:val="en-US"/>
              </w:rPr>
            </w:pPr>
            <w:r w:rsidRPr="00480423">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3DE8959"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0B47CB11"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C460A54"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72E2F"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8382B6"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3A5E74" w14:textId="77777777" w:rsidR="00E060BF" w:rsidRPr="00480423" w:rsidRDefault="00E060BF" w:rsidP="00AF6673">
            <w:pPr>
              <w:pStyle w:val="TAC"/>
              <w:rPr>
                <w:kern w:val="2"/>
                <w:szCs w:val="22"/>
                <w:lang w:val="en-US" w:eastAsia="zh-CN"/>
              </w:rPr>
            </w:pPr>
            <w:r w:rsidRPr="00480423">
              <w:rPr>
                <w:rFonts w:eastAsiaTheme="minorEastAsia"/>
                <w:lang w:eastAsia="zh-CN"/>
              </w:rPr>
              <w:t>4 and 5</w:t>
            </w:r>
          </w:p>
        </w:tc>
      </w:tr>
      <w:tr w:rsidR="00E060BF" w:rsidRPr="00480423" w14:paraId="1D61BF1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35AE0A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06A318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FBCCDC"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AEED735"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47C2F5EF" w14:textId="77777777" w:rsidR="00E060BF" w:rsidRPr="00480423" w:rsidRDefault="00E060BF" w:rsidP="00AF6673">
            <w:pPr>
              <w:pStyle w:val="TAC"/>
              <w:rPr>
                <w:kern w:val="2"/>
                <w:szCs w:val="22"/>
                <w:lang w:val="en-US" w:eastAsia="zh-CN"/>
              </w:rPr>
            </w:pPr>
          </w:p>
        </w:tc>
      </w:tr>
      <w:tr w:rsidR="00E060BF" w:rsidRPr="00480423" w14:paraId="016DD4C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9EBE8E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A53F90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858A71"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1CBF21"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61DD4A07" w14:textId="77777777" w:rsidR="00E060BF" w:rsidRPr="00480423" w:rsidRDefault="00E060BF" w:rsidP="00AF6673">
            <w:pPr>
              <w:pStyle w:val="TAC"/>
              <w:rPr>
                <w:kern w:val="2"/>
                <w:szCs w:val="22"/>
                <w:lang w:val="en-US" w:eastAsia="zh-CN"/>
              </w:rPr>
            </w:pPr>
          </w:p>
        </w:tc>
      </w:tr>
      <w:tr w:rsidR="00E060BF" w:rsidRPr="00480423" w14:paraId="074677A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D8773EF" w14:textId="77777777" w:rsidR="00E060BF" w:rsidRPr="00480423" w:rsidRDefault="00E060BF" w:rsidP="00AF6673">
            <w:pPr>
              <w:pStyle w:val="TAC"/>
              <w:rPr>
                <w:kern w:val="2"/>
                <w:szCs w:val="22"/>
                <w:lang w:val="en-US"/>
              </w:rPr>
            </w:pPr>
            <w:r w:rsidRPr="008523D2">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777BC9" w14:textId="77777777" w:rsidR="00E060BF" w:rsidRPr="00480423" w:rsidRDefault="00E060BF" w:rsidP="00AF6673">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47284"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B39D0AD" w14:textId="77777777" w:rsidR="00E060BF" w:rsidRPr="00480423" w:rsidRDefault="00E060BF" w:rsidP="00AF6673">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074DF4"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7BF91A5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569E48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A7160E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9FE898"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AAE529" w14:textId="77777777" w:rsidR="00E060BF" w:rsidRPr="00480423" w:rsidRDefault="00E060BF" w:rsidP="00AF6673">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E263CD8" w14:textId="77777777" w:rsidR="00E060BF" w:rsidRPr="00480423" w:rsidRDefault="00E060BF" w:rsidP="00AF6673">
            <w:pPr>
              <w:pStyle w:val="TAC"/>
              <w:rPr>
                <w:kern w:val="2"/>
                <w:szCs w:val="22"/>
                <w:lang w:val="en-US" w:eastAsia="zh-CN"/>
              </w:rPr>
            </w:pPr>
          </w:p>
        </w:tc>
      </w:tr>
      <w:tr w:rsidR="00E060BF" w:rsidRPr="00480423" w14:paraId="0211252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E7436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B55DDC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2924C1"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D73F2D4"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378C61" w14:textId="77777777" w:rsidR="00E060BF" w:rsidRPr="00480423" w:rsidRDefault="00E060BF" w:rsidP="00AF6673">
            <w:pPr>
              <w:pStyle w:val="TAC"/>
              <w:rPr>
                <w:kern w:val="2"/>
                <w:szCs w:val="22"/>
                <w:lang w:val="en-US" w:eastAsia="zh-CN"/>
              </w:rPr>
            </w:pPr>
          </w:p>
        </w:tc>
      </w:tr>
      <w:tr w:rsidR="00E060BF" w:rsidRPr="00480423" w14:paraId="329EEA0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6CB20AF" w14:textId="77777777" w:rsidR="00E060BF" w:rsidRPr="00480423" w:rsidRDefault="00E060BF" w:rsidP="00AF6673">
            <w:pPr>
              <w:pStyle w:val="TAC"/>
              <w:rPr>
                <w:kern w:val="2"/>
                <w:szCs w:val="22"/>
                <w:lang w:val="en-US"/>
              </w:rPr>
            </w:pPr>
            <w:r w:rsidRPr="008523D2">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B1B96A" w14:textId="77777777" w:rsidR="00E060BF" w:rsidRPr="00480423" w:rsidRDefault="00E060BF" w:rsidP="00AF6673">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22C7D6"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B593CA7" w14:textId="77777777" w:rsidR="00E060BF" w:rsidRPr="00480423" w:rsidRDefault="00E060BF" w:rsidP="00AF6673">
            <w:pPr>
              <w:pStyle w:val="TAC"/>
              <w:rPr>
                <w:rFonts w:eastAsiaTheme="minorEastAsia"/>
              </w:rPr>
            </w:pPr>
            <w:r w:rsidRPr="008523D2">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49789953"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216585C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58414F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723F6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AA145F"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DC394E" w14:textId="77777777" w:rsidR="00E060BF" w:rsidRPr="00480423" w:rsidRDefault="00E060BF" w:rsidP="00AF6673">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78F5967" w14:textId="77777777" w:rsidR="00E060BF" w:rsidRPr="00480423" w:rsidRDefault="00E060BF" w:rsidP="00AF6673">
            <w:pPr>
              <w:pStyle w:val="TAC"/>
              <w:rPr>
                <w:kern w:val="2"/>
                <w:szCs w:val="22"/>
                <w:lang w:val="en-US" w:eastAsia="zh-CN"/>
              </w:rPr>
            </w:pPr>
          </w:p>
        </w:tc>
      </w:tr>
      <w:tr w:rsidR="00E060BF" w:rsidRPr="00480423" w14:paraId="181DAA3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EC925F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5C146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B8709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8C3F6EB"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40E479B3" w14:textId="77777777" w:rsidR="00E060BF" w:rsidRPr="00480423" w:rsidRDefault="00E060BF" w:rsidP="00AF6673">
            <w:pPr>
              <w:pStyle w:val="TAC"/>
              <w:rPr>
                <w:kern w:val="2"/>
                <w:szCs w:val="22"/>
                <w:lang w:val="en-US" w:eastAsia="zh-CN"/>
              </w:rPr>
            </w:pPr>
          </w:p>
        </w:tc>
      </w:tr>
      <w:tr w:rsidR="00E060BF" w:rsidRPr="00480423" w14:paraId="7891881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516A4F7" w14:textId="77777777" w:rsidR="00E060BF" w:rsidRPr="00480423" w:rsidRDefault="00E060BF" w:rsidP="00AF6673">
            <w:pPr>
              <w:pStyle w:val="TAC"/>
              <w:rPr>
                <w:kern w:val="2"/>
                <w:szCs w:val="22"/>
                <w:lang w:val="en-US"/>
              </w:rPr>
            </w:pPr>
            <w:r w:rsidRPr="008523D2">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C3740C" w14:textId="77777777" w:rsidR="00E060BF" w:rsidRPr="00480423" w:rsidRDefault="00E060BF" w:rsidP="00AF6673">
            <w:pPr>
              <w:pStyle w:val="TAC"/>
              <w:rPr>
                <w:kern w:val="2"/>
                <w:szCs w:val="22"/>
                <w:lang w:val="en-US"/>
              </w:rPr>
            </w:pPr>
            <w:r w:rsidRPr="008523D2">
              <w:t>CA_n41A-n77A</w:t>
            </w:r>
            <w:r w:rsidRPr="008523D2">
              <w:br/>
              <w:t>CA_n41A-n85A</w:t>
            </w:r>
            <w:r w:rsidRPr="008523D2">
              <w:br/>
              <w:t>CA_n41C</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479B72"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2328E7" w14:textId="77777777" w:rsidR="00E060BF" w:rsidRPr="00480423" w:rsidRDefault="00E060BF" w:rsidP="00AF6673">
            <w:pPr>
              <w:pStyle w:val="TAC"/>
              <w:rPr>
                <w:rFonts w:eastAsiaTheme="minorEastAsia"/>
              </w:rPr>
            </w:pPr>
            <w:r w:rsidRPr="008523D2">
              <w:rPr>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AE4DA25"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60FAC2B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21DF11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1B684A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0CB6B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CCA8178" w14:textId="77777777" w:rsidR="00E060BF" w:rsidRPr="00480423" w:rsidRDefault="00E060BF" w:rsidP="00AF6673">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1FD59D28" w14:textId="77777777" w:rsidR="00E060BF" w:rsidRPr="00480423" w:rsidRDefault="00E060BF" w:rsidP="00AF6673">
            <w:pPr>
              <w:pStyle w:val="TAC"/>
              <w:rPr>
                <w:kern w:val="2"/>
                <w:szCs w:val="22"/>
                <w:lang w:val="en-US" w:eastAsia="zh-CN"/>
              </w:rPr>
            </w:pPr>
          </w:p>
        </w:tc>
      </w:tr>
      <w:tr w:rsidR="00E060BF" w:rsidRPr="00480423" w14:paraId="21A43B5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F0D20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59476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86B787"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A3B7056"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05517939" w14:textId="77777777" w:rsidR="00E060BF" w:rsidRPr="00480423" w:rsidRDefault="00E060BF" w:rsidP="00AF6673">
            <w:pPr>
              <w:pStyle w:val="TAC"/>
              <w:rPr>
                <w:kern w:val="2"/>
                <w:szCs w:val="22"/>
                <w:lang w:val="en-US" w:eastAsia="zh-CN"/>
              </w:rPr>
            </w:pPr>
          </w:p>
        </w:tc>
      </w:tr>
      <w:tr w:rsidR="00E060BF" w:rsidRPr="00480423" w14:paraId="5C6081E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485B5A7" w14:textId="77777777" w:rsidR="00E060BF" w:rsidRPr="00480423" w:rsidRDefault="00E060BF" w:rsidP="00AF6673">
            <w:pPr>
              <w:pStyle w:val="TAC"/>
              <w:rPr>
                <w:kern w:val="2"/>
                <w:szCs w:val="22"/>
                <w:lang w:val="en-US"/>
              </w:rPr>
            </w:pPr>
            <w:r w:rsidRPr="00480423">
              <w:rPr>
                <w:kern w:val="2"/>
                <w:szCs w:val="22"/>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89685DD" w14:textId="77777777" w:rsidR="00E060BF" w:rsidRPr="00480423" w:rsidRDefault="00E060BF" w:rsidP="00AF6673">
            <w:pPr>
              <w:pStyle w:val="TAC"/>
              <w:rPr>
                <w:kern w:val="2"/>
                <w:szCs w:val="22"/>
                <w:lang w:val="en-US"/>
              </w:rPr>
            </w:pPr>
            <w:r w:rsidRPr="00480423">
              <w:rPr>
                <w:kern w:val="2"/>
                <w:szCs w:val="22"/>
                <w:lang w:val="en-US"/>
              </w:rPr>
              <w:t>CA_n46A-n48A</w:t>
            </w:r>
          </w:p>
          <w:p w14:paraId="119A199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D5B4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725852"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1B308A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FBCF52A" w14:textId="77777777" w:rsidTr="005A0D4C">
        <w:trPr>
          <w:trHeight w:val="29"/>
        </w:trPr>
        <w:tc>
          <w:tcPr>
            <w:tcW w:w="3066" w:type="dxa"/>
            <w:tcBorders>
              <w:top w:val="nil"/>
              <w:left w:val="single" w:sz="4" w:space="0" w:color="auto"/>
              <w:bottom w:val="nil"/>
              <w:right w:val="single" w:sz="4" w:space="0" w:color="auto"/>
            </w:tcBorders>
            <w:vAlign w:val="center"/>
          </w:tcPr>
          <w:p w14:paraId="7D6374F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8A4A7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56CB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D785AC"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E2FEDA8" w14:textId="77777777" w:rsidR="00E060BF" w:rsidRPr="00480423" w:rsidRDefault="00E060BF" w:rsidP="00AF6673">
            <w:pPr>
              <w:pStyle w:val="TAC"/>
              <w:rPr>
                <w:kern w:val="2"/>
                <w:szCs w:val="22"/>
                <w:lang w:val="en-US" w:eastAsia="zh-CN"/>
              </w:rPr>
            </w:pPr>
          </w:p>
        </w:tc>
      </w:tr>
      <w:tr w:rsidR="00E060BF" w:rsidRPr="00480423" w14:paraId="3923CD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16096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73704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A77F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2D1644D"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601ABAC" w14:textId="77777777" w:rsidR="00E060BF" w:rsidRPr="00480423" w:rsidRDefault="00E060BF" w:rsidP="00AF6673">
            <w:pPr>
              <w:pStyle w:val="TAC"/>
              <w:rPr>
                <w:kern w:val="2"/>
                <w:szCs w:val="22"/>
                <w:lang w:val="en-US" w:eastAsia="zh-CN"/>
              </w:rPr>
            </w:pPr>
          </w:p>
        </w:tc>
      </w:tr>
      <w:tr w:rsidR="00E060BF" w:rsidRPr="00480423" w14:paraId="44BD732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D836CE6" w14:textId="77777777" w:rsidR="00E060BF" w:rsidRPr="00480423" w:rsidRDefault="00E060BF" w:rsidP="00AF6673">
            <w:pPr>
              <w:pStyle w:val="TAC"/>
              <w:rPr>
                <w:kern w:val="2"/>
                <w:szCs w:val="22"/>
                <w:lang w:val="en-US"/>
              </w:rPr>
            </w:pPr>
            <w:r w:rsidRPr="00480423">
              <w:rPr>
                <w:kern w:val="2"/>
                <w:szCs w:val="22"/>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5F591D1" w14:textId="77777777" w:rsidR="00E060BF" w:rsidRPr="00480423" w:rsidRDefault="00E060BF" w:rsidP="00AF6673">
            <w:pPr>
              <w:pStyle w:val="TAC"/>
              <w:rPr>
                <w:kern w:val="2"/>
                <w:szCs w:val="22"/>
                <w:lang w:val="en-US"/>
              </w:rPr>
            </w:pPr>
            <w:r w:rsidRPr="00480423">
              <w:rPr>
                <w:kern w:val="2"/>
                <w:szCs w:val="22"/>
                <w:lang w:val="en-US"/>
              </w:rPr>
              <w:t>CA_n46A-n48A</w:t>
            </w:r>
          </w:p>
          <w:p w14:paraId="58E7C5B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9989B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45628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E203E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8147020" w14:textId="77777777" w:rsidTr="005A0D4C">
        <w:trPr>
          <w:trHeight w:val="29"/>
        </w:trPr>
        <w:tc>
          <w:tcPr>
            <w:tcW w:w="3066" w:type="dxa"/>
            <w:tcBorders>
              <w:top w:val="nil"/>
              <w:left w:val="single" w:sz="4" w:space="0" w:color="auto"/>
              <w:bottom w:val="nil"/>
              <w:right w:val="single" w:sz="4" w:space="0" w:color="auto"/>
            </w:tcBorders>
            <w:vAlign w:val="center"/>
          </w:tcPr>
          <w:p w14:paraId="32F6EF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609F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E47F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F925C7"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42B3170" w14:textId="77777777" w:rsidR="00E060BF" w:rsidRPr="00480423" w:rsidRDefault="00E060BF" w:rsidP="00AF6673">
            <w:pPr>
              <w:pStyle w:val="TAC"/>
              <w:rPr>
                <w:kern w:val="2"/>
                <w:szCs w:val="22"/>
                <w:lang w:val="en-US" w:eastAsia="zh-CN"/>
              </w:rPr>
            </w:pPr>
          </w:p>
        </w:tc>
      </w:tr>
      <w:tr w:rsidR="00E060BF" w:rsidRPr="00480423" w14:paraId="2E389D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E5EA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2317F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5C62D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34967DD" w14:textId="77777777" w:rsidR="00E060BF" w:rsidRPr="00480423" w:rsidRDefault="00E060BF" w:rsidP="00AF6673">
            <w:pPr>
              <w:pStyle w:val="TAC"/>
              <w:rPr>
                <w:lang w:val="en-US" w:eastAsia="zh-CN" w:bidi="ar"/>
              </w:rPr>
            </w:pPr>
            <w:r w:rsidRPr="00480423">
              <w:rPr>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7222703C" w14:textId="77777777" w:rsidR="00E060BF" w:rsidRPr="00480423" w:rsidRDefault="00E060BF" w:rsidP="00AF6673">
            <w:pPr>
              <w:pStyle w:val="TAC"/>
              <w:rPr>
                <w:kern w:val="2"/>
                <w:szCs w:val="22"/>
                <w:lang w:val="en-US" w:eastAsia="zh-CN"/>
              </w:rPr>
            </w:pPr>
          </w:p>
        </w:tc>
      </w:tr>
      <w:tr w:rsidR="00E060BF" w:rsidRPr="00480423" w14:paraId="3203F25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0563F0" w14:textId="77777777" w:rsidR="00E060BF" w:rsidRPr="00480423" w:rsidRDefault="00E060BF" w:rsidP="00AF6673">
            <w:pPr>
              <w:pStyle w:val="TAC"/>
              <w:rPr>
                <w:kern w:val="2"/>
                <w:szCs w:val="22"/>
                <w:lang w:val="en-US"/>
              </w:rPr>
            </w:pPr>
            <w:r w:rsidRPr="00480423">
              <w:rPr>
                <w:kern w:val="2"/>
                <w:szCs w:val="22"/>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D7DE94" w14:textId="77777777" w:rsidR="00E060BF" w:rsidRPr="00480423" w:rsidRDefault="00E060BF" w:rsidP="00AF6673">
            <w:pPr>
              <w:pStyle w:val="TAC"/>
              <w:rPr>
                <w:kern w:val="2"/>
                <w:szCs w:val="22"/>
                <w:lang w:val="en-US"/>
              </w:rPr>
            </w:pPr>
            <w:r w:rsidRPr="00480423">
              <w:rPr>
                <w:kern w:val="2"/>
                <w:szCs w:val="22"/>
                <w:lang w:val="en-US"/>
              </w:rPr>
              <w:t>CA_n46A-n48A</w:t>
            </w:r>
          </w:p>
          <w:p w14:paraId="0E82BF4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F1467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B28E8C4"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B76A77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F64ADDC" w14:textId="77777777" w:rsidTr="005A0D4C">
        <w:trPr>
          <w:trHeight w:val="29"/>
        </w:trPr>
        <w:tc>
          <w:tcPr>
            <w:tcW w:w="3066" w:type="dxa"/>
            <w:tcBorders>
              <w:top w:val="nil"/>
              <w:left w:val="single" w:sz="4" w:space="0" w:color="auto"/>
              <w:bottom w:val="nil"/>
              <w:right w:val="single" w:sz="4" w:space="0" w:color="auto"/>
            </w:tcBorders>
            <w:vAlign w:val="center"/>
          </w:tcPr>
          <w:p w14:paraId="5C742F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04C10D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2EA9F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3B933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68AA18F" w14:textId="77777777" w:rsidR="00E060BF" w:rsidRPr="00480423" w:rsidRDefault="00E060BF" w:rsidP="00AF6673">
            <w:pPr>
              <w:pStyle w:val="TAC"/>
              <w:rPr>
                <w:kern w:val="2"/>
                <w:szCs w:val="22"/>
                <w:lang w:val="en-US" w:eastAsia="zh-CN"/>
              </w:rPr>
            </w:pPr>
          </w:p>
        </w:tc>
      </w:tr>
      <w:tr w:rsidR="00E060BF" w:rsidRPr="00480423" w14:paraId="72B2B0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6EB2A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5C79E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29058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EC4CEB4"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F3A82A5" w14:textId="77777777" w:rsidR="00E060BF" w:rsidRPr="00480423" w:rsidRDefault="00E060BF" w:rsidP="00AF6673">
            <w:pPr>
              <w:pStyle w:val="TAC"/>
              <w:rPr>
                <w:kern w:val="2"/>
                <w:szCs w:val="22"/>
                <w:lang w:val="en-US" w:eastAsia="zh-CN"/>
              </w:rPr>
            </w:pPr>
          </w:p>
        </w:tc>
      </w:tr>
      <w:tr w:rsidR="00E060BF" w:rsidRPr="00480423" w14:paraId="2926367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C31F582" w14:textId="77777777" w:rsidR="00E060BF" w:rsidRPr="00480423" w:rsidRDefault="00E060BF" w:rsidP="00AF6673">
            <w:pPr>
              <w:pStyle w:val="TAC"/>
              <w:rPr>
                <w:kern w:val="2"/>
                <w:szCs w:val="22"/>
                <w:lang w:val="en-US"/>
              </w:rPr>
            </w:pPr>
            <w:r w:rsidRPr="00480423">
              <w:rPr>
                <w:kern w:val="2"/>
                <w:szCs w:val="22"/>
                <w:lang w:val="en-US"/>
              </w:rPr>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3A4497B" w14:textId="77777777" w:rsidR="00E060BF" w:rsidRPr="00480423" w:rsidRDefault="00E060BF" w:rsidP="00AF6673">
            <w:pPr>
              <w:pStyle w:val="TAC"/>
              <w:rPr>
                <w:kern w:val="2"/>
                <w:szCs w:val="22"/>
                <w:lang w:val="en-US"/>
              </w:rPr>
            </w:pPr>
            <w:r w:rsidRPr="00480423">
              <w:rPr>
                <w:kern w:val="2"/>
                <w:szCs w:val="22"/>
                <w:lang w:val="en-US"/>
              </w:rPr>
              <w:t>CA_n46A-n48A</w:t>
            </w:r>
          </w:p>
          <w:p w14:paraId="40A3B1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02F9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D8E8FDE"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32139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0749F66" w14:textId="77777777" w:rsidTr="005A0D4C">
        <w:trPr>
          <w:trHeight w:val="29"/>
        </w:trPr>
        <w:tc>
          <w:tcPr>
            <w:tcW w:w="3066" w:type="dxa"/>
            <w:tcBorders>
              <w:top w:val="nil"/>
              <w:left w:val="single" w:sz="4" w:space="0" w:color="auto"/>
              <w:bottom w:val="nil"/>
              <w:right w:val="single" w:sz="4" w:space="0" w:color="auto"/>
            </w:tcBorders>
            <w:vAlign w:val="center"/>
          </w:tcPr>
          <w:p w14:paraId="3A0426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C36C07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8242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4BE382"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D640085" w14:textId="77777777" w:rsidR="00E060BF" w:rsidRPr="00480423" w:rsidRDefault="00E060BF" w:rsidP="00AF6673">
            <w:pPr>
              <w:pStyle w:val="TAC"/>
              <w:rPr>
                <w:kern w:val="2"/>
                <w:szCs w:val="22"/>
                <w:lang w:val="en-US" w:eastAsia="zh-CN"/>
              </w:rPr>
            </w:pPr>
          </w:p>
        </w:tc>
      </w:tr>
      <w:tr w:rsidR="00E060BF" w:rsidRPr="00480423" w14:paraId="0A8AC0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13BE8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18237C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A1F61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6A269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65874F0" w14:textId="77777777" w:rsidR="00E060BF" w:rsidRPr="00480423" w:rsidRDefault="00E060BF" w:rsidP="00AF6673">
            <w:pPr>
              <w:pStyle w:val="TAC"/>
              <w:rPr>
                <w:kern w:val="2"/>
                <w:szCs w:val="22"/>
                <w:lang w:val="en-US" w:eastAsia="zh-CN"/>
              </w:rPr>
            </w:pPr>
          </w:p>
        </w:tc>
      </w:tr>
      <w:tr w:rsidR="00E060BF" w:rsidRPr="00480423" w14:paraId="0BE3B8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F97A8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08DE13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A14D9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2A37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AF6C89"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8A964D9" w14:textId="77777777" w:rsidTr="005A0D4C">
        <w:trPr>
          <w:trHeight w:val="29"/>
        </w:trPr>
        <w:tc>
          <w:tcPr>
            <w:tcW w:w="3066" w:type="dxa"/>
            <w:tcBorders>
              <w:top w:val="nil"/>
              <w:left w:val="single" w:sz="4" w:space="0" w:color="auto"/>
              <w:bottom w:val="nil"/>
              <w:right w:val="single" w:sz="4" w:space="0" w:color="auto"/>
            </w:tcBorders>
            <w:vAlign w:val="center"/>
          </w:tcPr>
          <w:p w14:paraId="3A388C4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66A089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7397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C3F9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442905F" w14:textId="77777777" w:rsidR="00E060BF" w:rsidRPr="00480423" w:rsidRDefault="00E060BF" w:rsidP="00AF6673">
            <w:pPr>
              <w:pStyle w:val="TAC"/>
              <w:rPr>
                <w:rFonts w:eastAsiaTheme="minorEastAsia"/>
                <w:kern w:val="2"/>
                <w:szCs w:val="22"/>
                <w:lang w:val="en-US" w:eastAsia="zh-CN"/>
              </w:rPr>
            </w:pPr>
          </w:p>
        </w:tc>
      </w:tr>
      <w:tr w:rsidR="00E060BF" w:rsidRPr="00480423" w14:paraId="6BEBD2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8EDEF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0C15E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B0070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0B149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321349A" w14:textId="77777777" w:rsidR="00E060BF" w:rsidRPr="00480423" w:rsidRDefault="00E060BF" w:rsidP="00AF6673">
            <w:pPr>
              <w:pStyle w:val="TAC"/>
              <w:rPr>
                <w:rFonts w:eastAsiaTheme="minorEastAsia"/>
                <w:kern w:val="2"/>
                <w:szCs w:val="22"/>
                <w:lang w:val="en-US" w:eastAsia="zh-CN"/>
              </w:rPr>
            </w:pPr>
          </w:p>
        </w:tc>
      </w:tr>
      <w:tr w:rsidR="00E060BF" w:rsidRPr="00480423" w14:paraId="250E0AD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0FE5C24" w14:textId="77777777" w:rsidR="00E060BF" w:rsidRPr="00480423" w:rsidRDefault="00E060BF" w:rsidP="00AF6673">
            <w:pPr>
              <w:pStyle w:val="TAC"/>
              <w:rPr>
                <w:kern w:val="2"/>
                <w:szCs w:val="22"/>
                <w:lang w:val="en-US"/>
              </w:rPr>
            </w:pPr>
            <w:r w:rsidRPr="00480423">
              <w:rPr>
                <w:kern w:val="2"/>
                <w:szCs w:val="22"/>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219F87" w14:textId="77777777" w:rsidR="00E060BF" w:rsidRPr="00480423" w:rsidRDefault="00E060BF" w:rsidP="00AF6673">
            <w:pPr>
              <w:pStyle w:val="TAC"/>
              <w:rPr>
                <w:kern w:val="2"/>
                <w:szCs w:val="22"/>
                <w:lang w:val="en-US"/>
              </w:rPr>
            </w:pPr>
            <w:r w:rsidRPr="00480423">
              <w:rPr>
                <w:kern w:val="2"/>
                <w:szCs w:val="22"/>
                <w:lang w:val="en-US"/>
              </w:rPr>
              <w:t>CA_n46A-n48A</w:t>
            </w:r>
          </w:p>
          <w:p w14:paraId="29F1DEB4"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F95F0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FBE8B5E"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BF5857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745C065" w14:textId="77777777" w:rsidTr="005A0D4C">
        <w:trPr>
          <w:trHeight w:val="29"/>
        </w:trPr>
        <w:tc>
          <w:tcPr>
            <w:tcW w:w="3066" w:type="dxa"/>
            <w:tcBorders>
              <w:top w:val="nil"/>
              <w:left w:val="single" w:sz="4" w:space="0" w:color="auto"/>
              <w:bottom w:val="nil"/>
              <w:right w:val="single" w:sz="4" w:space="0" w:color="auto"/>
            </w:tcBorders>
            <w:vAlign w:val="center"/>
          </w:tcPr>
          <w:p w14:paraId="26C3719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2E9754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44692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82C086"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B20E032" w14:textId="77777777" w:rsidR="00E060BF" w:rsidRPr="00480423" w:rsidRDefault="00E060BF" w:rsidP="00AF6673">
            <w:pPr>
              <w:pStyle w:val="TAC"/>
              <w:rPr>
                <w:kern w:val="2"/>
                <w:szCs w:val="22"/>
                <w:lang w:val="en-US" w:eastAsia="zh-CN"/>
              </w:rPr>
            </w:pPr>
          </w:p>
        </w:tc>
      </w:tr>
      <w:tr w:rsidR="00E060BF" w:rsidRPr="00480423" w14:paraId="04BBE1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F2C1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F8166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80B25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4627D7"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A734F75" w14:textId="77777777" w:rsidR="00E060BF" w:rsidRPr="00480423" w:rsidRDefault="00E060BF" w:rsidP="00AF6673">
            <w:pPr>
              <w:pStyle w:val="TAC"/>
              <w:rPr>
                <w:kern w:val="2"/>
                <w:szCs w:val="22"/>
                <w:lang w:val="en-US" w:eastAsia="zh-CN"/>
              </w:rPr>
            </w:pPr>
          </w:p>
        </w:tc>
      </w:tr>
      <w:tr w:rsidR="00E060BF" w:rsidRPr="00480423" w14:paraId="1E7181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CC3BE0" w14:textId="77777777" w:rsidR="00E060BF" w:rsidRPr="00480423" w:rsidRDefault="00E060BF" w:rsidP="00AF6673">
            <w:pPr>
              <w:pStyle w:val="TAC"/>
              <w:rPr>
                <w:kern w:val="2"/>
                <w:szCs w:val="22"/>
                <w:lang w:val="en-US"/>
              </w:rPr>
            </w:pPr>
            <w:r w:rsidRPr="00480423">
              <w:rPr>
                <w:kern w:val="2"/>
                <w:szCs w:val="22"/>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5421DE69" w14:textId="77777777" w:rsidR="00E060BF" w:rsidRPr="00480423" w:rsidRDefault="00E060BF" w:rsidP="00AF6673">
            <w:pPr>
              <w:pStyle w:val="TAC"/>
              <w:rPr>
                <w:kern w:val="2"/>
                <w:szCs w:val="22"/>
                <w:lang w:val="en-US"/>
              </w:rPr>
            </w:pPr>
            <w:r w:rsidRPr="00480423">
              <w:rPr>
                <w:kern w:val="2"/>
                <w:szCs w:val="22"/>
                <w:lang w:val="en-US"/>
              </w:rPr>
              <w:t>CA_n46A-n48A</w:t>
            </w:r>
          </w:p>
          <w:p w14:paraId="325E3A69" w14:textId="77777777" w:rsidR="00E060BF" w:rsidRPr="00480423" w:rsidRDefault="00E060BF" w:rsidP="00AF6673">
            <w:pPr>
              <w:pStyle w:val="TAC"/>
              <w:rPr>
                <w:kern w:val="2"/>
                <w:szCs w:val="22"/>
                <w:lang w:val="en-US"/>
              </w:rPr>
            </w:pPr>
            <w:r w:rsidRPr="00480423">
              <w:rPr>
                <w:kern w:val="2"/>
                <w:szCs w:val="22"/>
                <w:lang w:val="en-US"/>
              </w:rPr>
              <w:t>CA_n46A-n48B</w:t>
            </w:r>
          </w:p>
          <w:p w14:paraId="63F3A6EF" w14:textId="77777777" w:rsidR="00E060BF" w:rsidRPr="00480423" w:rsidRDefault="00E060BF" w:rsidP="00AF6673">
            <w:pPr>
              <w:pStyle w:val="TAC"/>
              <w:rPr>
                <w:kern w:val="2"/>
                <w:szCs w:val="22"/>
                <w:lang w:val="en-US"/>
              </w:rPr>
            </w:pPr>
            <w:r w:rsidRPr="00480423">
              <w:rPr>
                <w:kern w:val="2"/>
                <w:szCs w:val="22"/>
                <w:lang w:val="en-US"/>
              </w:rPr>
              <w:t>CA_n48A-n96A</w:t>
            </w:r>
          </w:p>
          <w:p w14:paraId="1558020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6C52B34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B400A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38B106C" w14:textId="77777777" w:rsidR="00E060BF" w:rsidRPr="00480423" w:rsidRDefault="00E060BF" w:rsidP="00AF6673">
            <w:pPr>
              <w:pStyle w:val="TAC"/>
              <w:rPr>
                <w:lang w:val="en-US" w:eastAsia="zh-CN" w:bidi="ar"/>
              </w:rPr>
            </w:pPr>
            <w:r w:rsidRPr="00480423">
              <w:rPr>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01A05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ABFA79" w14:textId="77777777" w:rsidTr="005A0D4C">
        <w:trPr>
          <w:trHeight w:val="29"/>
        </w:trPr>
        <w:tc>
          <w:tcPr>
            <w:tcW w:w="3066" w:type="dxa"/>
            <w:tcBorders>
              <w:top w:val="nil"/>
              <w:left w:val="single" w:sz="4" w:space="0" w:color="auto"/>
              <w:bottom w:val="nil"/>
              <w:right w:val="single" w:sz="4" w:space="0" w:color="auto"/>
            </w:tcBorders>
            <w:vAlign w:val="center"/>
          </w:tcPr>
          <w:p w14:paraId="0380E49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CD277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7051E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02076C"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03E38D2F" w14:textId="77777777" w:rsidR="00E060BF" w:rsidRPr="00480423" w:rsidRDefault="00E060BF" w:rsidP="00AF6673">
            <w:pPr>
              <w:pStyle w:val="TAC"/>
              <w:rPr>
                <w:kern w:val="2"/>
                <w:szCs w:val="22"/>
                <w:lang w:val="en-US" w:eastAsia="zh-CN"/>
              </w:rPr>
            </w:pPr>
          </w:p>
        </w:tc>
      </w:tr>
      <w:tr w:rsidR="00E060BF" w:rsidRPr="00480423" w14:paraId="6F7174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B4C8D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8A255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C6714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AF3F34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BC8BFC3" w14:textId="77777777" w:rsidR="00E060BF" w:rsidRPr="00480423" w:rsidRDefault="00E060BF" w:rsidP="00AF6673">
            <w:pPr>
              <w:pStyle w:val="TAC"/>
              <w:rPr>
                <w:kern w:val="2"/>
                <w:szCs w:val="22"/>
                <w:lang w:val="en-US" w:eastAsia="zh-CN"/>
              </w:rPr>
            </w:pPr>
          </w:p>
        </w:tc>
      </w:tr>
      <w:tr w:rsidR="00E060BF" w:rsidRPr="00480423" w14:paraId="4453AC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9FA72C" w14:textId="77777777" w:rsidR="00E060BF" w:rsidRPr="00480423" w:rsidRDefault="00E060BF" w:rsidP="00AF6673">
            <w:pPr>
              <w:pStyle w:val="TAC"/>
              <w:rPr>
                <w:kern w:val="2"/>
                <w:szCs w:val="22"/>
                <w:lang w:val="en-US"/>
              </w:rPr>
            </w:pPr>
            <w:r w:rsidRPr="00480423">
              <w:rPr>
                <w:kern w:val="2"/>
                <w:szCs w:val="22"/>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7DDD4595" w14:textId="77777777" w:rsidR="00E060BF" w:rsidRPr="00480423" w:rsidRDefault="00E060BF" w:rsidP="00AF6673">
            <w:pPr>
              <w:pStyle w:val="TAC"/>
              <w:rPr>
                <w:kern w:val="2"/>
                <w:szCs w:val="22"/>
                <w:lang w:val="en-US"/>
              </w:rPr>
            </w:pPr>
            <w:r w:rsidRPr="00480423">
              <w:rPr>
                <w:kern w:val="2"/>
                <w:szCs w:val="22"/>
                <w:lang w:val="en-US"/>
              </w:rPr>
              <w:t>CA_n46A-n48A</w:t>
            </w:r>
          </w:p>
          <w:p w14:paraId="2CC3560C" w14:textId="77777777" w:rsidR="00E060BF" w:rsidRPr="00480423" w:rsidRDefault="00E060BF" w:rsidP="00AF6673">
            <w:pPr>
              <w:pStyle w:val="TAC"/>
              <w:rPr>
                <w:kern w:val="2"/>
                <w:szCs w:val="22"/>
                <w:lang w:val="en-US"/>
              </w:rPr>
            </w:pPr>
            <w:r w:rsidRPr="00480423">
              <w:rPr>
                <w:kern w:val="2"/>
                <w:szCs w:val="22"/>
                <w:lang w:val="en-US"/>
              </w:rPr>
              <w:t>CA_n46A-n48B</w:t>
            </w:r>
          </w:p>
          <w:p w14:paraId="5CC8DA02" w14:textId="77777777" w:rsidR="00E060BF" w:rsidRPr="00480423" w:rsidRDefault="00E060BF" w:rsidP="00AF6673">
            <w:pPr>
              <w:pStyle w:val="TAC"/>
              <w:rPr>
                <w:kern w:val="2"/>
                <w:szCs w:val="22"/>
                <w:lang w:val="en-US"/>
              </w:rPr>
            </w:pPr>
            <w:r w:rsidRPr="00480423">
              <w:rPr>
                <w:kern w:val="2"/>
                <w:szCs w:val="22"/>
                <w:lang w:val="en-US"/>
              </w:rPr>
              <w:t>CA_n48A-n96A</w:t>
            </w:r>
          </w:p>
          <w:p w14:paraId="20605BCA"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BAE1ECA"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DFED0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694B72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4320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27ABBF3" w14:textId="77777777" w:rsidTr="005A0D4C">
        <w:trPr>
          <w:trHeight w:val="29"/>
        </w:trPr>
        <w:tc>
          <w:tcPr>
            <w:tcW w:w="3066" w:type="dxa"/>
            <w:tcBorders>
              <w:top w:val="nil"/>
              <w:left w:val="single" w:sz="4" w:space="0" w:color="auto"/>
              <w:bottom w:val="nil"/>
              <w:right w:val="single" w:sz="4" w:space="0" w:color="auto"/>
            </w:tcBorders>
            <w:vAlign w:val="center"/>
          </w:tcPr>
          <w:p w14:paraId="5902C50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A4E3B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6068E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A603EB"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6AF13492" w14:textId="77777777" w:rsidR="00E060BF" w:rsidRPr="00480423" w:rsidRDefault="00E060BF" w:rsidP="00AF6673">
            <w:pPr>
              <w:pStyle w:val="TAC"/>
              <w:rPr>
                <w:kern w:val="2"/>
                <w:szCs w:val="22"/>
                <w:lang w:val="en-US" w:eastAsia="zh-CN"/>
              </w:rPr>
            </w:pPr>
          </w:p>
        </w:tc>
      </w:tr>
      <w:tr w:rsidR="00E060BF" w:rsidRPr="00480423" w14:paraId="7C3A7B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893D4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01C5F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1516B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0150681"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1A75A28" w14:textId="77777777" w:rsidR="00E060BF" w:rsidRPr="00480423" w:rsidRDefault="00E060BF" w:rsidP="00AF6673">
            <w:pPr>
              <w:pStyle w:val="TAC"/>
              <w:rPr>
                <w:kern w:val="2"/>
                <w:szCs w:val="22"/>
                <w:lang w:val="en-US" w:eastAsia="zh-CN"/>
              </w:rPr>
            </w:pPr>
          </w:p>
        </w:tc>
      </w:tr>
      <w:tr w:rsidR="00E060BF" w:rsidRPr="00480423" w14:paraId="5168B19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9F29EB" w14:textId="77777777" w:rsidR="00E060BF" w:rsidRPr="00480423" w:rsidRDefault="00E060BF" w:rsidP="00AF6673">
            <w:pPr>
              <w:pStyle w:val="TAC"/>
              <w:rPr>
                <w:kern w:val="2"/>
                <w:szCs w:val="22"/>
                <w:lang w:val="en-US"/>
              </w:rPr>
            </w:pPr>
            <w:r w:rsidRPr="00480423">
              <w:rPr>
                <w:kern w:val="2"/>
                <w:szCs w:val="22"/>
                <w:lang w:val="en-US"/>
              </w:rPr>
              <w:t>CA_n46C-n48B-n96A</w:t>
            </w:r>
          </w:p>
        </w:tc>
        <w:tc>
          <w:tcPr>
            <w:tcW w:w="2712" w:type="dxa"/>
            <w:tcBorders>
              <w:top w:val="single" w:sz="4" w:space="0" w:color="auto"/>
              <w:left w:val="single" w:sz="4" w:space="0" w:color="auto"/>
              <w:bottom w:val="nil"/>
              <w:right w:val="single" w:sz="4" w:space="0" w:color="auto"/>
            </w:tcBorders>
            <w:vAlign w:val="center"/>
          </w:tcPr>
          <w:p w14:paraId="7718044B" w14:textId="77777777" w:rsidR="00E060BF" w:rsidRPr="00480423" w:rsidRDefault="00E060BF" w:rsidP="00AF6673">
            <w:pPr>
              <w:pStyle w:val="TAC"/>
              <w:rPr>
                <w:kern w:val="2"/>
                <w:szCs w:val="22"/>
                <w:lang w:val="en-US"/>
              </w:rPr>
            </w:pPr>
            <w:r w:rsidRPr="00480423">
              <w:rPr>
                <w:kern w:val="2"/>
                <w:szCs w:val="22"/>
                <w:lang w:val="en-US"/>
              </w:rPr>
              <w:t>CA_n46A-n48A</w:t>
            </w:r>
          </w:p>
          <w:p w14:paraId="6F69AEF9" w14:textId="77777777" w:rsidR="00E060BF" w:rsidRPr="00480423" w:rsidRDefault="00E060BF" w:rsidP="00AF6673">
            <w:pPr>
              <w:pStyle w:val="TAC"/>
              <w:rPr>
                <w:kern w:val="2"/>
                <w:szCs w:val="22"/>
                <w:lang w:val="en-US"/>
              </w:rPr>
            </w:pPr>
            <w:r w:rsidRPr="00480423">
              <w:rPr>
                <w:kern w:val="2"/>
                <w:szCs w:val="22"/>
                <w:lang w:val="en-US"/>
              </w:rPr>
              <w:t>CA_n46A-n48B</w:t>
            </w:r>
          </w:p>
          <w:p w14:paraId="446A7EDE" w14:textId="77777777" w:rsidR="00E060BF" w:rsidRPr="00480423" w:rsidRDefault="00E060BF" w:rsidP="00AF6673">
            <w:pPr>
              <w:pStyle w:val="TAC"/>
              <w:rPr>
                <w:kern w:val="2"/>
                <w:szCs w:val="22"/>
                <w:lang w:val="en-US"/>
              </w:rPr>
            </w:pPr>
            <w:r w:rsidRPr="00480423">
              <w:rPr>
                <w:kern w:val="2"/>
                <w:szCs w:val="22"/>
                <w:lang w:val="en-US"/>
              </w:rPr>
              <w:t>CA_n48A-n96A</w:t>
            </w:r>
          </w:p>
          <w:p w14:paraId="4491E097"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B61E7C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06B9B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B0F0F80"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D2648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EF351BA" w14:textId="77777777" w:rsidTr="005A0D4C">
        <w:trPr>
          <w:trHeight w:val="29"/>
        </w:trPr>
        <w:tc>
          <w:tcPr>
            <w:tcW w:w="3066" w:type="dxa"/>
            <w:tcBorders>
              <w:top w:val="nil"/>
              <w:left w:val="single" w:sz="4" w:space="0" w:color="auto"/>
              <w:bottom w:val="nil"/>
              <w:right w:val="single" w:sz="4" w:space="0" w:color="auto"/>
            </w:tcBorders>
            <w:vAlign w:val="center"/>
          </w:tcPr>
          <w:p w14:paraId="3871E09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3C11E6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B8155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173566"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14684387" w14:textId="77777777" w:rsidR="00E060BF" w:rsidRPr="00480423" w:rsidRDefault="00E060BF" w:rsidP="00AF6673">
            <w:pPr>
              <w:pStyle w:val="TAC"/>
              <w:rPr>
                <w:kern w:val="2"/>
                <w:szCs w:val="22"/>
                <w:lang w:val="en-US" w:eastAsia="zh-CN"/>
              </w:rPr>
            </w:pPr>
          </w:p>
        </w:tc>
      </w:tr>
      <w:tr w:rsidR="00E060BF" w:rsidRPr="00480423" w14:paraId="39011E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935BE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39BF8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76702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B81E51"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D6FE717" w14:textId="77777777" w:rsidR="00E060BF" w:rsidRPr="00480423" w:rsidRDefault="00E060BF" w:rsidP="00AF6673">
            <w:pPr>
              <w:pStyle w:val="TAC"/>
              <w:rPr>
                <w:kern w:val="2"/>
                <w:szCs w:val="22"/>
                <w:lang w:val="en-US" w:eastAsia="zh-CN"/>
              </w:rPr>
            </w:pPr>
          </w:p>
        </w:tc>
      </w:tr>
      <w:tr w:rsidR="00E060BF" w:rsidRPr="00480423" w14:paraId="7C3923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F215E6" w14:textId="77777777" w:rsidR="00E060BF" w:rsidRPr="00480423" w:rsidRDefault="00E060BF" w:rsidP="00AF6673">
            <w:pPr>
              <w:pStyle w:val="TAC"/>
              <w:rPr>
                <w:kern w:val="2"/>
                <w:szCs w:val="22"/>
                <w:lang w:val="en-US"/>
              </w:rPr>
            </w:pPr>
            <w:r w:rsidRPr="00480423">
              <w:rPr>
                <w:kern w:val="2"/>
                <w:szCs w:val="22"/>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343F0F8B" w14:textId="77777777" w:rsidR="00E060BF" w:rsidRPr="00480423" w:rsidRDefault="00E060BF" w:rsidP="00AF6673">
            <w:pPr>
              <w:pStyle w:val="TAC"/>
              <w:rPr>
                <w:kern w:val="2"/>
                <w:szCs w:val="22"/>
                <w:lang w:val="en-US"/>
              </w:rPr>
            </w:pPr>
            <w:r w:rsidRPr="00480423">
              <w:rPr>
                <w:kern w:val="2"/>
                <w:szCs w:val="22"/>
                <w:lang w:val="en-US"/>
              </w:rPr>
              <w:t>CA_n46A-n48A</w:t>
            </w:r>
          </w:p>
          <w:p w14:paraId="72440C0E" w14:textId="77777777" w:rsidR="00E060BF" w:rsidRPr="00480423" w:rsidRDefault="00E060BF" w:rsidP="00AF6673">
            <w:pPr>
              <w:pStyle w:val="TAC"/>
              <w:rPr>
                <w:kern w:val="2"/>
                <w:szCs w:val="22"/>
                <w:lang w:val="en-US"/>
              </w:rPr>
            </w:pPr>
            <w:r w:rsidRPr="00480423">
              <w:rPr>
                <w:kern w:val="2"/>
                <w:szCs w:val="22"/>
                <w:lang w:val="en-US"/>
              </w:rPr>
              <w:t>CA_n46A-n48B</w:t>
            </w:r>
          </w:p>
          <w:p w14:paraId="378F56A5" w14:textId="77777777" w:rsidR="00E060BF" w:rsidRPr="00480423" w:rsidRDefault="00E060BF" w:rsidP="00AF6673">
            <w:pPr>
              <w:pStyle w:val="TAC"/>
              <w:rPr>
                <w:kern w:val="2"/>
                <w:szCs w:val="22"/>
                <w:lang w:val="en-US"/>
              </w:rPr>
            </w:pPr>
            <w:r w:rsidRPr="00480423">
              <w:rPr>
                <w:kern w:val="2"/>
                <w:szCs w:val="22"/>
                <w:lang w:val="en-US"/>
              </w:rPr>
              <w:t>CA_n48A-n96A</w:t>
            </w:r>
          </w:p>
          <w:p w14:paraId="10FBBE9A"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4CBD870"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3B06E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2846099"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7AAC8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D75038F" w14:textId="77777777" w:rsidTr="005A0D4C">
        <w:trPr>
          <w:trHeight w:val="29"/>
        </w:trPr>
        <w:tc>
          <w:tcPr>
            <w:tcW w:w="3066" w:type="dxa"/>
            <w:tcBorders>
              <w:top w:val="nil"/>
              <w:left w:val="single" w:sz="4" w:space="0" w:color="auto"/>
              <w:bottom w:val="nil"/>
              <w:right w:val="single" w:sz="4" w:space="0" w:color="auto"/>
            </w:tcBorders>
            <w:vAlign w:val="center"/>
          </w:tcPr>
          <w:p w14:paraId="3704DD3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0A82E9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0F86D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B47384"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32C07C80" w14:textId="77777777" w:rsidR="00E060BF" w:rsidRPr="00480423" w:rsidRDefault="00E060BF" w:rsidP="00AF6673">
            <w:pPr>
              <w:pStyle w:val="TAC"/>
              <w:rPr>
                <w:kern w:val="2"/>
                <w:szCs w:val="22"/>
                <w:lang w:val="en-US" w:eastAsia="zh-CN"/>
              </w:rPr>
            </w:pPr>
          </w:p>
        </w:tc>
      </w:tr>
      <w:tr w:rsidR="00E060BF" w:rsidRPr="00480423" w14:paraId="5FD392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163C3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1218A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496BE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BC7812"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572282" w14:textId="77777777" w:rsidR="00E060BF" w:rsidRPr="00480423" w:rsidRDefault="00E060BF" w:rsidP="00AF6673">
            <w:pPr>
              <w:pStyle w:val="TAC"/>
              <w:rPr>
                <w:kern w:val="2"/>
                <w:szCs w:val="22"/>
                <w:lang w:val="en-US" w:eastAsia="zh-CN"/>
              </w:rPr>
            </w:pPr>
          </w:p>
        </w:tc>
      </w:tr>
      <w:tr w:rsidR="00E060BF" w:rsidRPr="00480423" w14:paraId="73DBDB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9A62C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07CBE46E"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CA_n46A-n48A</w:t>
            </w:r>
          </w:p>
          <w:p w14:paraId="340700AA"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CA_n46A-n48B</w:t>
            </w:r>
          </w:p>
          <w:p w14:paraId="0BB15626"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CA_n48A-n96A</w:t>
            </w:r>
          </w:p>
          <w:p w14:paraId="2D42A1DC"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CA_n48B</w:t>
            </w:r>
          </w:p>
          <w:p w14:paraId="70483548" w14:textId="77777777" w:rsidR="00E060BF" w:rsidRPr="00480423" w:rsidRDefault="00E060BF" w:rsidP="00AF6673">
            <w:pPr>
              <w:pStyle w:val="TAC"/>
              <w:rPr>
                <w:rFonts w:eastAsiaTheme="minorEastAsia"/>
                <w:kern w:val="2"/>
                <w:szCs w:val="22"/>
                <w:lang w:val="en-US"/>
              </w:rPr>
            </w:pPr>
            <w:r w:rsidRPr="00771F82">
              <w:rPr>
                <w:rFonts w:eastAsiaTheme="minorEastAsia"/>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D310C7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B8B8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283583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9C9765F" w14:textId="77777777" w:rsidTr="005A0D4C">
        <w:trPr>
          <w:trHeight w:val="29"/>
        </w:trPr>
        <w:tc>
          <w:tcPr>
            <w:tcW w:w="3066" w:type="dxa"/>
            <w:tcBorders>
              <w:top w:val="nil"/>
              <w:left w:val="single" w:sz="4" w:space="0" w:color="auto"/>
              <w:bottom w:val="nil"/>
              <w:right w:val="single" w:sz="4" w:space="0" w:color="auto"/>
            </w:tcBorders>
            <w:vAlign w:val="center"/>
          </w:tcPr>
          <w:p w14:paraId="547B977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46F777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60C8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5AA4A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5D6A8050" w14:textId="77777777" w:rsidR="00E060BF" w:rsidRPr="00480423" w:rsidRDefault="00E060BF" w:rsidP="00AF6673">
            <w:pPr>
              <w:pStyle w:val="TAC"/>
              <w:rPr>
                <w:rFonts w:eastAsiaTheme="minorEastAsia"/>
                <w:kern w:val="2"/>
                <w:szCs w:val="22"/>
                <w:lang w:val="en-US" w:eastAsia="zh-CN"/>
              </w:rPr>
            </w:pPr>
          </w:p>
        </w:tc>
      </w:tr>
      <w:tr w:rsidR="00E060BF" w:rsidRPr="00480423" w14:paraId="2F2675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CEF74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F10D5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8FB4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EC89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85AD190" w14:textId="77777777" w:rsidR="00E060BF" w:rsidRPr="00480423" w:rsidRDefault="00E060BF" w:rsidP="00AF6673">
            <w:pPr>
              <w:pStyle w:val="TAC"/>
              <w:rPr>
                <w:rFonts w:eastAsiaTheme="minorEastAsia"/>
                <w:kern w:val="2"/>
                <w:szCs w:val="22"/>
                <w:lang w:val="en-US" w:eastAsia="zh-CN"/>
              </w:rPr>
            </w:pPr>
          </w:p>
        </w:tc>
      </w:tr>
      <w:tr w:rsidR="00E060BF" w:rsidRPr="00480423" w14:paraId="173234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7D4B0E" w14:textId="77777777" w:rsidR="00E060BF" w:rsidRPr="00480423" w:rsidRDefault="00E060BF" w:rsidP="00AF6673">
            <w:pPr>
              <w:pStyle w:val="TAC"/>
              <w:rPr>
                <w:kern w:val="2"/>
                <w:szCs w:val="22"/>
                <w:lang w:val="en-US"/>
              </w:rPr>
            </w:pPr>
            <w:r w:rsidRPr="00480423">
              <w:rPr>
                <w:kern w:val="2"/>
                <w:szCs w:val="22"/>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6EB556CA" w14:textId="77777777" w:rsidR="00E060BF" w:rsidRPr="00480423" w:rsidRDefault="00E060BF" w:rsidP="00AF6673">
            <w:pPr>
              <w:pStyle w:val="TAC"/>
              <w:rPr>
                <w:kern w:val="2"/>
                <w:szCs w:val="22"/>
                <w:lang w:val="en-US"/>
              </w:rPr>
            </w:pPr>
            <w:r w:rsidRPr="00480423">
              <w:rPr>
                <w:kern w:val="2"/>
                <w:szCs w:val="22"/>
                <w:lang w:val="en-US"/>
              </w:rPr>
              <w:t>CA_n46A-n48A</w:t>
            </w:r>
          </w:p>
          <w:p w14:paraId="3DCF6337" w14:textId="77777777" w:rsidR="00E060BF" w:rsidRPr="00480423" w:rsidRDefault="00E060BF" w:rsidP="00AF6673">
            <w:pPr>
              <w:pStyle w:val="TAC"/>
              <w:rPr>
                <w:kern w:val="2"/>
                <w:szCs w:val="22"/>
                <w:lang w:val="en-US"/>
              </w:rPr>
            </w:pPr>
            <w:r w:rsidRPr="00480423">
              <w:rPr>
                <w:kern w:val="2"/>
                <w:szCs w:val="22"/>
                <w:lang w:val="en-US"/>
              </w:rPr>
              <w:t>CA_n46A-n48B</w:t>
            </w:r>
          </w:p>
          <w:p w14:paraId="581E1B1B" w14:textId="77777777" w:rsidR="00E060BF" w:rsidRPr="00480423" w:rsidRDefault="00E060BF" w:rsidP="00AF6673">
            <w:pPr>
              <w:pStyle w:val="TAC"/>
              <w:rPr>
                <w:kern w:val="2"/>
                <w:szCs w:val="22"/>
                <w:lang w:val="en-US"/>
              </w:rPr>
            </w:pPr>
            <w:r w:rsidRPr="00480423">
              <w:rPr>
                <w:kern w:val="2"/>
                <w:szCs w:val="22"/>
                <w:lang w:val="en-US"/>
              </w:rPr>
              <w:t>CA_n48A-n96A</w:t>
            </w:r>
          </w:p>
          <w:p w14:paraId="1602CAC1"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4290FD4"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50F6F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B1EDEA8"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50C21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C07A623" w14:textId="77777777" w:rsidTr="005A0D4C">
        <w:trPr>
          <w:trHeight w:val="29"/>
        </w:trPr>
        <w:tc>
          <w:tcPr>
            <w:tcW w:w="3066" w:type="dxa"/>
            <w:tcBorders>
              <w:top w:val="nil"/>
              <w:left w:val="single" w:sz="4" w:space="0" w:color="auto"/>
              <w:bottom w:val="nil"/>
              <w:right w:val="single" w:sz="4" w:space="0" w:color="auto"/>
            </w:tcBorders>
            <w:vAlign w:val="center"/>
          </w:tcPr>
          <w:p w14:paraId="7C04FA0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F87D5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ED3F4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A099DA"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7C3AEF9F" w14:textId="77777777" w:rsidR="00E060BF" w:rsidRPr="00480423" w:rsidRDefault="00E060BF" w:rsidP="00AF6673">
            <w:pPr>
              <w:pStyle w:val="TAC"/>
              <w:rPr>
                <w:kern w:val="2"/>
                <w:szCs w:val="22"/>
                <w:lang w:val="en-US" w:eastAsia="zh-CN"/>
              </w:rPr>
            </w:pPr>
          </w:p>
        </w:tc>
      </w:tr>
      <w:tr w:rsidR="00E060BF" w:rsidRPr="00480423" w14:paraId="4F4A9C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7D84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5D731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14E41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7E282F"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8D85BE7" w14:textId="77777777" w:rsidR="00E060BF" w:rsidRPr="00480423" w:rsidRDefault="00E060BF" w:rsidP="00AF6673">
            <w:pPr>
              <w:pStyle w:val="TAC"/>
              <w:rPr>
                <w:kern w:val="2"/>
                <w:szCs w:val="22"/>
                <w:lang w:val="en-US" w:eastAsia="zh-CN"/>
              </w:rPr>
            </w:pPr>
          </w:p>
        </w:tc>
      </w:tr>
      <w:tr w:rsidR="00E060BF" w:rsidRPr="00480423" w14:paraId="1955211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50ED6B" w14:textId="77777777" w:rsidR="00E060BF" w:rsidRPr="00480423" w:rsidRDefault="00E060BF" w:rsidP="00AF6673">
            <w:pPr>
              <w:pStyle w:val="TAC"/>
              <w:rPr>
                <w:kern w:val="2"/>
                <w:szCs w:val="22"/>
                <w:lang w:val="en-US"/>
              </w:rPr>
            </w:pPr>
            <w:r w:rsidRPr="00480423">
              <w:rPr>
                <w:kern w:val="2"/>
                <w:szCs w:val="22"/>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47B10E24" w14:textId="77777777" w:rsidR="00E060BF" w:rsidRPr="00480423" w:rsidRDefault="00E060BF" w:rsidP="00AF6673">
            <w:pPr>
              <w:pStyle w:val="TAC"/>
              <w:rPr>
                <w:kern w:val="2"/>
                <w:szCs w:val="22"/>
                <w:lang w:val="en-US"/>
              </w:rPr>
            </w:pPr>
            <w:r w:rsidRPr="00480423">
              <w:rPr>
                <w:kern w:val="2"/>
                <w:szCs w:val="22"/>
                <w:lang w:val="en-US"/>
              </w:rPr>
              <w:t>CA_n46A-n48A</w:t>
            </w:r>
          </w:p>
          <w:p w14:paraId="6E78670C" w14:textId="77777777" w:rsidR="00E060BF" w:rsidRPr="00480423" w:rsidRDefault="00E060BF" w:rsidP="00AF6673">
            <w:pPr>
              <w:pStyle w:val="TAC"/>
              <w:rPr>
                <w:kern w:val="2"/>
                <w:szCs w:val="22"/>
                <w:lang w:val="en-US"/>
              </w:rPr>
            </w:pPr>
            <w:r w:rsidRPr="00480423">
              <w:rPr>
                <w:kern w:val="2"/>
                <w:szCs w:val="22"/>
                <w:lang w:val="en-US"/>
              </w:rPr>
              <w:t>CA_n46A-n48B</w:t>
            </w:r>
          </w:p>
          <w:p w14:paraId="1C162DC0" w14:textId="77777777" w:rsidR="00E060BF" w:rsidRPr="00480423" w:rsidRDefault="00E060BF" w:rsidP="00AF6673">
            <w:pPr>
              <w:pStyle w:val="TAC"/>
              <w:rPr>
                <w:kern w:val="2"/>
                <w:szCs w:val="22"/>
                <w:lang w:val="en-US"/>
              </w:rPr>
            </w:pPr>
            <w:r w:rsidRPr="00480423">
              <w:rPr>
                <w:kern w:val="2"/>
                <w:szCs w:val="22"/>
                <w:lang w:val="en-US"/>
              </w:rPr>
              <w:t>CA_n48A-n96A</w:t>
            </w:r>
          </w:p>
          <w:p w14:paraId="19E5D1EE"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0B34D4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A7C6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48465EC"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46E89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B6BC4AE" w14:textId="77777777" w:rsidTr="005A0D4C">
        <w:trPr>
          <w:trHeight w:val="29"/>
        </w:trPr>
        <w:tc>
          <w:tcPr>
            <w:tcW w:w="3066" w:type="dxa"/>
            <w:tcBorders>
              <w:top w:val="nil"/>
              <w:left w:val="single" w:sz="4" w:space="0" w:color="auto"/>
              <w:bottom w:val="nil"/>
              <w:right w:val="single" w:sz="4" w:space="0" w:color="auto"/>
            </w:tcBorders>
            <w:vAlign w:val="center"/>
          </w:tcPr>
          <w:p w14:paraId="71E2AF7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715E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3827A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55993D"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7E4B11F" w14:textId="77777777" w:rsidR="00E060BF" w:rsidRPr="00480423" w:rsidRDefault="00E060BF" w:rsidP="00AF6673">
            <w:pPr>
              <w:pStyle w:val="TAC"/>
              <w:rPr>
                <w:kern w:val="2"/>
                <w:szCs w:val="22"/>
                <w:lang w:val="en-US" w:eastAsia="zh-CN"/>
              </w:rPr>
            </w:pPr>
          </w:p>
        </w:tc>
      </w:tr>
      <w:tr w:rsidR="00E060BF" w:rsidRPr="00480423" w14:paraId="57AAD2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653FE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520C1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A7840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2811C66"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E2B2156" w14:textId="77777777" w:rsidR="00E060BF" w:rsidRPr="00480423" w:rsidRDefault="00E060BF" w:rsidP="00AF6673">
            <w:pPr>
              <w:pStyle w:val="TAC"/>
              <w:rPr>
                <w:kern w:val="2"/>
                <w:szCs w:val="22"/>
                <w:lang w:val="en-US" w:eastAsia="zh-CN"/>
              </w:rPr>
            </w:pPr>
          </w:p>
        </w:tc>
      </w:tr>
      <w:tr w:rsidR="00E060BF" w:rsidRPr="00480423" w14:paraId="1BE28D3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D4E56" w14:textId="77777777" w:rsidR="00E060BF" w:rsidRPr="00480423" w:rsidRDefault="00E060BF" w:rsidP="00AF6673">
            <w:pPr>
              <w:pStyle w:val="TAC"/>
              <w:rPr>
                <w:kern w:val="2"/>
                <w:szCs w:val="22"/>
                <w:lang w:val="en-US"/>
              </w:rPr>
            </w:pPr>
            <w:r w:rsidRPr="00480423">
              <w:rPr>
                <w:kern w:val="2"/>
                <w:szCs w:val="22"/>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2F6320F2" w14:textId="77777777" w:rsidR="00E060BF" w:rsidRPr="00480423" w:rsidRDefault="00E060BF" w:rsidP="00AF6673">
            <w:pPr>
              <w:pStyle w:val="TAC"/>
              <w:rPr>
                <w:kern w:val="2"/>
                <w:szCs w:val="22"/>
                <w:lang w:val="en-US"/>
              </w:rPr>
            </w:pPr>
            <w:r w:rsidRPr="00480423">
              <w:rPr>
                <w:kern w:val="2"/>
                <w:szCs w:val="22"/>
                <w:lang w:val="en-US"/>
              </w:rPr>
              <w:t>CA_n46A-n48A</w:t>
            </w:r>
          </w:p>
          <w:p w14:paraId="08F3A661" w14:textId="77777777" w:rsidR="00E060BF" w:rsidRPr="00480423" w:rsidRDefault="00E060BF" w:rsidP="00AF6673">
            <w:pPr>
              <w:pStyle w:val="TAC"/>
              <w:rPr>
                <w:kern w:val="2"/>
                <w:szCs w:val="22"/>
                <w:lang w:val="en-US"/>
              </w:rPr>
            </w:pPr>
            <w:r w:rsidRPr="00480423">
              <w:rPr>
                <w:kern w:val="2"/>
                <w:szCs w:val="22"/>
                <w:lang w:val="en-US"/>
              </w:rPr>
              <w:t>CA_n46A-n48B</w:t>
            </w:r>
          </w:p>
          <w:p w14:paraId="06428F23" w14:textId="77777777" w:rsidR="00E060BF" w:rsidRPr="00480423" w:rsidRDefault="00E060BF" w:rsidP="00AF6673">
            <w:pPr>
              <w:pStyle w:val="TAC"/>
              <w:rPr>
                <w:kern w:val="2"/>
                <w:szCs w:val="22"/>
                <w:lang w:val="en-US"/>
              </w:rPr>
            </w:pPr>
            <w:r w:rsidRPr="00480423">
              <w:rPr>
                <w:kern w:val="2"/>
                <w:szCs w:val="22"/>
                <w:lang w:val="en-US"/>
              </w:rPr>
              <w:t>CA_n48A-n96A</w:t>
            </w:r>
          </w:p>
          <w:p w14:paraId="4279F886"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5C3FF91B"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44652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3E8D1DE"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C82FE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997297" w14:textId="77777777" w:rsidTr="005A0D4C">
        <w:trPr>
          <w:trHeight w:val="29"/>
        </w:trPr>
        <w:tc>
          <w:tcPr>
            <w:tcW w:w="3066" w:type="dxa"/>
            <w:tcBorders>
              <w:top w:val="nil"/>
              <w:left w:val="single" w:sz="4" w:space="0" w:color="auto"/>
              <w:bottom w:val="nil"/>
              <w:right w:val="single" w:sz="4" w:space="0" w:color="auto"/>
            </w:tcBorders>
            <w:vAlign w:val="center"/>
          </w:tcPr>
          <w:p w14:paraId="5D50E1E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F65F9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BDD81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176842"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3079985" w14:textId="77777777" w:rsidR="00E060BF" w:rsidRPr="00480423" w:rsidRDefault="00E060BF" w:rsidP="00AF6673">
            <w:pPr>
              <w:pStyle w:val="TAC"/>
              <w:rPr>
                <w:kern w:val="2"/>
                <w:szCs w:val="22"/>
                <w:lang w:val="en-US" w:eastAsia="zh-CN"/>
              </w:rPr>
            </w:pPr>
          </w:p>
        </w:tc>
      </w:tr>
      <w:tr w:rsidR="00E060BF" w:rsidRPr="00480423" w14:paraId="5120FA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CDB4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8A65E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73514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B01602A"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ED30985" w14:textId="77777777" w:rsidR="00E060BF" w:rsidRPr="00480423" w:rsidRDefault="00E060BF" w:rsidP="00AF6673">
            <w:pPr>
              <w:pStyle w:val="TAC"/>
              <w:rPr>
                <w:kern w:val="2"/>
                <w:szCs w:val="22"/>
                <w:lang w:val="en-US" w:eastAsia="zh-CN"/>
              </w:rPr>
            </w:pPr>
          </w:p>
        </w:tc>
      </w:tr>
      <w:tr w:rsidR="00E060BF" w:rsidRPr="00480423" w14:paraId="508C05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286A0C" w14:textId="77777777" w:rsidR="00E060BF" w:rsidRPr="00480423" w:rsidRDefault="00E060BF" w:rsidP="00AF6673">
            <w:pPr>
              <w:pStyle w:val="TAC"/>
              <w:rPr>
                <w:kern w:val="2"/>
                <w:szCs w:val="22"/>
                <w:lang w:val="en-US"/>
              </w:rPr>
            </w:pPr>
            <w:r w:rsidRPr="00480423">
              <w:rPr>
                <w:kern w:val="2"/>
                <w:szCs w:val="22"/>
                <w:lang w:val="en-US"/>
              </w:rPr>
              <w:t>CA_n46C-n48C-n96A</w:t>
            </w:r>
          </w:p>
        </w:tc>
        <w:tc>
          <w:tcPr>
            <w:tcW w:w="2712" w:type="dxa"/>
            <w:tcBorders>
              <w:top w:val="single" w:sz="4" w:space="0" w:color="auto"/>
              <w:left w:val="single" w:sz="4" w:space="0" w:color="auto"/>
              <w:bottom w:val="nil"/>
              <w:right w:val="single" w:sz="4" w:space="0" w:color="auto"/>
            </w:tcBorders>
            <w:vAlign w:val="center"/>
          </w:tcPr>
          <w:p w14:paraId="1E79590E" w14:textId="77777777" w:rsidR="00E060BF" w:rsidRPr="00480423" w:rsidRDefault="00E060BF" w:rsidP="00AF6673">
            <w:pPr>
              <w:pStyle w:val="TAC"/>
              <w:rPr>
                <w:kern w:val="2"/>
                <w:szCs w:val="22"/>
                <w:lang w:val="en-US"/>
              </w:rPr>
            </w:pPr>
            <w:r w:rsidRPr="00480423">
              <w:rPr>
                <w:kern w:val="2"/>
                <w:szCs w:val="22"/>
                <w:lang w:val="en-US"/>
              </w:rPr>
              <w:t>CA_n46A-n48A</w:t>
            </w:r>
          </w:p>
          <w:p w14:paraId="305A29F4" w14:textId="77777777" w:rsidR="00E060BF" w:rsidRPr="00480423" w:rsidRDefault="00E060BF" w:rsidP="00AF6673">
            <w:pPr>
              <w:pStyle w:val="TAC"/>
              <w:rPr>
                <w:kern w:val="2"/>
                <w:szCs w:val="22"/>
                <w:lang w:val="en-US"/>
              </w:rPr>
            </w:pPr>
            <w:r w:rsidRPr="00480423">
              <w:rPr>
                <w:kern w:val="2"/>
                <w:szCs w:val="22"/>
                <w:lang w:val="en-US"/>
              </w:rPr>
              <w:t xml:space="preserve">CA_n46A-n48B </w:t>
            </w:r>
          </w:p>
          <w:p w14:paraId="0E085481" w14:textId="77777777" w:rsidR="00E060BF" w:rsidRPr="00480423" w:rsidRDefault="00E060BF" w:rsidP="00AF6673">
            <w:pPr>
              <w:pStyle w:val="TAC"/>
              <w:rPr>
                <w:kern w:val="2"/>
                <w:szCs w:val="22"/>
                <w:lang w:val="en-US"/>
              </w:rPr>
            </w:pPr>
            <w:r w:rsidRPr="00480423">
              <w:rPr>
                <w:kern w:val="2"/>
                <w:szCs w:val="22"/>
                <w:lang w:val="en-US"/>
              </w:rPr>
              <w:t>CA_n48A-n96A</w:t>
            </w:r>
          </w:p>
          <w:p w14:paraId="709E8AB0"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D3B7A20"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C8DE9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100CD6"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8C9609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57DA3F1" w14:textId="77777777" w:rsidTr="005A0D4C">
        <w:trPr>
          <w:trHeight w:val="29"/>
        </w:trPr>
        <w:tc>
          <w:tcPr>
            <w:tcW w:w="3066" w:type="dxa"/>
            <w:tcBorders>
              <w:top w:val="nil"/>
              <w:left w:val="single" w:sz="4" w:space="0" w:color="auto"/>
              <w:bottom w:val="nil"/>
              <w:right w:val="single" w:sz="4" w:space="0" w:color="auto"/>
            </w:tcBorders>
            <w:vAlign w:val="center"/>
          </w:tcPr>
          <w:p w14:paraId="26BFE95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B67AD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6DAF9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F5F0B2"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31FC963" w14:textId="77777777" w:rsidR="00E060BF" w:rsidRPr="00480423" w:rsidRDefault="00E060BF" w:rsidP="00AF6673">
            <w:pPr>
              <w:pStyle w:val="TAC"/>
              <w:rPr>
                <w:kern w:val="2"/>
                <w:szCs w:val="22"/>
                <w:lang w:val="en-US" w:eastAsia="zh-CN"/>
              </w:rPr>
            </w:pPr>
          </w:p>
        </w:tc>
      </w:tr>
      <w:tr w:rsidR="00E060BF" w:rsidRPr="00480423" w14:paraId="21CA2D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07519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3D287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9A360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1682DB"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3A6D1C4" w14:textId="77777777" w:rsidR="00E060BF" w:rsidRPr="00480423" w:rsidRDefault="00E060BF" w:rsidP="00AF6673">
            <w:pPr>
              <w:pStyle w:val="TAC"/>
              <w:rPr>
                <w:kern w:val="2"/>
                <w:szCs w:val="22"/>
                <w:lang w:val="en-US" w:eastAsia="zh-CN"/>
              </w:rPr>
            </w:pPr>
          </w:p>
        </w:tc>
      </w:tr>
      <w:tr w:rsidR="00E060BF" w:rsidRPr="00480423" w14:paraId="0C144B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44989B" w14:textId="77777777" w:rsidR="00E060BF" w:rsidRPr="00480423" w:rsidRDefault="00E060BF" w:rsidP="00AF6673">
            <w:pPr>
              <w:pStyle w:val="TAC"/>
              <w:rPr>
                <w:kern w:val="2"/>
                <w:szCs w:val="22"/>
                <w:lang w:val="en-US"/>
              </w:rPr>
            </w:pPr>
            <w:r w:rsidRPr="00480423">
              <w:rPr>
                <w:kern w:val="2"/>
                <w:szCs w:val="22"/>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369F5178" w14:textId="77777777" w:rsidR="00E060BF" w:rsidRPr="00480423" w:rsidRDefault="00E060BF" w:rsidP="00AF6673">
            <w:pPr>
              <w:pStyle w:val="TAC"/>
              <w:rPr>
                <w:kern w:val="2"/>
                <w:szCs w:val="22"/>
                <w:lang w:val="en-US"/>
              </w:rPr>
            </w:pPr>
            <w:r w:rsidRPr="00480423">
              <w:rPr>
                <w:kern w:val="2"/>
                <w:szCs w:val="22"/>
                <w:lang w:val="en-US"/>
              </w:rPr>
              <w:t>CA_n46A-n48A</w:t>
            </w:r>
          </w:p>
          <w:p w14:paraId="1905364C" w14:textId="77777777" w:rsidR="00E060BF" w:rsidRPr="00480423" w:rsidRDefault="00E060BF" w:rsidP="00AF6673">
            <w:pPr>
              <w:pStyle w:val="TAC"/>
              <w:rPr>
                <w:kern w:val="2"/>
                <w:szCs w:val="22"/>
                <w:lang w:val="en-US"/>
              </w:rPr>
            </w:pPr>
            <w:r w:rsidRPr="00480423">
              <w:rPr>
                <w:kern w:val="2"/>
                <w:szCs w:val="22"/>
                <w:lang w:val="en-US"/>
              </w:rPr>
              <w:t>CA_n46A-n48B</w:t>
            </w:r>
          </w:p>
          <w:p w14:paraId="7800C2F2" w14:textId="77777777" w:rsidR="00E060BF" w:rsidRPr="00480423" w:rsidRDefault="00E060BF" w:rsidP="00AF6673">
            <w:pPr>
              <w:pStyle w:val="TAC"/>
              <w:rPr>
                <w:kern w:val="2"/>
                <w:szCs w:val="22"/>
                <w:lang w:val="en-US"/>
              </w:rPr>
            </w:pPr>
            <w:r w:rsidRPr="00480423">
              <w:rPr>
                <w:kern w:val="2"/>
                <w:szCs w:val="22"/>
                <w:lang w:val="en-US"/>
              </w:rPr>
              <w:t>CA_n48A-n96A</w:t>
            </w:r>
          </w:p>
          <w:p w14:paraId="5043A6BD"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4E607EF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F4CA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060CD0"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266C4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A23370A" w14:textId="77777777" w:rsidTr="005A0D4C">
        <w:trPr>
          <w:trHeight w:val="29"/>
        </w:trPr>
        <w:tc>
          <w:tcPr>
            <w:tcW w:w="3066" w:type="dxa"/>
            <w:tcBorders>
              <w:top w:val="nil"/>
              <w:left w:val="single" w:sz="4" w:space="0" w:color="auto"/>
              <w:bottom w:val="nil"/>
              <w:right w:val="single" w:sz="4" w:space="0" w:color="auto"/>
            </w:tcBorders>
            <w:vAlign w:val="center"/>
          </w:tcPr>
          <w:p w14:paraId="019B0BF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426E7E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9AAB2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A6067F"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4F54252E" w14:textId="77777777" w:rsidR="00E060BF" w:rsidRPr="00480423" w:rsidRDefault="00E060BF" w:rsidP="00AF6673">
            <w:pPr>
              <w:pStyle w:val="TAC"/>
              <w:rPr>
                <w:kern w:val="2"/>
                <w:szCs w:val="22"/>
                <w:lang w:val="en-US" w:eastAsia="zh-CN"/>
              </w:rPr>
            </w:pPr>
          </w:p>
        </w:tc>
      </w:tr>
      <w:tr w:rsidR="00E060BF" w:rsidRPr="00480423" w14:paraId="44442C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0378F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4458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09A5A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623FCB5"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DA2A942" w14:textId="77777777" w:rsidR="00E060BF" w:rsidRPr="00480423" w:rsidRDefault="00E060BF" w:rsidP="00AF6673">
            <w:pPr>
              <w:pStyle w:val="TAC"/>
              <w:rPr>
                <w:kern w:val="2"/>
                <w:szCs w:val="22"/>
                <w:lang w:val="en-US" w:eastAsia="zh-CN"/>
              </w:rPr>
            </w:pPr>
          </w:p>
        </w:tc>
      </w:tr>
      <w:tr w:rsidR="00E060BF" w:rsidRPr="00480423" w14:paraId="5FB9529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686D0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6F2C21F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04BA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02818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831208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FE87AB" w14:textId="77777777" w:rsidTr="005A0D4C">
        <w:trPr>
          <w:trHeight w:val="29"/>
        </w:trPr>
        <w:tc>
          <w:tcPr>
            <w:tcW w:w="3066" w:type="dxa"/>
            <w:tcBorders>
              <w:top w:val="nil"/>
              <w:left w:val="single" w:sz="4" w:space="0" w:color="auto"/>
              <w:bottom w:val="nil"/>
              <w:right w:val="single" w:sz="4" w:space="0" w:color="auto"/>
            </w:tcBorders>
            <w:vAlign w:val="center"/>
          </w:tcPr>
          <w:p w14:paraId="63A1BD7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EEDBBC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949F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A8251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4A37CFC" w14:textId="77777777" w:rsidR="00E060BF" w:rsidRPr="00480423" w:rsidRDefault="00E060BF" w:rsidP="00AF6673">
            <w:pPr>
              <w:pStyle w:val="TAC"/>
              <w:rPr>
                <w:rFonts w:eastAsiaTheme="minorEastAsia"/>
                <w:kern w:val="2"/>
                <w:szCs w:val="22"/>
                <w:lang w:val="en-US" w:eastAsia="zh-CN"/>
              </w:rPr>
            </w:pPr>
          </w:p>
        </w:tc>
      </w:tr>
      <w:tr w:rsidR="00E060BF" w:rsidRPr="00480423" w14:paraId="39938D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A786D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EC7FC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FE75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8BB95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25247A6" w14:textId="77777777" w:rsidR="00E060BF" w:rsidRPr="00480423" w:rsidRDefault="00E060BF" w:rsidP="00AF6673">
            <w:pPr>
              <w:pStyle w:val="TAC"/>
              <w:rPr>
                <w:rFonts w:eastAsiaTheme="minorEastAsia"/>
                <w:kern w:val="2"/>
                <w:szCs w:val="22"/>
                <w:lang w:val="en-US" w:eastAsia="zh-CN"/>
              </w:rPr>
            </w:pPr>
          </w:p>
        </w:tc>
      </w:tr>
      <w:tr w:rsidR="00E060BF" w:rsidRPr="00480423" w14:paraId="426C55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AF5F5E" w14:textId="77777777" w:rsidR="00E060BF" w:rsidRPr="00480423" w:rsidRDefault="00E060BF" w:rsidP="00AF6673">
            <w:pPr>
              <w:pStyle w:val="TAC"/>
              <w:rPr>
                <w:kern w:val="2"/>
                <w:szCs w:val="22"/>
                <w:lang w:val="en-US"/>
              </w:rPr>
            </w:pPr>
            <w:r w:rsidRPr="00480423">
              <w:rPr>
                <w:kern w:val="2"/>
                <w:szCs w:val="22"/>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1EEA8F76" w14:textId="77777777" w:rsidR="00E060BF" w:rsidRPr="00480423" w:rsidRDefault="00E060BF" w:rsidP="00AF6673">
            <w:pPr>
              <w:pStyle w:val="TAC"/>
              <w:rPr>
                <w:kern w:val="2"/>
                <w:szCs w:val="22"/>
                <w:lang w:val="en-US"/>
              </w:rPr>
            </w:pPr>
            <w:r w:rsidRPr="00480423">
              <w:rPr>
                <w:kern w:val="2"/>
                <w:szCs w:val="22"/>
                <w:lang w:val="en-US"/>
              </w:rPr>
              <w:t>CA_n46A-n48A</w:t>
            </w:r>
          </w:p>
          <w:p w14:paraId="278E7484" w14:textId="77777777" w:rsidR="00E060BF" w:rsidRPr="00480423" w:rsidRDefault="00E060BF" w:rsidP="00AF6673">
            <w:pPr>
              <w:pStyle w:val="TAC"/>
              <w:rPr>
                <w:kern w:val="2"/>
                <w:szCs w:val="22"/>
                <w:lang w:val="en-US"/>
              </w:rPr>
            </w:pPr>
            <w:r w:rsidRPr="00480423">
              <w:rPr>
                <w:kern w:val="2"/>
                <w:szCs w:val="22"/>
                <w:lang w:val="en-US"/>
              </w:rPr>
              <w:t xml:space="preserve">CA_n46A-n48B </w:t>
            </w:r>
          </w:p>
          <w:p w14:paraId="1F18ACD8" w14:textId="77777777" w:rsidR="00E060BF" w:rsidRPr="00480423" w:rsidRDefault="00E060BF" w:rsidP="00AF6673">
            <w:pPr>
              <w:pStyle w:val="TAC"/>
              <w:rPr>
                <w:kern w:val="2"/>
                <w:szCs w:val="22"/>
                <w:lang w:val="en-US"/>
              </w:rPr>
            </w:pPr>
            <w:r w:rsidRPr="00480423">
              <w:rPr>
                <w:kern w:val="2"/>
                <w:szCs w:val="22"/>
                <w:lang w:val="en-US"/>
              </w:rPr>
              <w:t>CA_n48A-n96A</w:t>
            </w:r>
          </w:p>
          <w:p w14:paraId="10AB997D"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22BFAAC"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C5D0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2CA508F"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6811E1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1FD477" w14:textId="77777777" w:rsidTr="005A0D4C">
        <w:trPr>
          <w:trHeight w:val="29"/>
        </w:trPr>
        <w:tc>
          <w:tcPr>
            <w:tcW w:w="3066" w:type="dxa"/>
            <w:tcBorders>
              <w:top w:val="nil"/>
              <w:left w:val="single" w:sz="4" w:space="0" w:color="auto"/>
              <w:bottom w:val="nil"/>
              <w:right w:val="single" w:sz="4" w:space="0" w:color="auto"/>
            </w:tcBorders>
            <w:vAlign w:val="center"/>
          </w:tcPr>
          <w:p w14:paraId="511E33A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0FEB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2872E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CD834E"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8330A52" w14:textId="77777777" w:rsidR="00E060BF" w:rsidRPr="00480423" w:rsidRDefault="00E060BF" w:rsidP="00AF6673">
            <w:pPr>
              <w:pStyle w:val="TAC"/>
              <w:rPr>
                <w:kern w:val="2"/>
                <w:szCs w:val="22"/>
                <w:lang w:val="en-US" w:eastAsia="zh-CN"/>
              </w:rPr>
            </w:pPr>
          </w:p>
        </w:tc>
      </w:tr>
      <w:tr w:rsidR="00E060BF" w:rsidRPr="00480423" w14:paraId="3B31C3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6A98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437BA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EAE7E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8CF0133"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86DE688" w14:textId="77777777" w:rsidR="00E060BF" w:rsidRPr="00480423" w:rsidRDefault="00E060BF" w:rsidP="00AF6673">
            <w:pPr>
              <w:pStyle w:val="TAC"/>
              <w:rPr>
                <w:kern w:val="2"/>
                <w:szCs w:val="22"/>
                <w:lang w:val="en-US" w:eastAsia="zh-CN"/>
              </w:rPr>
            </w:pPr>
          </w:p>
        </w:tc>
      </w:tr>
      <w:tr w:rsidR="00E060BF" w:rsidRPr="00480423" w14:paraId="0699A1F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F27D162" w14:textId="77777777" w:rsidR="00E060BF" w:rsidRPr="00480423" w:rsidRDefault="00E060BF" w:rsidP="00AF6673">
            <w:pPr>
              <w:pStyle w:val="TAC"/>
              <w:rPr>
                <w:kern w:val="2"/>
                <w:szCs w:val="22"/>
                <w:lang w:val="en-US"/>
              </w:rPr>
            </w:pPr>
            <w:r w:rsidRPr="00480423">
              <w:rPr>
                <w:kern w:val="2"/>
                <w:szCs w:val="22"/>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598A2A6" w14:textId="77777777" w:rsidR="00E060BF" w:rsidRPr="00480423" w:rsidRDefault="00E060BF" w:rsidP="00AF6673">
            <w:pPr>
              <w:pStyle w:val="TAC"/>
              <w:rPr>
                <w:kern w:val="2"/>
                <w:szCs w:val="22"/>
                <w:lang w:val="en-US"/>
              </w:rPr>
            </w:pPr>
            <w:r w:rsidRPr="00480423">
              <w:rPr>
                <w:kern w:val="2"/>
                <w:szCs w:val="22"/>
                <w:lang w:val="en-US"/>
              </w:rPr>
              <w:t>CA_n46A-n48A</w:t>
            </w:r>
          </w:p>
          <w:p w14:paraId="3BA4927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94E3F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FA155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21123D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C7B0731" w14:textId="77777777" w:rsidTr="005A0D4C">
        <w:trPr>
          <w:trHeight w:val="29"/>
        </w:trPr>
        <w:tc>
          <w:tcPr>
            <w:tcW w:w="3066" w:type="dxa"/>
            <w:tcBorders>
              <w:top w:val="nil"/>
              <w:left w:val="single" w:sz="4" w:space="0" w:color="auto"/>
              <w:bottom w:val="nil"/>
              <w:right w:val="single" w:sz="4" w:space="0" w:color="auto"/>
            </w:tcBorders>
            <w:vAlign w:val="center"/>
          </w:tcPr>
          <w:p w14:paraId="4EE647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40E0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7838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AE16E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7B09619" w14:textId="77777777" w:rsidR="00E060BF" w:rsidRPr="00480423" w:rsidRDefault="00E060BF" w:rsidP="00AF6673">
            <w:pPr>
              <w:pStyle w:val="TAC"/>
              <w:rPr>
                <w:kern w:val="2"/>
                <w:szCs w:val="22"/>
                <w:lang w:val="en-US" w:eastAsia="zh-CN"/>
              </w:rPr>
            </w:pPr>
          </w:p>
        </w:tc>
      </w:tr>
      <w:tr w:rsidR="00E060BF" w:rsidRPr="00480423" w14:paraId="681144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CF889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2B6EB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6743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9A4DE1"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CAA9B35" w14:textId="77777777" w:rsidR="00E060BF" w:rsidRPr="00480423" w:rsidRDefault="00E060BF" w:rsidP="00AF6673">
            <w:pPr>
              <w:pStyle w:val="TAC"/>
              <w:rPr>
                <w:kern w:val="2"/>
                <w:szCs w:val="22"/>
                <w:lang w:val="en-US" w:eastAsia="zh-CN"/>
              </w:rPr>
            </w:pPr>
          </w:p>
        </w:tc>
      </w:tr>
      <w:tr w:rsidR="00E060BF" w:rsidRPr="00480423" w14:paraId="717DC15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98672CD" w14:textId="77777777" w:rsidR="00E060BF" w:rsidRPr="00480423" w:rsidRDefault="00E060BF" w:rsidP="00AF6673">
            <w:pPr>
              <w:pStyle w:val="TAC"/>
              <w:rPr>
                <w:kern w:val="2"/>
                <w:szCs w:val="22"/>
                <w:lang w:val="en-US"/>
              </w:rPr>
            </w:pPr>
            <w:r w:rsidRPr="00480423">
              <w:rPr>
                <w:kern w:val="2"/>
                <w:szCs w:val="22"/>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5EF1D82" w14:textId="77777777" w:rsidR="00E060BF" w:rsidRPr="00480423" w:rsidRDefault="00E060BF" w:rsidP="00AF6673">
            <w:pPr>
              <w:pStyle w:val="TAC"/>
              <w:rPr>
                <w:kern w:val="2"/>
                <w:szCs w:val="22"/>
                <w:lang w:val="en-US"/>
              </w:rPr>
            </w:pPr>
            <w:r w:rsidRPr="00480423">
              <w:rPr>
                <w:kern w:val="2"/>
                <w:szCs w:val="22"/>
                <w:lang w:val="en-US"/>
              </w:rPr>
              <w:t>CA_n46A-n48A</w:t>
            </w:r>
          </w:p>
          <w:p w14:paraId="314BC198"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4EB4F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8246C5"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E1CCE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E423C92" w14:textId="77777777" w:rsidTr="005A0D4C">
        <w:trPr>
          <w:trHeight w:val="29"/>
        </w:trPr>
        <w:tc>
          <w:tcPr>
            <w:tcW w:w="3066" w:type="dxa"/>
            <w:tcBorders>
              <w:top w:val="nil"/>
              <w:left w:val="single" w:sz="4" w:space="0" w:color="auto"/>
              <w:bottom w:val="nil"/>
              <w:right w:val="single" w:sz="4" w:space="0" w:color="auto"/>
            </w:tcBorders>
            <w:vAlign w:val="center"/>
          </w:tcPr>
          <w:p w14:paraId="006FB64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B158C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6A11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7F689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FDB61C2" w14:textId="77777777" w:rsidR="00E060BF" w:rsidRPr="00480423" w:rsidRDefault="00E060BF" w:rsidP="00AF6673">
            <w:pPr>
              <w:pStyle w:val="TAC"/>
              <w:rPr>
                <w:kern w:val="2"/>
                <w:szCs w:val="22"/>
                <w:lang w:val="en-US" w:eastAsia="zh-CN"/>
              </w:rPr>
            </w:pPr>
          </w:p>
        </w:tc>
      </w:tr>
      <w:tr w:rsidR="00E060BF" w:rsidRPr="00480423" w14:paraId="24C4C8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1A98D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D67185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ED6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0FD6A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BAADBF3" w14:textId="77777777" w:rsidR="00E060BF" w:rsidRPr="00480423" w:rsidRDefault="00E060BF" w:rsidP="00AF6673">
            <w:pPr>
              <w:pStyle w:val="TAC"/>
              <w:rPr>
                <w:kern w:val="2"/>
                <w:szCs w:val="22"/>
                <w:lang w:val="en-US" w:eastAsia="zh-CN"/>
              </w:rPr>
            </w:pPr>
          </w:p>
        </w:tc>
      </w:tr>
      <w:tr w:rsidR="00E060BF" w:rsidRPr="00480423" w14:paraId="29650A2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C5A294A" w14:textId="77777777" w:rsidR="00E060BF" w:rsidRPr="00480423" w:rsidRDefault="00E060BF" w:rsidP="00AF6673">
            <w:pPr>
              <w:pStyle w:val="TAC"/>
              <w:rPr>
                <w:kern w:val="2"/>
                <w:szCs w:val="22"/>
                <w:lang w:val="en-US"/>
              </w:rPr>
            </w:pPr>
            <w:r w:rsidRPr="00480423">
              <w:rPr>
                <w:kern w:val="2"/>
                <w:szCs w:val="22"/>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EECA69" w14:textId="77777777" w:rsidR="00E060BF" w:rsidRPr="00480423" w:rsidRDefault="00E060BF" w:rsidP="00AF6673">
            <w:pPr>
              <w:pStyle w:val="TAC"/>
              <w:rPr>
                <w:kern w:val="2"/>
                <w:szCs w:val="22"/>
                <w:lang w:val="en-US"/>
              </w:rPr>
            </w:pPr>
            <w:r w:rsidRPr="00480423">
              <w:rPr>
                <w:kern w:val="2"/>
                <w:szCs w:val="22"/>
                <w:lang w:val="en-US"/>
              </w:rPr>
              <w:t>CA_n46A-n48A</w:t>
            </w:r>
          </w:p>
          <w:p w14:paraId="78D7DF6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A27AA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047A1BF"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14F0C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2B8CA8F" w14:textId="77777777" w:rsidTr="005A0D4C">
        <w:trPr>
          <w:trHeight w:val="29"/>
        </w:trPr>
        <w:tc>
          <w:tcPr>
            <w:tcW w:w="3066" w:type="dxa"/>
            <w:tcBorders>
              <w:top w:val="nil"/>
              <w:left w:val="single" w:sz="4" w:space="0" w:color="auto"/>
              <w:bottom w:val="nil"/>
              <w:right w:val="single" w:sz="4" w:space="0" w:color="auto"/>
            </w:tcBorders>
            <w:vAlign w:val="center"/>
          </w:tcPr>
          <w:p w14:paraId="2444806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2FE7BE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E5401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D96CAF"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02B2860" w14:textId="77777777" w:rsidR="00E060BF" w:rsidRPr="00480423" w:rsidRDefault="00E060BF" w:rsidP="00AF6673">
            <w:pPr>
              <w:pStyle w:val="TAC"/>
              <w:rPr>
                <w:kern w:val="2"/>
                <w:szCs w:val="22"/>
                <w:lang w:val="en-US" w:eastAsia="zh-CN"/>
              </w:rPr>
            </w:pPr>
          </w:p>
        </w:tc>
      </w:tr>
      <w:tr w:rsidR="00E060BF" w:rsidRPr="00480423" w14:paraId="13A54E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3FA81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31F5F0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8D7AF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B42807"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7098DD" w14:textId="77777777" w:rsidR="00E060BF" w:rsidRPr="00480423" w:rsidRDefault="00E060BF" w:rsidP="00AF6673">
            <w:pPr>
              <w:pStyle w:val="TAC"/>
              <w:rPr>
                <w:kern w:val="2"/>
                <w:szCs w:val="22"/>
                <w:lang w:val="en-US" w:eastAsia="zh-CN"/>
              </w:rPr>
            </w:pPr>
          </w:p>
        </w:tc>
      </w:tr>
      <w:tr w:rsidR="00E060BF" w:rsidRPr="00480423" w14:paraId="63E9F16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7B1D9A4" w14:textId="77777777" w:rsidR="00E060BF" w:rsidRPr="00480423" w:rsidRDefault="00E060BF" w:rsidP="00AF6673">
            <w:pPr>
              <w:pStyle w:val="TAC"/>
              <w:rPr>
                <w:kern w:val="2"/>
                <w:szCs w:val="22"/>
                <w:lang w:val="en-US"/>
              </w:rPr>
            </w:pPr>
            <w:r w:rsidRPr="00480423">
              <w:rPr>
                <w:kern w:val="2"/>
                <w:szCs w:val="22"/>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CF74A23" w14:textId="77777777" w:rsidR="00E060BF" w:rsidRPr="00480423" w:rsidRDefault="00E060BF" w:rsidP="00AF6673">
            <w:pPr>
              <w:pStyle w:val="TAC"/>
              <w:rPr>
                <w:kern w:val="2"/>
                <w:szCs w:val="22"/>
                <w:lang w:val="en-US"/>
              </w:rPr>
            </w:pPr>
            <w:r w:rsidRPr="00480423">
              <w:rPr>
                <w:kern w:val="2"/>
                <w:szCs w:val="22"/>
                <w:lang w:val="en-US"/>
              </w:rPr>
              <w:t>CA_n46A-n48A</w:t>
            </w:r>
          </w:p>
          <w:p w14:paraId="05E3E73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2A4C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CA6493"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813C0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28A257E" w14:textId="77777777" w:rsidTr="005A0D4C">
        <w:trPr>
          <w:trHeight w:val="29"/>
        </w:trPr>
        <w:tc>
          <w:tcPr>
            <w:tcW w:w="3066" w:type="dxa"/>
            <w:tcBorders>
              <w:top w:val="nil"/>
              <w:left w:val="single" w:sz="4" w:space="0" w:color="auto"/>
              <w:bottom w:val="nil"/>
              <w:right w:val="single" w:sz="4" w:space="0" w:color="auto"/>
            </w:tcBorders>
            <w:vAlign w:val="center"/>
          </w:tcPr>
          <w:p w14:paraId="20DFC49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386384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2946E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918FE4"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449E95C" w14:textId="77777777" w:rsidR="00E060BF" w:rsidRPr="00480423" w:rsidRDefault="00E060BF" w:rsidP="00AF6673">
            <w:pPr>
              <w:pStyle w:val="TAC"/>
              <w:rPr>
                <w:kern w:val="2"/>
                <w:szCs w:val="22"/>
                <w:lang w:val="en-US" w:eastAsia="zh-CN"/>
              </w:rPr>
            </w:pPr>
          </w:p>
        </w:tc>
      </w:tr>
      <w:tr w:rsidR="00E060BF" w:rsidRPr="00480423" w14:paraId="1C7EEDD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CD400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51DD35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425E9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32BAF8"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23B6AD9" w14:textId="77777777" w:rsidR="00E060BF" w:rsidRPr="00480423" w:rsidRDefault="00E060BF" w:rsidP="00AF6673">
            <w:pPr>
              <w:pStyle w:val="TAC"/>
              <w:rPr>
                <w:kern w:val="2"/>
                <w:szCs w:val="22"/>
                <w:lang w:val="en-US" w:eastAsia="zh-CN"/>
              </w:rPr>
            </w:pPr>
          </w:p>
        </w:tc>
      </w:tr>
      <w:tr w:rsidR="00E060BF" w:rsidRPr="00480423" w14:paraId="7262D4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77E16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2E0EBCA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6922A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6300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30643C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9F615E1" w14:textId="77777777" w:rsidTr="005A0D4C">
        <w:trPr>
          <w:trHeight w:val="29"/>
        </w:trPr>
        <w:tc>
          <w:tcPr>
            <w:tcW w:w="3066" w:type="dxa"/>
            <w:tcBorders>
              <w:top w:val="nil"/>
              <w:left w:val="single" w:sz="4" w:space="0" w:color="auto"/>
              <w:bottom w:val="nil"/>
              <w:right w:val="single" w:sz="4" w:space="0" w:color="auto"/>
            </w:tcBorders>
            <w:vAlign w:val="center"/>
          </w:tcPr>
          <w:p w14:paraId="547491F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7112D0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8BC5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5DE67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25F380D" w14:textId="77777777" w:rsidR="00E060BF" w:rsidRPr="00480423" w:rsidRDefault="00E060BF" w:rsidP="00AF6673">
            <w:pPr>
              <w:pStyle w:val="TAC"/>
              <w:rPr>
                <w:rFonts w:eastAsiaTheme="minorEastAsia"/>
                <w:kern w:val="2"/>
                <w:szCs w:val="22"/>
                <w:lang w:val="en-US" w:eastAsia="zh-CN"/>
              </w:rPr>
            </w:pPr>
          </w:p>
        </w:tc>
      </w:tr>
      <w:tr w:rsidR="00E060BF" w:rsidRPr="00480423" w14:paraId="257E7C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B2135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9C7F5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F0AA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D933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4AA54A7" w14:textId="77777777" w:rsidR="00E060BF" w:rsidRPr="00480423" w:rsidRDefault="00E060BF" w:rsidP="00AF6673">
            <w:pPr>
              <w:pStyle w:val="TAC"/>
              <w:rPr>
                <w:rFonts w:eastAsiaTheme="minorEastAsia"/>
                <w:kern w:val="2"/>
                <w:szCs w:val="22"/>
                <w:lang w:val="en-US" w:eastAsia="zh-CN"/>
              </w:rPr>
            </w:pPr>
          </w:p>
        </w:tc>
      </w:tr>
      <w:tr w:rsidR="00E060BF" w:rsidRPr="00480423" w14:paraId="0BC8CAD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069384B" w14:textId="77777777" w:rsidR="00E060BF" w:rsidRPr="00480423" w:rsidRDefault="00E060BF" w:rsidP="00AF6673">
            <w:pPr>
              <w:pStyle w:val="TAC"/>
              <w:rPr>
                <w:kern w:val="2"/>
                <w:szCs w:val="22"/>
                <w:lang w:val="en-US"/>
              </w:rPr>
            </w:pPr>
            <w:r w:rsidRPr="00480423">
              <w:rPr>
                <w:kern w:val="2"/>
                <w:szCs w:val="22"/>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A1529C" w14:textId="77777777" w:rsidR="00E060BF" w:rsidRPr="00480423" w:rsidRDefault="00E060BF" w:rsidP="00AF6673">
            <w:pPr>
              <w:pStyle w:val="TAC"/>
              <w:rPr>
                <w:kern w:val="2"/>
                <w:szCs w:val="22"/>
                <w:lang w:val="en-US"/>
              </w:rPr>
            </w:pPr>
            <w:r w:rsidRPr="00480423">
              <w:rPr>
                <w:kern w:val="2"/>
                <w:szCs w:val="22"/>
                <w:lang w:val="en-US"/>
              </w:rPr>
              <w:t>CA_n46A-n48A</w:t>
            </w:r>
          </w:p>
          <w:p w14:paraId="4AEB21C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7CE31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720712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A1947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401E78" w14:textId="77777777" w:rsidTr="005A0D4C">
        <w:trPr>
          <w:trHeight w:val="29"/>
        </w:trPr>
        <w:tc>
          <w:tcPr>
            <w:tcW w:w="3066" w:type="dxa"/>
            <w:tcBorders>
              <w:top w:val="nil"/>
              <w:left w:val="single" w:sz="4" w:space="0" w:color="auto"/>
              <w:bottom w:val="nil"/>
              <w:right w:val="single" w:sz="4" w:space="0" w:color="auto"/>
            </w:tcBorders>
            <w:vAlign w:val="center"/>
          </w:tcPr>
          <w:p w14:paraId="311B0D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5E3AA7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0F501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7F5A4A"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8B7B8FA" w14:textId="77777777" w:rsidR="00E060BF" w:rsidRPr="00480423" w:rsidRDefault="00E060BF" w:rsidP="00AF6673">
            <w:pPr>
              <w:pStyle w:val="TAC"/>
              <w:rPr>
                <w:kern w:val="2"/>
                <w:szCs w:val="22"/>
                <w:lang w:val="en-US" w:eastAsia="zh-CN"/>
              </w:rPr>
            </w:pPr>
          </w:p>
        </w:tc>
      </w:tr>
      <w:tr w:rsidR="00E060BF" w:rsidRPr="00480423" w14:paraId="12338B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DDBEA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E7FD6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F2736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C41F55C"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6E9414" w14:textId="77777777" w:rsidR="00E060BF" w:rsidRPr="00480423" w:rsidRDefault="00E060BF" w:rsidP="00AF6673">
            <w:pPr>
              <w:pStyle w:val="TAC"/>
              <w:rPr>
                <w:kern w:val="2"/>
                <w:szCs w:val="22"/>
                <w:lang w:val="en-US" w:eastAsia="zh-CN"/>
              </w:rPr>
            </w:pPr>
          </w:p>
        </w:tc>
      </w:tr>
      <w:tr w:rsidR="00E060BF" w:rsidRPr="00480423" w14:paraId="6BFA6C8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8CA41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54801D1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1E9A6B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ACC7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E64616C"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F9D3443" w14:textId="77777777" w:rsidTr="005A0D4C">
        <w:trPr>
          <w:trHeight w:val="29"/>
        </w:trPr>
        <w:tc>
          <w:tcPr>
            <w:tcW w:w="3066" w:type="dxa"/>
            <w:tcBorders>
              <w:top w:val="nil"/>
              <w:left w:val="single" w:sz="4" w:space="0" w:color="auto"/>
              <w:bottom w:val="nil"/>
              <w:right w:val="single" w:sz="4" w:space="0" w:color="auto"/>
            </w:tcBorders>
            <w:vAlign w:val="center"/>
          </w:tcPr>
          <w:p w14:paraId="0121B63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558CAC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6809D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4F32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D6039FC" w14:textId="77777777" w:rsidR="00E060BF" w:rsidRPr="00480423" w:rsidRDefault="00E060BF" w:rsidP="00AF6673">
            <w:pPr>
              <w:pStyle w:val="TAC"/>
              <w:rPr>
                <w:rFonts w:eastAsiaTheme="minorEastAsia"/>
                <w:kern w:val="2"/>
                <w:szCs w:val="22"/>
                <w:lang w:val="en-US" w:eastAsia="zh-CN"/>
              </w:rPr>
            </w:pPr>
          </w:p>
        </w:tc>
      </w:tr>
      <w:tr w:rsidR="00E060BF" w:rsidRPr="00480423" w14:paraId="3FFCA5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EAE5A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A780B8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603E0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3834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36DE57" w14:textId="77777777" w:rsidR="00E060BF" w:rsidRPr="00480423" w:rsidRDefault="00E060BF" w:rsidP="00AF6673">
            <w:pPr>
              <w:pStyle w:val="TAC"/>
              <w:rPr>
                <w:rFonts w:eastAsiaTheme="minorEastAsia"/>
                <w:kern w:val="2"/>
                <w:szCs w:val="22"/>
                <w:lang w:val="en-US" w:eastAsia="zh-CN"/>
              </w:rPr>
            </w:pPr>
          </w:p>
        </w:tc>
      </w:tr>
      <w:tr w:rsidR="00E060BF" w:rsidRPr="00480423" w14:paraId="1CF20E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6D5B5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3055922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DD5174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EA8C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B2B734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1F82CB3" w14:textId="77777777" w:rsidTr="005A0D4C">
        <w:trPr>
          <w:trHeight w:val="29"/>
        </w:trPr>
        <w:tc>
          <w:tcPr>
            <w:tcW w:w="3066" w:type="dxa"/>
            <w:tcBorders>
              <w:top w:val="nil"/>
              <w:left w:val="single" w:sz="4" w:space="0" w:color="auto"/>
              <w:bottom w:val="nil"/>
              <w:right w:val="single" w:sz="4" w:space="0" w:color="auto"/>
            </w:tcBorders>
            <w:vAlign w:val="center"/>
          </w:tcPr>
          <w:p w14:paraId="0D2749C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745CEE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F409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FCF3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426076F" w14:textId="77777777" w:rsidR="00E060BF" w:rsidRPr="00480423" w:rsidRDefault="00E060BF" w:rsidP="00AF6673">
            <w:pPr>
              <w:pStyle w:val="TAC"/>
              <w:rPr>
                <w:rFonts w:eastAsiaTheme="minorEastAsia"/>
                <w:kern w:val="2"/>
                <w:szCs w:val="22"/>
                <w:lang w:val="en-US" w:eastAsia="zh-CN"/>
              </w:rPr>
            </w:pPr>
          </w:p>
        </w:tc>
      </w:tr>
      <w:tr w:rsidR="00E060BF" w:rsidRPr="00480423" w14:paraId="69ECC0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D7C72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8FF6A2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9804E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FFF3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136AF38" w14:textId="77777777" w:rsidR="00E060BF" w:rsidRPr="00480423" w:rsidRDefault="00E060BF" w:rsidP="00AF6673">
            <w:pPr>
              <w:pStyle w:val="TAC"/>
              <w:rPr>
                <w:rFonts w:eastAsiaTheme="minorEastAsia"/>
                <w:kern w:val="2"/>
                <w:szCs w:val="22"/>
                <w:lang w:val="en-US" w:eastAsia="zh-CN"/>
              </w:rPr>
            </w:pPr>
          </w:p>
        </w:tc>
      </w:tr>
      <w:tr w:rsidR="00E060BF" w:rsidRPr="00480423" w14:paraId="70D982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92673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1D8F2EB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FF9B4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0F52E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9168AD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21AF77C" w14:textId="77777777" w:rsidTr="005A0D4C">
        <w:trPr>
          <w:trHeight w:val="29"/>
        </w:trPr>
        <w:tc>
          <w:tcPr>
            <w:tcW w:w="3066" w:type="dxa"/>
            <w:tcBorders>
              <w:top w:val="nil"/>
              <w:left w:val="single" w:sz="4" w:space="0" w:color="auto"/>
              <w:bottom w:val="nil"/>
              <w:right w:val="single" w:sz="4" w:space="0" w:color="auto"/>
            </w:tcBorders>
            <w:vAlign w:val="center"/>
          </w:tcPr>
          <w:p w14:paraId="6374D4D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417310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C08DF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1428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66E5762" w14:textId="77777777" w:rsidR="00E060BF" w:rsidRPr="00480423" w:rsidRDefault="00E060BF" w:rsidP="00AF6673">
            <w:pPr>
              <w:pStyle w:val="TAC"/>
              <w:rPr>
                <w:rFonts w:eastAsiaTheme="minorEastAsia"/>
                <w:kern w:val="2"/>
                <w:szCs w:val="22"/>
                <w:lang w:val="en-US" w:eastAsia="zh-CN"/>
              </w:rPr>
            </w:pPr>
          </w:p>
        </w:tc>
      </w:tr>
      <w:tr w:rsidR="00E060BF" w:rsidRPr="00480423" w14:paraId="13745A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5225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52683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74403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D0A0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3A747A6" w14:textId="77777777" w:rsidR="00E060BF" w:rsidRPr="00480423" w:rsidRDefault="00E060BF" w:rsidP="00AF6673">
            <w:pPr>
              <w:pStyle w:val="TAC"/>
              <w:rPr>
                <w:rFonts w:eastAsiaTheme="minorEastAsia"/>
                <w:kern w:val="2"/>
                <w:szCs w:val="22"/>
                <w:lang w:val="en-US" w:eastAsia="zh-CN"/>
              </w:rPr>
            </w:pPr>
          </w:p>
        </w:tc>
      </w:tr>
      <w:tr w:rsidR="00E060BF" w:rsidRPr="00480423" w14:paraId="41D4C1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CC972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50D0B3B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8ABA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22B91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C76BA4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CDF8DCF" w14:textId="77777777" w:rsidTr="005A0D4C">
        <w:trPr>
          <w:trHeight w:val="29"/>
        </w:trPr>
        <w:tc>
          <w:tcPr>
            <w:tcW w:w="3066" w:type="dxa"/>
            <w:tcBorders>
              <w:top w:val="nil"/>
              <w:left w:val="single" w:sz="4" w:space="0" w:color="auto"/>
              <w:bottom w:val="nil"/>
              <w:right w:val="single" w:sz="4" w:space="0" w:color="auto"/>
            </w:tcBorders>
            <w:vAlign w:val="center"/>
          </w:tcPr>
          <w:p w14:paraId="1A0C928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F5E973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DC061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E1F2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8298BA8" w14:textId="77777777" w:rsidR="00E060BF" w:rsidRPr="00480423" w:rsidRDefault="00E060BF" w:rsidP="00AF6673">
            <w:pPr>
              <w:pStyle w:val="TAC"/>
              <w:rPr>
                <w:rFonts w:eastAsiaTheme="minorEastAsia"/>
                <w:kern w:val="2"/>
                <w:szCs w:val="22"/>
                <w:lang w:val="en-US" w:eastAsia="zh-CN"/>
              </w:rPr>
            </w:pPr>
          </w:p>
        </w:tc>
      </w:tr>
      <w:tr w:rsidR="00E060BF" w:rsidRPr="00480423" w14:paraId="31DEDB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503FF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CB3246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87467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A67FD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5845C8A" w14:textId="77777777" w:rsidR="00E060BF" w:rsidRPr="00480423" w:rsidRDefault="00E060BF" w:rsidP="00AF6673">
            <w:pPr>
              <w:pStyle w:val="TAC"/>
              <w:rPr>
                <w:rFonts w:eastAsiaTheme="minorEastAsia"/>
                <w:kern w:val="2"/>
                <w:szCs w:val="22"/>
                <w:lang w:val="en-US" w:eastAsia="zh-CN"/>
              </w:rPr>
            </w:pPr>
          </w:p>
        </w:tc>
      </w:tr>
      <w:tr w:rsidR="00E060BF" w:rsidRPr="00480423" w14:paraId="2A99F8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93938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3190443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96C4F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0EBA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D26F53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8E8A327" w14:textId="77777777" w:rsidTr="005A0D4C">
        <w:trPr>
          <w:trHeight w:val="29"/>
        </w:trPr>
        <w:tc>
          <w:tcPr>
            <w:tcW w:w="3066" w:type="dxa"/>
            <w:tcBorders>
              <w:top w:val="nil"/>
              <w:left w:val="single" w:sz="4" w:space="0" w:color="auto"/>
              <w:bottom w:val="nil"/>
              <w:right w:val="single" w:sz="4" w:space="0" w:color="auto"/>
            </w:tcBorders>
            <w:vAlign w:val="center"/>
          </w:tcPr>
          <w:p w14:paraId="6FEE790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AA6DE5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C516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BB8C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D163B2B" w14:textId="77777777" w:rsidR="00E060BF" w:rsidRPr="00480423" w:rsidRDefault="00E060BF" w:rsidP="00AF6673">
            <w:pPr>
              <w:pStyle w:val="TAC"/>
              <w:rPr>
                <w:rFonts w:eastAsiaTheme="minorEastAsia"/>
                <w:kern w:val="2"/>
                <w:szCs w:val="22"/>
                <w:lang w:val="en-US" w:eastAsia="zh-CN"/>
              </w:rPr>
            </w:pPr>
          </w:p>
        </w:tc>
      </w:tr>
      <w:tr w:rsidR="00E060BF" w:rsidRPr="00480423" w14:paraId="79C685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C81AC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B76D9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F480B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FAC9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704448B" w14:textId="77777777" w:rsidR="00E060BF" w:rsidRPr="00480423" w:rsidRDefault="00E060BF" w:rsidP="00AF6673">
            <w:pPr>
              <w:pStyle w:val="TAC"/>
              <w:rPr>
                <w:rFonts w:eastAsiaTheme="minorEastAsia"/>
                <w:kern w:val="2"/>
                <w:szCs w:val="22"/>
                <w:lang w:val="en-US" w:eastAsia="zh-CN"/>
              </w:rPr>
            </w:pPr>
          </w:p>
        </w:tc>
      </w:tr>
      <w:tr w:rsidR="00E060BF" w:rsidRPr="00480423" w14:paraId="4369E4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ED12F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54FE0D9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15CFF2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7B446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9F692C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30FB132" w14:textId="77777777" w:rsidTr="005A0D4C">
        <w:trPr>
          <w:trHeight w:val="29"/>
        </w:trPr>
        <w:tc>
          <w:tcPr>
            <w:tcW w:w="3066" w:type="dxa"/>
            <w:tcBorders>
              <w:top w:val="nil"/>
              <w:left w:val="single" w:sz="4" w:space="0" w:color="auto"/>
              <w:bottom w:val="nil"/>
              <w:right w:val="single" w:sz="4" w:space="0" w:color="auto"/>
            </w:tcBorders>
            <w:vAlign w:val="center"/>
          </w:tcPr>
          <w:p w14:paraId="507337D7"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F321BC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6097F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B3473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CC0948D" w14:textId="77777777" w:rsidR="00E060BF" w:rsidRPr="00480423" w:rsidRDefault="00E060BF" w:rsidP="00AF6673">
            <w:pPr>
              <w:pStyle w:val="TAC"/>
              <w:rPr>
                <w:rFonts w:eastAsiaTheme="minorEastAsia"/>
                <w:kern w:val="2"/>
                <w:szCs w:val="22"/>
                <w:lang w:val="en-US" w:eastAsia="zh-CN"/>
              </w:rPr>
            </w:pPr>
          </w:p>
        </w:tc>
      </w:tr>
      <w:tr w:rsidR="00E060BF" w:rsidRPr="00480423" w14:paraId="4B8BAB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0DD26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4DDAB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CD614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41981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1858D55" w14:textId="77777777" w:rsidR="00E060BF" w:rsidRPr="00480423" w:rsidRDefault="00E060BF" w:rsidP="00AF6673">
            <w:pPr>
              <w:pStyle w:val="TAC"/>
              <w:rPr>
                <w:rFonts w:eastAsiaTheme="minorEastAsia"/>
                <w:kern w:val="2"/>
                <w:szCs w:val="22"/>
                <w:lang w:val="en-US" w:eastAsia="zh-CN"/>
              </w:rPr>
            </w:pPr>
          </w:p>
        </w:tc>
      </w:tr>
      <w:tr w:rsidR="00E060BF" w:rsidRPr="00480423" w14:paraId="6C20425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48D598" w14:textId="77777777" w:rsidR="00E060BF" w:rsidRPr="00480423" w:rsidRDefault="00E060BF" w:rsidP="00AF6673">
            <w:pPr>
              <w:pStyle w:val="TAC"/>
              <w:rPr>
                <w:kern w:val="2"/>
                <w:szCs w:val="22"/>
                <w:lang w:val="en-US"/>
              </w:rPr>
            </w:pPr>
            <w:r w:rsidRPr="00480423">
              <w:rPr>
                <w:kern w:val="2"/>
                <w:szCs w:val="22"/>
                <w:lang w:val="en-US"/>
              </w:rPr>
              <w:t>CA_n46A-n48B-n96C</w:t>
            </w:r>
          </w:p>
        </w:tc>
        <w:tc>
          <w:tcPr>
            <w:tcW w:w="2712" w:type="dxa"/>
            <w:tcBorders>
              <w:top w:val="single" w:sz="4" w:space="0" w:color="auto"/>
              <w:left w:val="single" w:sz="4" w:space="0" w:color="auto"/>
              <w:bottom w:val="nil"/>
              <w:right w:val="single" w:sz="4" w:space="0" w:color="auto"/>
            </w:tcBorders>
            <w:vAlign w:val="center"/>
          </w:tcPr>
          <w:p w14:paraId="2D36F0D3" w14:textId="77777777" w:rsidR="00E060BF" w:rsidRPr="00480423" w:rsidRDefault="00E060BF" w:rsidP="00AF6673">
            <w:pPr>
              <w:pStyle w:val="TAC"/>
              <w:rPr>
                <w:kern w:val="2"/>
                <w:szCs w:val="22"/>
                <w:lang w:val="en-US"/>
              </w:rPr>
            </w:pPr>
            <w:r w:rsidRPr="00480423">
              <w:rPr>
                <w:kern w:val="2"/>
                <w:szCs w:val="22"/>
                <w:lang w:val="en-US"/>
              </w:rPr>
              <w:t>CA_n46A-n48A</w:t>
            </w:r>
          </w:p>
          <w:p w14:paraId="2FC1A8DE" w14:textId="77777777" w:rsidR="00E060BF" w:rsidRPr="00480423" w:rsidRDefault="00E060BF" w:rsidP="00AF6673">
            <w:pPr>
              <w:pStyle w:val="TAC"/>
              <w:rPr>
                <w:kern w:val="2"/>
                <w:szCs w:val="22"/>
                <w:lang w:val="en-US"/>
              </w:rPr>
            </w:pPr>
            <w:r w:rsidRPr="00480423">
              <w:rPr>
                <w:kern w:val="2"/>
                <w:szCs w:val="22"/>
                <w:lang w:val="en-US"/>
              </w:rPr>
              <w:t>CA_n46A-n48B</w:t>
            </w:r>
          </w:p>
          <w:p w14:paraId="33781ACD" w14:textId="77777777" w:rsidR="00E060BF" w:rsidRPr="00480423" w:rsidRDefault="00E060BF" w:rsidP="00AF6673">
            <w:pPr>
              <w:pStyle w:val="TAC"/>
              <w:rPr>
                <w:kern w:val="2"/>
                <w:szCs w:val="22"/>
                <w:lang w:val="en-US"/>
              </w:rPr>
            </w:pPr>
            <w:r w:rsidRPr="00480423">
              <w:rPr>
                <w:kern w:val="2"/>
                <w:szCs w:val="22"/>
                <w:lang w:val="en-US"/>
              </w:rPr>
              <w:t>CA_n48A-n96A</w:t>
            </w:r>
          </w:p>
          <w:p w14:paraId="21A8EF42"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68EF871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1DC4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04C830"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809D5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860E0C3" w14:textId="77777777" w:rsidTr="005A0D4C">
        <w:trPr>
          <w:trHeight w:val="29"/>
        </w:trPr>
        <w:tc>
          <w:tcPr>
            <w:tcW w:w="3066" w:type="dxa"/>
            <w:tcBorders>
              <w:top w:val="nil"/>
              <w:left w:val="single" w:sz="4" w:space="0" w:color="auto"/>
              <w:bottom w:val="nil"/>
              <w:right w:val="single" w:sz="4" w:space="0" w:color="auto"/>
            </w:tcBorders>
            <w:vAlign w:val="center"/>
          </w:tcPr>
          <w:p w14:paraId="2C9E88A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ED689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D1BD8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617E26"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2314CEC" w14:textId="77777777" w:rsidR="00E060BF" w:rsidRPr="00480423" w:rsidRDefault="00E060BF" w:rsidP="00AF6673">
            <w:pPr>
              <w:pStyle w:val="TAC"/>
              <w:rPr>
                <w:kern w:val="2"/>
                <w:szCs w:val="22"/>
                <w:lang w:val="en-US" w:eastAsia="zh-CN"/>
              </w:rPr>
            </w:pPr>
          </w:p>
        </w:tc>
      </w:tr>
      <w:tr w:rsidR="00E060BF" w:rsidRPr="00480423" w14:paraId="16D51CA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9B695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23FF0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FC592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EF53FA7"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97C7B4" w14:textId="77777777" w:rsidR="00E060BF" w:rsidRPr="00480423" w:rsidRDefault="00E060BF" w:rsidP="00AF6673">
            <w:pPr>
              <w:pStyle w:val="TAC"/>
              <w:rPr>
                <w:kern w:val="2"/>
                <w:szCs w:val="22"/>
                <w:lang w:val="en-US" w:eastAsia="zh-CN"/>
              </w:rPr>
            </w:pPr>
          </w:p>
        </w:tc>
      </w:tr>
      <w:tr w:rsidR="00E060BF" w:rsidRPr="00480423" w14:paraId="6E9064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B931D3" w14:textId="77777777" w:rsidR="00E060BF" w:rsidRPr="00480423" w:rsidRDefault="00E060BF" w:rsidP="00AF6673">
            <w:pPr>
              <w:pStyle w:val="TAC"/>
              <w:rPr>
                <w:kern w:val="2"/>
                <w:szCs w:val="22"/>
                <w:lang w:val="en-US"/>
              </w:rPr>
            </w:pPr>
            <w:r w:rsidRPr="00480423">
              <w:rPr>
                <w:kern w:val="2"/>
                <w:szCs w:val="22"/>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43B9287F" w14:textId="77777777" w:rsidR="00E060BF" w:rsidRPr="00480423" w:rsidRDefault="00E060BF" w:rsidP="00AF6673">
            <w:pPr>
              <w:pStyle w:val="TAC"/>
              <w:rPr>
                <w:kern w:val="2"/>
                <w:szCs w:val="22"/>
                <w:lang w:val="en-US"/>
              </w:rPr>
            </w:pPr>
            <w:r w:rsidRPr="00480423">
              <w:rPr>
                <w:kern w:val="2"/>
                <w:szCs w:val="22"/>
                <w:lang w:val="en-US"/>
              </w:rPr>
              <w:t>CA_n46A-n48A</w:t>
            </w:r>
          </w:p>
          <w:p w14:paraId="3153567F" w14:textId="77777777" w:rsidR="00E060BF" w:rsidRPr="00480423" w:rsidRDefault="00E060BF" w:rsidP="00AF6673">
            <w:pPr>
              <w:pStyle w:val="TAC"/>
              <w:rPr>
                <w:kern w:val="2"/>
                <w:szCs w:val="22"/>
                <w:lang w:val="en-US"/>
              </w:rPr>
            </w:pPr>
            <w:r w:rsidRPr="00480423">
              <w:rPr>
                <w:kern w:val="2"/>
                <w:szCs w:val="22"/>
                <w:lang w:val="en-US"/>
              </w:rPr>
              <w:t>CA_n46A-n48B</w:t>
            </w:r>
          </w:p>
          <w:p w14:paraId="652A0F1D" w14:textId="77777777" w:rsidR="00E060BF" w:rsidRPr="00480423" w:rsidRDefault="00E060BF" w:rsidP="00AF6673">
            <w:pPr>
              <w:pStyle w:val="TAC"/>
              <w:rPr>
                <w:kern w:val="2"/>
                <w:szCs w:val="22"/>
                <w:lang w:val="en-US"/>
              </w:rPr>
            </w:pPr>
            <w:r w:rsidRPr="00480423">
              <w:rPr>
                <w:kern w:val="2"/>
                <w:szCs w:val="22"/>
                <w:lang w:val="en-US"/>
              </w:rPr>
              <w:t>CA_n48A-n96A</w:t>
            </w:r>
          </w:p>
          <w:p w14:paraId="1992C89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F2628C4"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F6AD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378B5C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8E2598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C67CB6" w14:textId="77777777" w:rsidTr="005A0D4C">
        <w:trPr>
          <w:trHeight w:val="29"/>
        </w:trPr>
        <w:tc>
          <w:tcPr>
            <w:tcW w:w="3066" w:type="dxa"/>
            <w:tcBorders>
              <w:top w:val="nil"/>
              <w:left w:val="single" w:sz="4" w:space="0" w:color="auto"/>
              <w:bottom w:val="nil"/>
              <w:right w:val="single" w:sz="4" w:space="0" w:color="auto"/>
            </w:tcBorders>
            <w:vAlign w:val="center"/>
          </w:tcPr>
          <w:p w14:paraId="347BF7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2C7D83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E8AA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D9E5E3"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954F84D" w14:textId="77777777" w:rsidR="00E060BF" w:rsidRPr="00480423" w:rsidRDefault="00E060BF" w:rsidP="00AF6673">
            <w:pPr>
              <w:pStyle w:val="TAC"/>
              <w:rPr>
                <w:kern w:val="2"/>
                <w:szCs w:val="22"/>
                <w:lang w:val="en-US" w:eastAsia="zh-CN"/>
              </w:rPr>
            </w:pPr>
          </w:p>
        </w:tc>
      </w:tr>
      <w:tr w:rsidR="00E060BF" w:rsidRPr="00480423" w14:paraId="122371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AB2AA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9149E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CBE92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BD0BCF"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17AE155" w14:textId="77777777" w:rsidR="00E060BF" w:rsidRPr="00480423" w:rsidRDefault="00E060BF" w:rsidP="00AF6673">
            <w:pPr>
              <w:pStyle w:val="TAC"/>
              <w:rPr>
                <w:kern w:val="2"/>
                <w:szCs w:val="22"/>
                <w:lang w:val="en-US" w:eastAsia="zh-CN"/>
              </w:rPr>
            </w:pPr>
          </w:p>
        </w:tc>
      </w:tr>
      <w:tr w:rsidR="00E060BF" w:rsidRPr="00480423" w14:paraId="2121DB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CA7810" w14:textId="77777777" w:rsidR="00E060BF" w:rsidRPr="00480423" w:rsidRDefault="00E060BF" w:rsidP="00AF6673">
            <w:pPr>
              <w:pStyle w:val="TAC"/>
              <w:rPr>
                <w:kern w:val="2"/>
                <w:szCs w:val="22"/>
                <w:lang w:val="en-US"/>
              </w:rPr>
            </w:pPr>
            <w:r w:rsidRPr="00480423">
              <w:rPr>
                <w:kern w:val="2"/>
                <w:szCs w:val="22"/>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166CEA76" w14:textId="77777777" w:rsidR="00E060BF" w:rsidRPr="00480423" w:rsidRDefault="00E060BF" w:rsidP="00AF6673">
            <w:pPr>
              <w:pStyle w:val="TAC"/>
              <w:rPr>
                <w:kern w:val="2"/>
                <w:szCs w:val="22"/>
                <w:lang w:val="en-US"/>
              </w:rPr>
            </w:pPr>
            <w:r w:rsidRPr="00480423">
              <w:rPr>
                <w:kern w:val="2"/>
                <w:szCs w:val="22"/>
                <w:lang w:val="en-US"/>
              </w:rPr>
              <w:t>CA_n46A-n48A</w:t>
            </w:r>
          </w:p>
          <w:p w14:paraId="6B6B7307" w14:textId="77777777" w:rsidR="00E060BF" w:rsidRPr="00480423" w:rsidRDefault="00E060BF" w:rsidP="00AF6673">
            <w:pPr>
              <w:pStyle w:val="TAC"/>
              <w:rPr>
                <w:kern w:val="2"/>
                <w:szCs w:val="22"/>
                <w:lang w:val="en-US"/>
              </w:rPr>
            </w:pPr>
            <w:r w:rsidRPr="00480423">
              <w:rPr>
                <w:kern w:val="2"/>
                <w:szCs w:val="22"/>
                <w:lang w:val="en-US"/>
              </w:rPr>
              <w:t>CA_n46A-n48B</w:t>
            </w:r>
          </w:p>
          <w:p w14:paraId="1428BC4C" w14:textId="77777777" w:rsidR="00E060BF" w:rsidRPr="00480423" w:rsidRDefault="00E060BF" w:rsidP="00AF6673">
            <w:pPr>
              <w:pStyle w:val="TAC"/>
              <w:rPr>
                <w:kern w:val="2"/>
                <w:szCs w:val="22"/>
                <w:lang w:val="en-US"/>
              </w:rPr>
            </w:pPr>
            <w:r w:rsidRPr="00480423">
              <w:rPr>
                <w:kern w:val="2"/>
                <w:szCs w:val="22"/>
                <w:lang w:val="en-US"/>
              </w:rPr>
              <w:t>CA_n48A-n96A</w:t>
            </w:r>
          </w:p>
          <w:p w14:paraId="79CC60AF"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0A618CE"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25AC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321449"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240F5C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A9F302C" w14:textId="77777777" w:rsidTr="005A0D4C">
        <w:trPr>
          <w:trHeight w:val="29"/>
        </w:trPr>
        <w:tc>
          <w:tcPr>
            <w:tcW w:w="3066" w:type="dxa"/>
            <w:tcBorders>
              <w:top w:val="nil"/>
              <w:left w:val="single" w:sz="4" w:space="0" w:color="auto"/>
              <w:bottom w:val="nil"/>
              <w:right w:val="single" w:sz="4" w:space="0" w:color="auto"/>
            </w:tcBorders>
            <w:vAlign w:val="center"/>
          </w:tcPr>
          <w:p w14:paraId="2AEF12F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B7A0E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A41AC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A416DE"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230DFC92" w14:textId="77777777" w:rsidR="00E060BF" w:rsidRPr="00480423" w:rsidRDefault="00E060BF" w:rsidP="00AF6673">
            <w:pPr>
              <w:pStyle w:val="TAC"/>
              <w:rPr>
                <w:kern w:val="2"/>
                <w:szCs w:val="22"/>
                <w:lang w:val="en-US" w:eastAsia="zh-CN"/>
              </w:rPr>
            </w:pPr>
          </w:p>
        </w:tc>
      </w:tr>
      <w:tr w:rsidR="00E060BF" w:rsidRPr="00480423" w14:paraId="76EBB59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07FE9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BEFBA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C978B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E288A53"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4F7297" w14:textId="77777777" w:rsidR="00E060BF" w:rsidRPr="00480423" w:rsidRDefault="00E060BF" w:rsidP="00AF6673">
            <w:pPr>
              <w:pStyle w:val="TAC"/>
              <w:rPr>
                <w:kern w:val="2"/>
                <w:szCs w:val="22"/>
                <w:lang w:val="en-US" w:eastAsia="zh-CN"/>
              </w:rPr>
            </w:pPr>
          </w:p>
        </w:tc>
      </w:tr>
      <w:tr w:rsidR="00E060BF" w:rsidRPr="00480423" w14:paraId="5FA893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A143AE" w14:textId="77777777" w:rsidR="00E060BF" w:rsidRPr="00480423" w:rsidRDefault="00E060BF" w:rsidP="00AF6673">
            <w:pPr>
              <w:pStyle w:val="TAC"/>
              <w:rPr>
                <w:kern w:val="2"/>
                <w:szCs w:val="22"/>
                <w:lang w:val="en-US"/>
              </w:rPr>
            </w:pPr>
            <w:r w:rsidRPr="00480423">
              <w:rPr>
                <w:kern w:val="2"/>
                <w:szCs w:val="22"/>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04AE597C" w14:textId="77777777" w:rsidR="00E060BF" w:rsidRPr="00480423" w:rsidRDefault="00E060BF" w:rsidP="00AF6673">
            <w:pPr>
              <w:pStyle w:val="TAC"/>
              <w:rPr>
                <w:kern w:val="2"/>
                <w:szCs w:val="22"/>
                <w:lang w:val="en-US"/>
              </w:rPr>
            </w:pPr>
            <w:r w:rsidRPr="00480423">
              <w:rPr>
                <w:kern w:val="2"/>
                <w:szCs w:val="22"/>
                <w:lang w:val="en-US"/>
              </w:rPr>
              <w:t>CA_n46A-n48A</w:t>
            </w:r>
          </w:p>
          <w:p w14:paraId="2FAB9369" w14:textId="77777777" w:rsidR="00E060BF" w:rsidRPr="00480423" w:rsidRDefault="00E060BF" w:rsidP="00AF6673">
            <w:pPr>
              <w:pStyle w:val="TAC"/>
              <w:rPr>
                <w:kern w:val="2"/>
                <w:szCs w:val="22"/>
                <w:lang w:val="en-US"/>
              </w:rPr>
            </w:pPr>
            <w:r w:rsidRPr="00480423">
              <w:rPr>
                <w:kern w:val="2"/>
                <w:szCs w:val="22"/>
                <w:lang w:val="en-US"/>
              </w:rPr>
              <w:t>CA_n46A-n48B</w:t>
            </w:r>
          </w:p>
          <w:p w14:paraId="6442E0CF" w14:textId="77777777" w:rsidR="00E060BF" w:rsidRPr="00480423" w:rsidRDefault="00E060BF" w:rsidP="00AF6673">
            <w:pPr>
              <w:pStyle w:val="TAC"/>
              <w:rPr>
                <w:kern w:val="2"/>
                <w:szCs w:val="22"/>
                <w:lang w:val="en-US"/>
              </w:rPr>
            </w:pPr>
            <w:r w:rsidRPr="00480423">
              <w:rPr>
                <w:kern w:val="2"/>
                <w:szCs w:val="22"/>
                <w:lang w:val="en-US"/>
              </w:rPr>
              <w:t>CA_n48A-n96A</w:t>
            </w:r>
          </w:p>
          <w:p w14:paraId="74B751D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7CBB3D8"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BF405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014C98F"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855F5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0D8F4EF" w14:textId="77777777" w:rsidTr="005A0D4C">
        <w:trPr>
          <w:trHeight w:val="29"/>
        </w:trPr>
        <w:tc>
          <w:tcPr>
            <w:tcW w:w="3066" w:type="dxa"/>
            <w:tcBorders>
              <w:top w:val="nil"/>
              <w:left w:val="single" w:sz="4" w:space="0" w:color="auto"/>
              <w:bottom w:val="nil"/>
              <w:right w:val="single" w:sz="4" w:space="0" w:color="auto"/>
            </w:tcBorders>
            <w:vAlign w:val="center"/>
          </w:tcPr>
          <w:p w14:paraId="611E6E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777A7B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6A395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260C2E"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10AE1143" w14:textId="77777777" w:rsidR="00E060BF" w:rsidRPr="00480423" w:rsidRDefault="00E060BF" w:rsidP="00AF6673">
            <w:pPr>
              <w:pStyle w:val="TAC"/>
              <w:rPr>
                <w:kern w:val="2"/>
                <w:szCs w:val="22"/>
                <w:lang w:val="en-US" w:eastAsia="zh-CN"/>
              </w:rPr>
            </w:pPr>
          </w:p>
        </w:tc>
      </w:tr>
      <w:tr w:rsidR="00E060BF" w:rsidRPr="00480423" w14:paraId="2C92C2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39342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920F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5E708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10E949"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D29B0A" w14:textId="77777777" w:rsidR="00E060BF" w:rsidRPr="00480423" w:rsidRDefault="00E060BF" w:rsidP="00AF6673">
            <w:pPr>
              <w:pStyle w:val="TAC"/>
              <w:rPr>
                <w:kern w:val="2"/>
                <w:szCs w:val="22"/>
                <w:lang w:val="en-US" w:eastAsia="zh-CN"/>
              </w:rPr>
            </w:pPr>
          </w:p>
        </w:tc>
      </w:tr>
      <w:tr w:rsidR="00E060BF" w:rsidRPr="00480423" w14:paraId="26D345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49CE2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4B77A24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798BF3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ECFA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3559F7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7236F9C" w14:textId="77777777" w:rsidTr="005A0D4C">
        <w:trPr>
          <w:trHeight w:val="29"/>
        </w:trPr>
        <w:tc>
          <w:tcPr>
            <w:tcW w:w="3066" w:type="dxa"/>
            <w:tcBorders>
              <w:top w:val="nil"/>
              <w:left w:val="single" w:sz="4" w:space="0" w:color="auto"/>
              <w:bottom w:val="nil"/>
              <w:right w:val="single" w:sz="4" w:space="0" w:color="auto"/>
            </w:tcBorders>
            <w:vAlign w:val="center"/>
          </w:tcPr>
          <w:p w14:paraId="1217DB6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849764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4B7C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036E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5AA3C0AC" w14:textId="77777777" w:rsidR="00E060BF" w:rsidRPr="00480423" w:rsidRDefault="00E060BF" w:rsidP="00AF6673">
            <w:pPr>
              <w:pStyle w:val="TAC"/>
              <w:rPr>
                <w:rFonts w:eastAsiaTheme="minorEastAsia"/>
                <w:kern w:val="2"/>
                <w:szCs w:val="22"/>
                <w:lang w:val="en-US" w:eastAsia="zh-CN"/>
              </w:rPr>
            </w:pPr>
          </w:p>
        </w:tc>
      </w:tr>
      <w:tr w:rsidR="00E060BF" w:rsidRPr="00480423" w14:paraId="3032FF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57D877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BC1D6B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57DE9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402F6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0C066C2" w14:textId="77777777" w:rsidR="00E060BF" w:rsidRPr="00480423" w:rsidRDefault="00E060BF" w:rsidP="00AF6673">
            <w:pPr>
              <w:pStyle w:val="TAC"/>
              <w:rPr>
                <w:rFonts w:eastAsiaTheme="minorEastAsia"/>
                <w:kern w:val="2"/>
                <w:szCs w:val="22"/>
                <w:lang w:val="en-US" w:eastAsia="zh-CN"/>
              </w:rPr>
            </w:pPr>
          </w:p>
        </w:tc>
      </w:tr>
      <w:tr w:rsidR="00E060BF" w:rsidRPr="00480423" w14:paraId="3DA367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8E7D87" w14:textId="77777777" w:rsidR="00E060BF" w:rsidRPr="00480423" w:rsidRDefault="00E060BF" w:rsidP="00AF6673">
            <w:pPr>
              <w:pStyle w:val="TAC"/>
              <w:rPr>
                <w:kern w:val="2"/>
                <w:szCs w:val="22"/>
                <w:lang w:val="en-US"/>
              </w:rPr>
            </w:pPr>
            <w:r w:rsidRPr="00480423">
              <w:rPr>
                <w:kern w:val="2"/>
                <w:szCs w:val="22"/>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08727F62" w14:textId="77777777" w:rsidR="00E060BF" w:rsidRPr="00480423" w:rsidRDefault="00E060BF" w:rsidP="00AF6673">
            <w:pPr>
              <w:pStyle w:val="TAC"/>
              <w:rPr>
                <w:kern w:val="2"/>
                <w:szCs w:val="22"/>
                <w:lang w:val="en-US"/>
              </w:rPr>
            </w:pPr>
            <w:r w:rsidRPr="00480423">
              <w:rPr>
                <w:kern w:val="2"/>
                <w:szCs w:val="22"/>
                <w:lang w:val="en-US"/>
              </w:rPr>
              <w:t>CA_n46A-n48A</w:t>
            </w:r>
          </w:p>
          <w:p w14:paraId="2B8D9630" w14:textId="77777777" w:rsidR="00E060BF" w:rsidRPr="00480423" w:rsidRDefault="00E060BF" w:rsidP="00AF6673">
            <w:pPr>
              <w:pStyle w:val="TAC"/>
              <w:rPr>
                <w:kern w:val="2"/>
                <w:szCs w:val="22"/>
                <w:lang w:val="en-US"/>
              </w:rPr>
            </w:pPr>
            <w:r w:rsidRPr="00480423">
              <w:rPr>
                <w:kern w:val="2"/>
                <w:szCs w:val="22"/>
                <w:lang w:val="en-US"/>
              </w:rPr>
              <w:t>CA_n46A-n48B</w:t>
            </w:r>
          </w:p>
          <w:p w14:paraId="71C78321" w14:textId="77777777" w:rsidR="00E060BF" w:rsidRPr="00480423" w:rsidRDefault="00E060BF" w:rsidP="00AF6673">
            <w:pPr>
              <w:pStyle w:val="TAC"/>
              <w:rPr>
                <w:kern w:val="2"/>
                <w:szCs w:val="22"/>
                <w:lang w:val="en-US"/>
              </w:rPr>
            </w:pPr>
            <w:r w:rsidRPr="00480423">
              <w:rPr>
                <w:kern w:val="2"/>
                <w:szCs w:val="22"/>
                <w:lang w:val="en-US"/>
              </w:rPr>
              <w:t>CA_n48A-n96A</w:t>
            </w:r>
          </w:p>
          <w:p w14:paraId="0DFE8513"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843D59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65B15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151F68F"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6C812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814AD73" w14:textId="77777777" w:rsidTr="005A0D4C">
        <w:trPr>
          <w:trHeight w:val="29"/>
        </w:trPr>
        <w:tc>
          <w:tcPr>
            <w:tcW w:w="3066" w:type="dxa"/>
            <w:tcBorders>
              <w:top w:val="nil"/>
              <w:left w:val="single" w:sz="4" w:space="0" w:color="auto"/>
              <w:bottom w:val="nil"/>
              <w:right w:val="single" w:sz="4" w:space="0" w:color="auto"/>
            </w:tcBorders>
            <w:vAlign w:val="center"/>
          </w:tcPr>
          <w:p w14:paraId="40BE95F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A8B15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C08B2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A7FBC4"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C724D84" w14:textId="77777777" w:rsidR="00E060BF" w:rsidRPr="00480423" w:rsidRDefault="00E060BF" w:rsidP="00AF6673">
            <w:pPr>
              <w:pStyle w:val="TAC"/>
              <w:rPr>
                <w:kern w:val="2"/>
                <w:szCs w:val="22"/>
                <w:lang w:val="en-US" w:eastAsia="zh-CN"/>
              </w:rPr>
            </w:pPr>
          </w:p>
        </w:tc>
      </w:tr>
      <w:tr w:rsidR="00E060BF" w:rsidRPr="00480423" w14:paraId="3A40FC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4EEF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B3BF40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DDC0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BFD64F"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68D6AA4" w14:textId="77777777" w:rsidR="00E060BF" w:rsidRPr="00480423" w:rsidRDefault="00E060BF" w:rsidP="00AF6673">
            <w:pPr>
              <w:pStyle w:val="TAC"/>
              <w:rPr>
                <w:kern w:val="2"/>
                <w:szCs w:val="22"/>
                <w:lang w:val="en-US" w:eastAsia="zh-CN"/>
              </w:rPr>
            </w:pPr>
          </w:p>
        </w:tc>
      </w:tr>
      <w:tr w:rsidR="00E060BF" w:rsidRPr="00480423" w14:paraId="6877B4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24B6E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1D89E9C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ED9542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7F0BA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EEDEBB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6E3D992" w14:textId="77777777" w:rsidTr="005A0D4C">
        <w:trPr>
          <w:trHeight w:val="29"/>
        </w:trPr>
        <w:tc>
          <w:tcPr>
            <w:tcW w:w="3066" w:type="dxa"/>
            <w:tcBorders>
              <w:top w:val="nil"/>
              <w:left w:val="single" w:sz="4" w:space="0" w:color="auto"/>
              <w:bottom w:val="nil"/>
              <w:right w:val="single" w:sz="4" w:space="0" w:color="auto"/>
            </w:tcBorders>
            <w:vAlign w:val="center"/>
          </w:tcPr>
          <w:p w14:paraId="535D22B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70A2DA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85878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AE150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66A4B9F" w14:textId="77777777" w:rsidR="00E060BF" w:rsidRPr="00480423" w:rsidRDefault="00E060BF" w:rsidP="00AF6673">
            <w:pPr>
              <w:pStyle w:val="TAC"/>
              <w:rPr>
                <w:rFonts w:eastAsiaTheme="minorEastAsia"/>
                <w:kern w:val="2"/>
                <w:szCs w:val="22"/>
                <w:lang w:val="en-US" w:eastAsia="zh-CN"/>
              </w:rPr>
            </w:pPr>
          </w:p>
        </w:tc>
      </w:tr>
      <w:tr w:rsidR="00E060BF" w:rsidRPr="00480423" w14:paraId="2DBD9C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1E827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37FF38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F971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44BEB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554B557" w14:textId="77777777" w:rsidR="00E060BF" w:rsidRPr="00480423" w:rsidRDefault="00E060BF" w:rsidP="00AF6673">
            <w:pPr>
              <w:pStyle w:val="TAC"/>
              <w:rPr>
                <w:rFonts w:eastAsiaTheme="minorEastAsia"/>
                <w:kern w:val="2"/>
                <w:szCs w:val="22"/>
                <w:lang w:val="en-US" w:eastAsia="zh-CN"/>
              </w:rPr>
            </w:pPr>
          </w:p>
        </w:tc>
      </w:tr>
      <w:tr w:rsidR="00E060BF" w:rsidRPr="00480423" w14:paraId="271AA6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18899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6E6280A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D6B1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3334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56FA50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F05CB2E" w14:textId="77777777" w:rsidTr="005A0D4C">
        <w:trPr>
          <w:trHeight w:val="29"/>
        </w:trPr>
        <w:tc>
          <w:tcPr>
            <w:tcW w:w="3066" w:type="dxa"/>
            <w:tcBorders>
              <w:top w:val="nil"/>
              <w:left w:val="single" w:sz="4" w:space="0" w:color="auto"/>
              <w:bottom w:val="nil"/>
              <w:right w:val="single" w:sz="4" w:space="0" w:color="auto"/>
            </w:tcBorders>
            <w:vAlign w:val="center"/>
          </w:tcPr>
          <w:p w14:paraId="4462315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60CD6C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97DB1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BD02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7255A4A" w14:textId="77777777" w:rsidR="00E060BF" w:rsidRPr="00480423" w:rsidRDefault="00E060BF" w:rsidP="00AF6673">
            <w:pPr>
              <w:pStyle w:val="TAC"/>
              <w:rPr>
                <w:rFonts w:eastAsiaTheme="minorEastAsia"/>
                <w:kern w:val="2"/>
                <w:szCs w:val="22"/>
                <w:lang w:val="en-US" w:eastAsia="zh-CN"/>
              </w:rPr>
            </w:pPr>
          </w:p>
        </w:tc>
      </w:tr>
      <w:tr w:rsidR="00E060BF" w:rsidRPr="00480423" w14:paraId="7C7FA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509F1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F5220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7687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DF9C1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73BF54" w14:textId="77777777" w:rsidR="00E060BF" w:rsidRPr="00480423" w:rsidRDefault="00E060BF" w:rsidP="00AF6673">
            <w:pPr>
              <w:pStyle w:val="TAC"/>
              <w:rPr>
                <w:rFonts w:eastAsiaTheme="minorEastAsia"/>
                <w:kern w:val="2"/>
                <w:szCs w:val="22"/>
                <w:lang w:val="en-US" w:eastAsia="zh-CN"/>
              </w:rPr>
            </w:pPr>
          </w:p>
        </w:tc>
      </w:tr>
      <w:tr w:rsidR="00E060BF" w:rsidRPr="00480423" w14:paraId="0A32D0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A96E9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270596D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C79729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2E615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05A7B2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FC1D822" w14:textId="77777777" w:rsidTr="005A0D4C">
        <w:trPr>
          <w:trHeight w:val="29"/>
        </w:trPr>
        <w:tc>
          <w:tcPr>
            <w:tcW w:w="3066" w:type="dxa"/>
            <w:tcBorders>
              <w:top w:val="nil"/>
              <w:left w:val="single" w:sz="4" w:space="0" w:color="auto"/>
              <w:bottom w:val="nil"/>
              <w:right w:val="single" w:sz="4" w:space="0" w:color="auto"/>
            </w:tcBorders>
            <w:vAlign w:val="center"/>
          </w:tcPr>
          <w:p w14:paraId="5A82D43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8145BC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2EA8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BBAD6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AF763F0" w14:textId="77777777" w:rsidR="00E060BF" w:rsidRPr="00480423" w:rsidRDefault="00E060BF" w:rsidP="00AF6673">
            <w:pPr>
              <w:pStyle w:val="TAC"/>
              <w:rPr>
                <w:rFonts w:eastAsiaTheme="minorEastAsia"/>
                <w:kern w:val="2"/>
                <w:szCs w:val="22"/>
                <w:lang w:val="en-US" w:eastAsia="zh-CN"/>
              </w:rPr>
            </w:pPr>
          </w:p>
        </w:tc>
      </w:tr>
      <w:tr w:rsidR="00E060BF" w:rsidRPr="00480423" w14:paraId="5655A2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D8A6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03B3D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17F75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2784DC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4B785E" w14:textId="77777777" w:rsidR="00E060BF" w:rsidRPr="00480423" w:rsidRDefault="00E060BF" w:rsidP="00AF6673">
            <w:pPr>
              <w:pStyle w:val="TAC"/>
              <w:rPr>
                <w:rFonts w:eastAsiaTheme="minorEastAsia"/>
                <w:kern w:val="2"/>
                <w:szCs w:val="22"/>
                <w:lang w:val="en-US" w:eastAsia="zh-CN"/>
              </w:rPr>
            </w:pPr>
          </w:p>
        </w:tc>
      </w:tr>
      <w:tr w:rsidR="00E060BF" w:rsidRPr="00480423" w14:paraId="790812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3A107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0495EFA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717DEB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C8E94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BAA22D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2CB23E4" w14:textId="77777777" w:rsidTr="005A0D4C">
        <w:trPr>
          <w:trHeight w:val="29"/>
        </w:trPr>
        <w:tc>
          <w:tcPr>
            <w:tcW w:w="3066" w:type="dxa"/>
            <w:tcBorders>
              <w:top w:val="nil"/>
              <w:left w:val="single" w:sz="4" w:space="0" w:color="auto"/>
              <w:bottom w:val="nil"/>
              <w:right w:val="single" w:sz="4" w:space="0" w:color="auto"/>
            </w:tcBorders>
            <w:vAlign w:val="center"/>
          </w:tcPr>
          <w:p w14:paraId="45AC95D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8FC495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592D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E7F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CE97219" w14:textId="77777777" w:rsidR="00E060BF" w:rsidRPr="00480423" w:rsidRDefault="00E060BF" w:rsidP="00AF6673">
            <w:pPr>
              <w:pStyle w:val="TAC"/>
              <w:rPr>
                <w:rFonts w:eastAsiaTheme="minorEastAsia"/>
                <w:kern w:val="2"/>
                <w:szCs w:val="22"/>
                <w:lang w:val="en-US" w:eastAsia="zh-CN"/>
              </w:rPr>
            </w:pPr>
          </w:p>
        </w:tc>
      </w:tr>
      <w:tr w:rsidR="00E060BF" w:rsidRPr="00480423" w14:paraId="6CB298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2CB09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B7EF3E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60ED5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7D1FE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83ECFB2" w14:textId="77777777" w:rsidR="00E060BF" w:rsidRPr="00480423" w:rsidRDefault="00E060BF" w:rsidP="00AF6673">
            <w:pPr>
              <w:pStyle w:val="TAC"/>
              <w:rPr>
                <w:rFonts w:eastAsiaTheme="minorEastAsia"/>
                <w:kern w:val="2"/>
                <w:szCs w:val="22"/>
                <w:lang w:val="en-US" w:eastAsia="zh-CN"/>
              </w:rPr>
            </w:pPr>
          </w:p>
        </w:tc>
      </w:tr>
      <w:tr w:rsidR="00E060BF" w:rsidRPr="00480423" w14:paraId="3F93C8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84351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5CF55EE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C4618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30B2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447044"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41BCC8E" w14:textId="77777777" w:rsidTr="005A0D4C">
        <w:trPr>
          <w:trHeight w:val="29"/>
        </w:trPr>
        <w:tc>
          <w:tcPr>
            <w:tcW w:w="3066" w:type="dxa"/>
            <w:tcBorders>
              <w:top w:val="nil"/>
              <w:left w:val="single" w:sz="4" w:space="0" w:color="auto"/>
              <w:bottom w:val="nil"/>
              <w:right w:val="single" w:sz="4" w:space="0" w:color="auto"/>
            </w:tcBorders>
            <w:vAlign w:val="center"/>
          </w:tcPr>
          <w:p w14:paraId="237EE01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56892A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CFBE0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BA01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5E45849" w14:textId="77777777" w:rsidR="00E060BF" w:rsidRPr="00480423" w:rsidRDefault="00E060BF" w:rsidP="00AF6673">
            <w:pPr>
              <w:pStyle w:val="TAC"/>
              <w:rPr>
                <w:rFonts w:eastAsiaTheme="minorEastAsia"/>
                <w:kern w:val="2"/>
                <w:szCs w:val="22"/>
                <w:lang w:val="en-US" w:eastAsia="zh-CN"/>
              </w:rPr>
            </w:pPr>
          </w:p>
        </w:tc>
      </w:tr>
      <w:tr w:rsidR="00E060BF" w:rsidRPr="00480423" w14:paraId="4D45D8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83038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2A543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EE82F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52369F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AA5FF73" w14:textId="77777777" w:rsidR="00E060BF" w:rsidRPr="00480423" w:rsidRDefault="00E060BF" w:rsidP="00AF6673">
            <w:pPr>
              <w:pStyle w:val="TAC"/>
              <w:rPr>
                <w:rFonts w:eastAsiaTheme="minorEastAsia"/>
                <w:kern w:val="2"/>
                <w:szCs w:val="22"/>
                <w:lang w:val="en-US" w:eastAsia="zh-CN"/>
              </w:rPr>
            </w:pPr>
          </w:p>
        </w:tc>
      </w:tr>
      <w:tr w:rsidR="00E060BF" w:rsidRPr="00480423" w14:paraId="5C5373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85609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16D694A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11E62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B6EF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313092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69E889E" w14:textId="77777777" w:rsidTr="005A0D4C">
        <w:trPr>
          <w:trHeight w:val="29"/>
        </w:trPr>
        <w:tc>
          <w:tcPr>
            <w:tcW w:w="3066" w:type="dxa"/>
            <w:tcBorders>
              <w:top w:val="nil"/>
              <w:left w:val="single" w:sz="4" w:space="0" w:color="auto"/>
              <w:bottom w:val="nil"/>
              <w:right w:val="single" w:sz="4" w:space="0" w:color="auto"/>
            </w:tcBorders>
            <w:vAlign w:val="center"/>
          </w:tcPr>
          <w:p w14:paraId="088CE21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FC9AB6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140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CA82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A054115" w14:textId="77777777" w:rsidR="00E060BF" w:rsidRPr="00480423" w:rsidRDefault="00E060BF" w:rsidP="00AF6673">
            <w:pPr>
              <w:pStyle w:val="TAC"/>
              <w:rPr>
                <w:rFonts w:eastAsiaTheme="minorEastAsia"/>
                <w:kern w:val="2"/>
                <w:szCs w:val="22"/>
                <w:lang w:val="en-US" w:eastAsia="zh-CN"/>
              </w:rPr>
            </w:pPr>
          </w:p>
        </w:tc>
      </w:tr>
      <w:tr w:rsidR="00E060BF" w:rsidRPr="00480423" w14:paraId="324EE7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EBBB8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86621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6D043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4763E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8CFADE4" w14:textId="77777777" w:rsidR="00E060BF" w:rsidRPr="00480423" w:rsidRDefault="00E060BF" w:rsidP="00AF6673">
            <w:pPr>
              <w:pStyle w:val="TAC"/>
              <w:rPr>
                <w:rFonts w:eastAsiaTheme="minorEastAsia"/>
                <w:kern w:val="2"/>
                <w:szCs w:val="22"/>
                <w:lang w:val="en-US" w:eastAsia="zh-CN"/>
              </w:rPr>
            </w:pPr>
          </w:p>
        </w:tc>
      </w:tr>
      <w:tr w:rsidR="00E060BF" w:rsidRPr="00480423" w14:paraId="309A71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020AA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215E8B7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319514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503D6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A516B9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499AAA6" w14:textId="77777777" w:rsidTr="005A0D4C">
        <w:trPr>
          <w:trHeight w:val="29"/>
        </w:trPr>
        <w:tc>
          <w:tcPr>
            <w:tcW w:w="3066" w:type="dxa"/>
            <w:tcBorders>
              <w:top w:val="nil"/>
              <w:left w:val="single" w:sz="4" w:space="0" w:color="auto"/>
              <w:bottom w:val="nil"/>
              <w:right w:val="single" w:sz="4" w:space="0" w:color="auto"/>
            </w:tcBorders>
            <w:vAlign w:val="center"/>
          </w:tcPr>
          <w:p w14:paraId="2FF790D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7BA9B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29F09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FFFC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C8FD2E0" w14:textId="77777777" w:rsidR="00E060BF" w:rsidRPr="00480423" w:rsidRDefault="00E060BF" w:rsidP="00AF6673">
            <w:pPr>
              <w:pStyle w:val="TAC"/>
              <w:rPr>
                <w:rFonts w:eastAsiaTheme="minorEastAsia"/>
                <w:kern w:val="2"/>
                <w:szCs w:val="22"/>
                <w:lang w:val="en-US" w:eastAsia="zh-CN"/>
              </w:rPr>
            </w:pPr>
          </w:p>
        </w:tc>
      </w:tr>
      <w:tr w:rsidR="00E060BF" w:rsidRPr="00480423" w14:paraId="713794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3482E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78E1D7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D911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83C2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2CC431E" w14:textId="77777777" w:rsidR="00E060BF" w:rsidRPr="00480423" w:rsidRDefault="00E060BF" w:rsidP="00AF6673">
            <w:pPr>
              <w:pStyle w:val="TAC"/>
              <w:rPr>
                <w:rFonts w:eastAsiaTheme="minorEastAsia"/>
                <w:kern w:val="2"/>
                <w:szCs w:val="22"/>
                <w:lang w:val="en-US" w:eastAsia="zh-CN"/>
              </w:rPr>
            </w:pPr>
          </w:p>
        </w:tc>
      </w:tr>
      <w:tr w:rsidR="00E060BF" w:rsidRPr="00480423" w14:paraId="400C1D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55C5C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0190A98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5C451D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85A9D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DD14334"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DAAD215" w14:textId="77777777" w:rsidTr="005A0D4C">
        <w:trPr>
          <w:trHeight w:val="29"/>
        </w:trPr>
        <w:tc>
          <w:tcPr>
            <w:tcW w:w="3066" w:type="dxa"/>
            <w:tcBorders>
              <w:top w:val="nil"/>
              <w:left w:val="single" w:sz="4" w:space="0" w:color="auto"/>
              <w:bottom w:val="nil"/>
              <w:right w:val="single" w:sz="4" w:space="0" w:color="auto"/>
            </w:tcBorders>
            <w:vAlign w:val="center"/>
          </w:tcPr>
          <w:p w14:paraId="2BC14D3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1BAE92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8F584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3A97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AC75F97" w14:textId="77777777" w:rsidR="00E060BF" w:rsidRPr="00480423" w:rsidRDefault="00E060BF" w:rsidP="00AF6673">
            <w:pPr>
              <w:pStyle w:val="TAC"/>
              <w:rPr>
                <w:rFonts w:eastAsiaTheme="minorEastAsia"/>
                <w:kern w:val="2"/>
                <w:szCs w:val="22"/>
                <w:lang w:val="en-US" w:eastAsia="zh-CN"/>
              </w:rPr>
            </w:pPr>
          </w:p>
        </w:tc>
      </w:tr>
      <w:tr w:rsidR="00E060BF" w:rsidRPr="00480423" w14:paraId="23F3AB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A729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1B6B4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EEA1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2966A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F776F3E" w14:textId="77777777" w:rsidR="00E060BF" w:rsidRPr="00480423" w:rsidRDefault="00E060BF" w:rsidP="00AF6673">
            <w:pPr>
              <w:pStyle w:val="TAC"/>
              <w:rPr>
                <w:rFonts w:eastAsiaTheme="minorEastAsia"/>
                <w:kern w:val="2"/>
                <w:szCs w:val="22"/>
                <w:lang w:val="en-US" w:eastAsia="zh-CN"/>
              </w:rPr>
            </w:pPr>
          </w:p>
        </w:tc>
      </w:tr>
      <w:tr w:rsidR="00E060BF" w:rsidRPr="00480423" w14:paraId="415B72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1042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48C8CF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AC209E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03DB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C1A207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BCAFFBA" w14:textId="77777777" w:rsidTr="005A0D4C">
        <w:trPr>
          <w:trHeight w:val="29"/>
        </w:trPr>
        <w:tc>
          <w:tcPr>
            <w:tcW w:w="3066" w:type="dxa"/>
            <w:tcBorders>
              <w:top w:val="nil"/>
              <w:left w:val="single" w:sz="4" w:space="0" w:color="auto"/>
              <w:bottom w:val="nil"/>
              <w:right w:val="single" w:sz="4" w:space="0" w:color="auto"/>
            </w:tcBorders>
            <w:vAlign w:val="center"/>
          </w:tcPr>
          <w:p w14:paraId="6C3554B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500DC2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0BC4E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8E875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1EC2818" w14:textId="77777777" w:rsidR="00E060BF" w:rsidRPr="00480423" w:rsidRDefault="00E060BF" w:rsidP="00AF6673">
            <w:pPr>
              <w:pStyle w:val="TAC"/>
              <w:rPr>
                <w:rFonts w:eastAsiaTheme="minorEastAsia"/>
                <w:kern w:val="2"/>
                <w:szCs w:val="22"/>
                <w:lang w:val="en-US" w:eastAsia="zh-CN"/>
              </w:rPr>
            </w:pPr>
          </w:p>
        </w:tc>
      </w:tr>
      <w:tr w:rsidR="00E060BF" w:rsidRPr="00480423" w14:paraId="41B51B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C168B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DA649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2768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69A32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495CBB8" w14:textId="77777777" w:rsidR="00E060BF" w:rsidRPr="00480423" w:rsidRDefault="00E060BF" w:rsidP="00AF6673">
            <w:pPr>
              <w:pStyle w:val="TAC"/>
              <w:rPr>
                <w:rFonts w:eastAsiaTheme="minorEastAsia"/>
                <w:kern w:val="2"/>
                <w:szCs w:val="22"/>
                <w:lang w:val="en-US" w:eastAsia="zh-CN"/>
              </w:rPr>
            </w:pPr>
          </w:p>
        </w:tc>
      </w:tr>
      <w:tr w:rsidR="00E060BF" w:rsidRPr="00480423" w14:paraId="252D1A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E426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5AA8763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CC319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39823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EA0AD8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223F569" w14:textId="77777777" w:rsidTr="005A0D4C">
        <w:trPr>
          <w:trHeight w:val="29"/>
        </w:trPr>
        <w:tc>
          <w:tcPr>
            <w:tcW w:w="3066" w:type="dxa"/>
            <w:tcBorders>
              <w:top w:val="nil"/>
              <w:left w:val="single" w:sz="4" w:space="0" w:color="auto"/>
              <w:bottom w:val="nil"/>
              <w:right w:val="single" w:sz="4" w:space="0" w:color="auto"/>
            </w:tcBorders>
            <w:vAlign w:val="center"/>
          </w:tcPr>
          <w:p w14:paraId="4E5ED5C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73B0F8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E78C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FCCE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3918EE6" w14:textId="77777777" w:rsidR="00E060BF" w:rsidRPr="00480423" w:rsidRDefault="00E060BF" w:rsidP="00AF6673">
            <w:pPr>
              <w:pStyle w:val="TAC"/>
              <w:rPr>
                <w:rFonts w:eastAsiaTheme="minorEastAsia"/>
                <w:kern w:val="2"/>
                <w:szCs w:val="22"/>
                <w:lang w:val="en-US" w:eastAsia="zh-CN"/>
              </w:rPr>
            </w:pPr>
          </w:p>
        </w:tc>
      </w:tr>
      <w:tr w:rsidR="00E060BF" w:rsidRPr="00480423" w14:paraId="38F80D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8A672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A525B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53E7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05B2D2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4E03903" w14:textId="77777777" w:rsidR="00E060BF" w:rsidRPr="00480423" w:rsidRDefault="00E060BF" w:rsidP="00AF6673">
            <w:pPr>
              <w:pStyle w:val="TAC"/>
              <w:rPr>
                <w:rFonts w:eastAsiaTheme="minorEastAsia"/>
                <w:kern w:val="2"/>
                <w:szCs w:val="22"/>
                <w:lang w:val="en-US" w:eastAsia="zh-CN"/>
              </w:rPr>
            </w:pPr>
          </w:p>
        </w:tc>
      </w:tr>
      <w:tr w:rsidR="00E060BF" w:rsidRPr="00480423" w14:paraId="4E4F715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3DA45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1AD55F2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AFA5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B7C16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749A4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53218E6" w14:textId="77777777" w:rsidTr="005A0D4C">
        <w:trPr>
          <w:trHeight w:val="29"/>
        </w:trPr>
        <w:tc>
          <w:tcPr>
            <w:tcW w:w="3066" w:type="dxa"/>
            <w:tcBorders>
              <w:top w:val="nil"/>
              <w:left w:val="single" w:sz="4" w:space="0" w:color="auto"/>
              <w:bottom w:val="nil"/>
              <w:right w:val="single" w:sz="4" w:space="0" w:color="auto"/>
            </w:tcBorders>
            <w:vAlign w:val="center"/>
          </w:tcPr>
          <w:p w14:paraId="58BC888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3CF678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4A6B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3CF5E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AB17715" w14:textId="77777777" w:rsidR="00E060BF" w:rsidRPr="00480423" w:rsidRDefault="00E060BF" w:rsidP="00AF6673">
            <w:pPr>
              <w:pStyle w:val="TAC"/>
              <w:rPr>
                <w:rFonts w:eastAsiaTheme="minorEastAsia"/>
                <w:kern w:val="2"/>
                <w:szCs w:val="22"/>
                <w:lang w:val="en-US" w:eastAsia="zh-CN"/>
              </w:rPr>
            </w:pPr>
          </w:p>
        </w:tc>
      </w:tr>
      <w:tr w:rsidR="00E060BF" w:rsidRPr="00480423" w14:paraId="73127B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F2193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BDBE3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784D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F041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9058029" w14:textId="77777777" w:rsidR="00E060BF" w:rsidRPr="00480423" w:rsidRDefault="00E060BF" w:rsidP="00AF6673">
            <w:pPr>
              <w:pStyle w:val="TAC"/>
              <w:rPr>
                <w:rFonts w:eastAsiaTheme="minorEastAsia"/>
                <w:kern w:val="2"/>
                <w:szCs w:val="22"/>
                <w:lang w:val="en-US" w:eastAsia="zh-CN"/>
              </w:rPr>
            </w:pPr>
          </w:p>
        </w:tc>
      </w:tr>
      <w:tr w:rsidR="00E060BF" w:rsidRPr="00480423" w14:paraId="798BA1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1089E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4087D38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5CA2B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804B7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7F5535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C14E3B5" w14:textId="77777777" w:rsidTr="005A0D4C">
        <w:trPr>
          <w:trHeight w:val="29"/>
        </w:trPr>
        <w:tc>
          <w:tcPr>
            <w:tcW w:w="3066" w:type="dxa"/>
            <w:tcBorders>
              <w:top w:val="nil"/>
              <w:left w:val="single" w:sz="4" w:space="0" w:color="auto"/>
              <w:bottom w:val="nil"/>
              <w:right w:val="single" w:sz="4" w:space="0" w:color="auto"/>
            </w:tcBorders>
            <w:vAlign w:val="center"/>
          </w:tcPr>
          <w:p w14:paraId="7CBF845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A45CE1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0D86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7B6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46A463A" w14:textId="77777777" w:rsidR="00E060BF" w:rsidRPr="00480423" w:rsidRDefault="00E060BF" w:rsidP="00AF6673">
            <w:pPr>
              <w:pStyle w:val="TAC"/>
              <w:rPr>
                <w:rFonts w:eastAsiaTheme="minorEastAsia"/>
                <w:kern w:val="2"/>
                <w:szCs w:val="22"/>
                <w:lang w:val="en-US" w:eastAsia="zh-CN"/>
              </w:rPr>
            </w:pPr>
          </w:p>
        </w:tc>
      </w:tr>
      <w:tr w:rsidR="00E060BF" w:rsidRPr="00480423" w14:paraId="61393B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7058E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90FF1C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A76C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6B2E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1E38A31" w14:textId="77777777" w:rsidR="00E060BF" w:rsidRPr="00480423" w:rsidRDefault="00E060BF" w:rsidP="00AF6673">
            <w:pPr>
              <w:pStyle w:val="TAC"/>
              <w:rPr>
                <w:rFonts w:eastAsiaTheme="minorEastAsia"/>
                <w:kern w:val="2"/>
                <w:szCs w:val="22"/>
                <w:lang w:val="en-US" w:eastAsia="zh-CN"/>
              </w:rPr>
            </w:pPr>
          </w:p>
        </w:tc>
      </w:tr>
      <w:tr w:rsidR="00E060BF" w:rsidRPr="00480423" w14:paraId="5987CB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A45647" w14:textId="77777777" w:rsidR="00E060BF" w:rsidRPr="00480423" w:rsidRDefault="00E060BF" w:rsidP="00AF6673">
            <w:pPr>
              <w:pStyle w:val="TAC"/>
              <w:rPr>
                <w:kern w:val="2"/>
                <w:szCs w:val="22"/>
                <w:lang w:val="en-US"/>
              </w:rPr>
            </w:pPr>
            <w:r w:rsidRPr="00480423">
              <w:rPr>
                <w:kern w:val="2"/>
                <w:szCs w:val="22"/>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1A8EDE2D" w14:textId="77777777" w:rsidR="00E060BF" w:rsidRPr="00480423" w:rsidRDefault="00E060BF" w:rsidP="00AF6673">
            <w:pPr>
              <w:pStyle w:val="TAC"/>
              <w:rPr>
                <w:kern w:val="2"/>
                <w:szCs w:val="22"/>
                <w:lang w:val="en-US"/>
              </w:rPr>
            </w:pPr>
            <w:r w:rsidRPr="00480423">
              <w:rPr>
                <w:kern w:val="2"/>
                <w:szCs w:val="22"/>
                <w:lang w:val="en-US"/>
              </w:rPr>
              <w:t>CA_n46A-n48A</w:t>
            </w:r>
          </w:p>
          <w:p w14:paraId="75EE2BE7" w14:textId="77777777" w:rsidR="00E060BF" w:rsidRPr="00480423" w:rsidRDefault="00E060BF" w:rsidP="00AF6673">
            <w:pPr>
              <w:pStyle w:val="TAC"/>
              <w:rPr>
                <w:kern w:val="2"/>
                <w:szCs w:val="22"/>
                <w:lang w:val="en-US"/>
              </w:rPr>
            </w:pPr>
            <w:r w:rsidRPr="00480423">
              <w:rPr>
                <w:kern w:val="2"/>
                <w:szCs w:val="22"/>
                <w:lang w:val="en-US"/>
              </w:rPr>
              <w:t>CA_n46A-n48B</w:t>
            </w:r>
          </w:p>
          <w:p w14:paraId="4D1728AA" w14:textId="77777777" w:rsidR="00E060BF" w:rsidRPr="00480423" w:rsidRDefault="00E060BF" w:rsidP="00AF6673">
            <w:pPr>
              <w:pStyle w:val="TAC"/>
              <w:rPr>
                <w:kern w:val="2"/>
                <w:szCs w:val="22"/>
                <w:lang w:val="en-US"/>
              </w:rPr>
            </w:pPr>
            <w:r w:rsidRPr="00480423">
              <w:rPr>
                <w:kern w:val="2"/>
                <w:szCs w:val="22"/>
                <w:lang w:val="en-US"/>
              </w:rPr>
              <w:t>CA_n48A-n96A</w:t>
            </w:r>
          </w:p>
          <w:p w14:paraId="0C7FE365"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14340CE"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19F1A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A57A2AC"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08A3F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9050490" w14:textId="77777777" w:rsidTr="005A0D4C">
        <w:trPr>
          <w:trHeight w:val="29"/>
        </w:trPr>
        <w:tc>
          <w:tcPr>
            <w:tcW w:w="3066" w:type="dxa"/>
            <w:tcBorders>
              <w:top w:val="nil"/>
              <w:left w:val="single" w:sz="4" w:space="0" w:color="auto"/>
              <w:bottom w:val="nil"/>
              <w:right w:val="single" w:sz="4" w:space="0" w:color="auto"/>
            </w:tcBorders>
            <w:vAlign w:val="center"/>
          </w:tcPr>
          <w:p w14:paraId="49A9BA1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F5611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F7A2D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2E4F31"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1A10336" w14:textId="77777777" w:rsidR="00E060BF" w:rsidRPr="00480423" w:rsidRDefault="00E060BF" w:rsidP="00AF6673">
            <w:pPr>
              <w:pStyle w:val="TAC"/>
              <w:rPr>
                <w:kern w:val="2"/>
                <w:szCs w:val="22"/>
                <w:lang w:val="en-US" w:eastAsia="zh-CN"/>
              </w:rPr>
            </w:pPr>
          </w:p>
        </w:tc>
      </w:tr>
      <w:tr w:rsidR="00E060BF" w:rsidRPr="00480423" w14:paraId="64C1E3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8CC8E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040F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D083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C4B8A0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8FB1E30" w14:textId="77777777" w:rsidR="00E060BF" w:rsidRPr="00480423" w:rsidRDefault="00E060BF" w:rsidP="00AF6673">
            <w:pPr>
              <w:pStyle w:val="TAC"/>
              <w:rPr>
                <w:kern w:val="2"/>
                <w:szCs w:val="22"/>
                <w:lang w:val="en-US" w:eastAsia="zh-CN"/>
              </w:rPr>
            </w:pPr>
          </w:p>
        </w:tc>
      </w:tr>
      <w:tr w:rsidR="00E060BF" w:rsidRPr="00480423" w14:paraId="37EC0B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46DA00" w14:textId="77777777" w:rsidR="00E060BF" w:rsidRPr="00480423" w:rsidRDefault="00E060BF" w:rsidP="00AF6673">
            <w:pPr>
              <w:pStyle w:val="TAC"/>
              <w:rPr>
                <w:kern w:val="2"/>
                <w:szCs w:val="22"/>
                <w:lang w:val="en-US"/>
              </w:rPr>
            </w:pPr>
            <w:r w:rsidRPr="00480423">
              <w:rPr>
                <w:kern w:val="2"/>
                <w:szCs w:val="22"/>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22262085" w14:textId="77777777" w:rsidR="00E060BF" w:rsidRPr="00480423" w:rsidRDefault="00E060BF" w:rsidP="00AF6673">
            <w:pPr>
              <w:pStyle w:val="TAC"/>
              <w:rPr>
                <w:kern w:val="2"/>
                <w:szCs w:val="22"/>
                <w:lang w:val="en-US"/>
              </w:rPr>
            </w:pPr>
            <w:r w:rsidRPr="00480423">
              <w:rPr>
                <w:kern w:val="2"/>
                <w:szCs w:val="22"/>
                <w:lang w:val="en-US"/>
              </w:rPr>
              <w:t>CA_n46A-n48A</w:t>
            </w:r>
          </w:p>
          <w:p w14:paraId="2BBA6529" w14:textId="77777777" w:rsidR="00E060BF" w:rsidRPr="00480423" w:rsidRDefault="00E060BF" w:rsidP="00AF6673">
            <w:pPr>
              <w:pStyle w:val="TAC"/>
              <w:rPr>
                <w:kern w:val="2"/>
                <w:szCs w:val="22"/>
                <w:lang w:val="en-US"/>
              </w:rPr>
            </w:pPr>
            <w:r w:rsidRPr="00480423">
              <w:rPr>
                <w:kern w:val="2"/>
                <w:szCs w:val="22"/>
                <w:lang w:val="en-US"/>
              </w:rPr>
              <w:t>CA_n46A-n48B</w:t>
            </w:r>
          </w:p>
          <w:p w14:paraId="28C79D61" w14:textId="77777777" w:rsidR="00E060BF" w:rsidRPr="00480423" w:rsidRDefault="00E060BF" w:rsidP="00AF6673">
            <w:pPr>
              <w:pStyle w:val="TAC"/>
              <w:rPr>
                <w:kern w:val="2"/>
                <w:szCs w:val="22"/>
                <w:lang w:val="en-US"/>
              </w:rPr>
            </w:pPr>
            <w:r w:rsidRPr="00480423">
              <w:rPr>
                <w:kern w:val="2"/>
                <w:szCs w:val="22"/>
                <w:lang w:val="en-US"/>
              </w:rPr>
              <w:t>CA_n48A-n96A</w:t>
            </w:r>
          </w:p>
          <w:p w14:paraId="0CED50A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73BFC46"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49C89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A14DC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731ADF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CA8C88" w14:textId="77777777" w:rsidTr="005A0D4C">
        <w:trPr>
          <w:trHeight w:val="29"/>
        </w:trPr>
        <w:tc>
          <w:tcPr>
            <w:tcW w:w="3066" w:type="dxa"/>
            <w:tcBorders>
              <w:top w:val="nil"/>
              <w:left w:val="single" w:sz="4" w:space="0" w:color="auto"/>
              <w:bottom w:val="nil"/>
              <w:right w:val="single" w:sz="4" w:space="0" w:color="auto"/>
            </w:tcBorders>
            <w:vAlign w:val="center"/>
          </w:tcPr>
          <w:p w14:paraId="758C1DA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5AFD3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B0132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DB642E"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09F2E93" w14:textId="77777777" w:rsidR="00E060BF" w:rsidRPr="00480423" w:rsidRDefault="00E060BF" w:rsidP="00AF6673">
            <w:pPr>
              <w:pStyle w:val="TAC"/>
              <w:rPr>
                <w:kern w:val="2"/>
                <w:szCs w:val="22"/>
                <w:lang w:val="en-US" w:eastAsia="zh-CN"/>
              </w:rPr>
            </w:pPr>
          </w:p>
        </w:tc>
      </w:tr>
      <w:tr w:rsidR="00E060BF" w:rsidRPr="00480423" w14:paraId="121CD73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7DE9B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7AEC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C3D2D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7B6C8E"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A0021C9" w14:textId="77777777" w:rsidR="00E060BF" w:rsidRPr="00480423" w:rsidRDefault="00E060BF" w:rsidP="00AF6673">
            <w:pPr>
              <w:pStyle w:val="TAC"/>
              <w:rPr>
                <w:kern w:val="2"/>
                <w:szCs w:val="22"/>
                <w:lang w:val="en-US" w:eastAsia="zh-CN"/>
              </w:rPr>
            </w:pPr>
          </w:p>
        </w:tc>
      </w:tr>
      <w:tr w:rsidR="00E060BF" w:rsidRPr="00480423" w14:paraId="62EF47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792AFD" w14:textId="77777777" w:rsidR="00E060BF" w:rsidRPr="00480423" w:rsidRDefault="00E060BF" w:rsidP="00AF6673">
            <w:pPr>
              <w:pStyle w:val="TAC"/>
              <w:rPr>
                <w:kern w:val="2"/>
                <w:szCs w:val="22"/>
                <w:lang w:val="en-US"/>
              </w:rPr>
            </w:pPr>
            <w:r w:rsidRPr="00480423">
              <w:rPr>
                <w:kern w:val="2"/>
                <w:szCs w:val="22"/>
                <w:lang w:val="en-US"/>
              </w:rPr>
              <w:t>CA_n46C-n48C-n96D</w:t>
            </w:r>
          </w:p>
        </w:tc>
        <w:tc>
          <w:tcPr>
            <w:tcW w:w="2712" w:type="dxa"/>
            <w:tcBorders>
              <w:top w:val="single" w:sz="4" w:space="0" w:color="auto"/>
              <w:left w:val="single" w:sz="4" w:space="0" w:color="auto"/>
              <w:bottom w:val="nil"/>
              <w:right w:val="single" w:sz="4" w:space="0" w:color="auto"/>
            </w:tcBorders>
            <w:vAlign w:val="center"/>
          </w:tcPr>
          <w:p w14:paraId="7E731179" w14:textId="77777777" w:rsidR="00E060BF" w:rsidRPr="00480423" w:rsidRDefault="00E060BF" w:rsidP="00AF6673">
            <w:pPr>
              <w:pStyle w:val="TAC"/>
              <w:rPr>
                <w:kern w:val="2"/>
                <w:szCs w:val="22"/>
                <w:lang w:val="en-US"/>
              </w:rPr>
            </w:pPr>
            <w:r w:rsidRPr="00480423">
              <w:rPr>
                <w:kern w:val="2"/>
                <w:szCs w:val="22"/>
                <w:lang w:val="en-US"/>
              </w:rPr>
              <w:t>CA_n46A-n48A</w:t>
            </w:r>
          </w:p>
          <w:p w14:paraId="1F724439" w14:textId="77777777" w:rsidR="00E060BF" w:rsidRPr="00480423" w:rsidRDefault="00E060BF" w:rsidP="00AF6673">
            <w:pPr>
              <w:pStyle w:val="TAC"/>
              <w:rPr>
                <w:kern w:val="2"/>
                <w:szCs w:val="22"/>
                <w:lang w:val="en-US"/>
              </w:rPr>
            </w:pPr>
            <w:r w:rsidRPr="00480423">
              <w:rPr>
                <w:kern w:val="2"/>
                <w:szCs w:val="22"/>
                <w:lang w:val="en-US"/>
              </w:rPr>
              <w:t>CA_n46A-n48B</w:t>
            </w:r>
          </w:p>
          <w:p w14:paraId="7DAFFC85" w14:textId="77777777" w:rsidR="00E060BF" w:rsidRPr="00480423" w:rsidRDefault="00E060BF" w:rsidP="00AF6673">
            <w:pPr>
              <w:pStyle w:val="TAC"/>
              <w:rPr>
                <w:kern w:val="2"/>
                <w:szCs w:val="22"/>
                <w:lang w:val="en-US"/>
              </w:rPr>
            </w:pPr>
            <w:r w:rsidRPr="00480423">
              <w:rPr>
                <w:kern w:val="2"/>
                <w:szCs w:val="22"/>
                <w:lang w:val="en-US"/>
              </w:rPr>
              <w:t>CA_n48A-n96A</w:t>
            </w:r>
          </w:p>
          <w:p w14:paraId="637774E6"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8CC7BA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B1EA8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F7E0923"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317F5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854B3E9" w14:textId="77777777" w:rsidTr="005A0D4C">
        <w:trPr>
          <w:trHeight w:val="29"/>
        </w:trPr>
        <w:tc>
          <w:tcPr>
            <w:tcW w:w="3066" w:type="dxa"/>
            <w:tcBorders>
              <w:top w:val="nil"/>
              <w:left w:val="single" w:sz="4" w:space="0" w:color="auto"/>
              <w:bottom w:val="nil"/>
              <w:right w:val="single" w:sz="4" w:space="0" w:color="auto"/>
            </w:tcBorders>
            <w:vAlign w:val="center"/>
          </w:tcPr>
          <w:p w14:paraId="10A764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0B6564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19094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85018B"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6990B55" w14:textId="77777777" w:rsidR="00E060BF" w:rsidRPr="00480423" w:rsidRDefault="00E060BF" w:rsidP="00AF6673">
            <w:pPr>
              <w:pStyle w:val="TAC"/>
              <w:rPr>
                <w:kern w:val="2"/>
                <w:szCs w:val="22"/>
                <w:lang w:val="en-US" w:eastAsia="zh-CN"/>
              </w:rPr>
            </w:pPr>
          </w:p>
        </w:tc>
      </w:tr>
      <w:tr w:rsidR="00E060BF" w:rsidRPr="00480423" w14:paraId="50CA2B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86F1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ED640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22FDB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6B3C0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2EAB263" w14:textId="77777777" w:rsidR="00E060BF" w:rsidRPr="00480423" w:rsidRDefault="00E060BF" w:rsidP="00AF6673">
            <w:pPr>
              <w:pStyle w:val="TAC"/>
              <w:rPr>
                <w:kern w:val="2"/>
                <w:szCs w:val="22"/>
                <w:lang w:val="en-US" w:eastAsia="zh-CN"/>
              </w:rPr>
            </w:pPr>
          </w:p>
        </w:tc>
      </w:tr>
      <w:tr w:rsidR="00E060BF" w:rsidRPr="00480423" w14:paraId="0FA1C1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EAF5D1" w14:textId="77777777" w:rsidR="00E060BF" w:rsidRPr="00480423" w:rsidRDefault="00E060BF" w:rsidP="00AF6673">
            <w:pPr>
              <w:pStyle w:val="TAC"/>
              <w:rPr>
                <w:kern w:val="2"/>
                <w:szCs w:val="22"/>
                <w:lang w:val="en-US"/>
              </w:rPr>
            </w:pPr>
            <w:r w:rsidRPr="00480423">
              <w:rPr>
                <w:kern w:val="2"/>
                <w:szCs w:val="22"/>
                <w:lang w:val="en-US"/>
              </w:rPr>
              <w:t>CA_n46D-n48C-n96D</w:t>
            </w:r>
          </w:p>
        </w:tc>
        <w:tc>
          <w:tcPr>
            <w:tcW w:w="2712" w:type="dxa"/>
            <w:tcBorders>
              <w:top w:val="single" w:sz="4" w:space="0" w:color="auto"/>
              <w:left w:val="single" w:sz="4" w:space="0" w:color="auto"/>
              <w:bottom w:val="nil"/>
              <w:right w:val="single" w:sz="4" w:space="0" w:color="auto"/>
            </w:tcBorders>
            <w:vAlign w:val="center"/>
          </w:tcPr>
          <w:p w14:paraId="2EE54784" w14:textId="77777777" w:rsidR="00E060BF" w:rsidRPr="00480423" w:rsidRDefault="00E060BF" w:rsidP="00AF6673">
            <w:pPr>
              <w:pStyle w:val="TAC"/>
              <w:rPr>
                <w:kern w:val="2"/>
                <w:szCs w:val="22"/>
                <w:lang w:val="en-US"/>
              </w:rPr>
            </w:pPr>
            <w:r w:rsidRPr="00480423">
              <w:rPr>
                <w:kern w:val="2"/>
                <w:szCs w:val="22"/>
                <w:lang w:val="en-US"/>
              </w:rPr>
              <w:t>CA_n46A-n48A</w:t>
            </w:r>
          </w:p>
          <w:p w14:paraId="2CF55EB5" w14:textId="77777777" w:rsidR="00E060BF" w:rsidRPr="00480423" w:rsidRDefault="00E060BF" w:rsidP="00AF6673">
            <w:pPr>
              <w:pStyle w:val="TAC"/>
              <w:rPr>
                <w:kern w:val="2"/>
                <w:szCs w:val="22"/>
                <w:lang w:val="en-US"/>
              </w:rPr>
            </w:pPr>
            <w:r w:rsidRPr="00480423">
              <w:rPr>
                <w:kern w:val="2"/>
                <w:szCs w:val="22"/>
                <w:lang w:val="en-US"/>
              </w:rPr>
              <w:t>CA_n46A-n48B</w:t>
            </w:r>
          </w:p>
          <w:p w14:paraId="5C3F11BB" w14:textId="77777777" w:rsidR="00E060BF" w:rsidRPr="00480423" w:rsidRDefault="00E060BF" w:rsidP="00AF6673">
            <w:pPr>
              <w:pStyle w:val="TAC"/>
              <w:rPr>
                <w:kern w:val="2"/>
                <w:szCs w:val="22"/>
                <w:lang w:val="en-US"/>
              </w:rPr>
            </w:pPr>
            <w:r w:rsidRPr="00480423">
              <w:rPr>
                <w:kern w:val="2"/>
                <w:szCs w:val="22"/>
                <w:lang w:val="en-US"/>
              </w:rPr>
              <w:t>CA_n48A-n96A</w:t>
            </w:r>
          </w:p>
          <w:p w14:paraId="7A9813D0"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73D0D72"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39A40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A579E88"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E697B0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E8C3AE" w14:textId="77777777" w:rsidTr="005A0D4C">
        <w:trPr>
          <w:trHeight w:val="29"/>
        </w:trPr>
        <w:tc>
          <w:tcPr>
            <w:tcW w:w="3066" w:type="dxa"/>
            <w:tcBorders>
              <w:top w:val="nil"/>
              <w:left w:val="single" w:sz="4" w:space="0" w:color="auto"/>
              <w:bottom w:val="nil"/>
              <w:right w:val="single" w:sz="4" w:space="0" w:color="auto"/>
            </w:tcBorders>
            <w:vAlign w:val="center"/>
          </w:tcPr>
          <w:p w14:paraId="4B89B61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1BD2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643DF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9361F"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D8E087E" w14:textId="77777777" w:rsidR="00E060BF" w:rsidRPr="00480423" w:rsidRDefault="00E060BF" w:rsidP="00AF6673">
            <w:pPr>
              <w:pStyle w:val="TAC"/>
              <w:rPr>
                <w:kern w:val="2"/>
                <w:szCs w:val="22"/>
                <w:lang w:val="en-US" w:eastAsia="zh-CN"/>
              </w:rPr>
            </w:pPr>
          </w:p>
        </w:tc>
      </w:tr>
      <w:tr w:rsidR="00E060BF" w:rsidRPr="00480423" w14:paraId="4D6981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A7D86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26D5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CE96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6A6F16"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C344C8D" w14:textId="77777777" w:rsidR="00E060BF" w:rsidRPr="00480423" w:rsidRDefault="00E060BF" w:rsidP="00AF6673">
            <w:pPr>
              <w:pStyle w:val="TAC"/>
              <w:rPr>
                <w:kern w:val="2"/>
                <w:szCs w:val="22"/>
                <w:lang w:val="en-US" w:eastAsia="zh-CN"/>
              </w:rPr>
            </w:pPr>
          </w:p>
        </w:tc>
      </w:tr>
      <w:tr w:rsidR="00E060BF" w:rsidRPr="00480423" w14:paraId="49D79C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9937B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07FBD7E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97748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5DC8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CE149C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4D71204" w14:textId="77777777" w:rsidTr="005A0D4C">
        <w:trPr>
          <w:trHeight w:val="29"/>
        </w:trPr>
        <w:tc>
          <w:tcPr>
            <w:tcW w:w="3066" w:type="dxa"/>
            <w:tcBorders>
              <w:top w:val="nil"/>
              <w:left w:val="single" w:sz="4" w:space="0" w:color="auto"/>
              <w:bottom w:val="nil"/>
              <w:right w:val="single" w:sz="4" w:space="0" w:color="auto"/>
            </w:tcBorders>
            <w:vAlign w:val="center"/>
          </w:tcPr>
          <w:p w14:paraId="6F94F7D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0F5BFB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C88EA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152E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AA5C72E" w14:textId="77777777" w:rsidR="00E060BF" w:rsidRPr="00480423" w:rsidRDefault="00E060BF" w:rsidP="00AF6673">
            <w:pPr>
              <w:pStyle w:val="TAC"/>
              <w:rPr>
                <w:rFonts w:eastAsiaTheme="minorEastAsia"/>
                <w:kern w:val="2"/>
                <w:szCs w:val="22"/>
                <w:lang w:val="en-US" w:eastAsia="zh-CN"/>
              </w:rPr>
            </w:pPr>
          </w:p>
        </w:tc>
      </w:tr>
      <w:tr w:rsidR="00E060BF" w:rsidRPr="00480423" w14:paraId="52FF58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DB094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2FFE33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BCFA4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D9E6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36CE0F8" w14:textId="77777777" w:rsidR="00E060BF" w:rsidRPr="00480423" w:rsidRDefault="00E060BF" w:rsidP="00AF6673">
            <w:pPr>
              <w:pStyle w:val="TAC"/>
              <w:rPr>
                <w:rFonts w:eastAsiaTheme="minorEastAsia"/>
                <w:kern w:val="2"/>
                <w:szCs w:val="22"/>
                <w:lang w:val="en-US" w:eastAsia="zh-CN"/>
              </w:rPr>
            </w:pPr>
          </w:p>
        </w:tc>
      </w:tr>
      <w:tr w:rsidR="00E060BF" w:rsidRPr="00480423" w14:paraId="1476F2E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F1CD49" w14:textId="77777777" w:rsidR="00E060BF" w:rsidRPr="00480423" w:rsidRDefault="00E060BF" w:rsidP="00AF6673">
            <w:pPr>
              <w:pStyle w:val="TAC"/>
              <w:rPr>
                <w:kern w:val="2"/>
                <w:szCs w:val="22"/>
                <w:lang w:val="en-US"/>
              </w:rPr>
            </w:pPr>
            <w:r w:rsidRPr="00480423">
              <w:rPr>
                <w:kern w:val="2"/>
                <w:szCs w:val="22"/>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5F5D2D41" w14:textId="77777777" w:rsidR="00E060BF" w:rsidRPr="00480423" w:rsidRDefault="00E060BF" w:rsidP="00AF6673">
            <w:pPr>
              <w:pStyle w:val="TAC"/>
              <w:rPr>
                <w:kern w:val="2"/>
                <w:szCs w:val="22"/>
                <w:lang w:val="en-US"/>
              </w:rPr>
            </w:pPr>
            <w:r w:rsidRPr="00480423">
              <w:rPr>
                <w:kern w:val="2"/>
                <w:szCs w:val="22"/>
                <w:lang w:val="en-US"/>
              </w:rPr>
              <w:t>CA_n46A-n48A</w:t>
            </w:r>
          </w:p>
          <w:p w14:paraId="149DF83F" w14:textId="77777777" w:rsidR="00E060BF" w:rsidRPr="00480423" w:rsidRDefault="00E060BF" w:rsidP="00AF6673">
            <w:pPr>
              <w:pStyle w:val="TAC"/>
              <w:rPr>
                <w:kern w:val="2"/>
                <w:szCs w:val="22"/>
                <w:lang w:val="en-US"/>
              </w:rPr>
            </w:pPr>
            <w:r w:rsidRPr="00480423">
              <w:rPr>
                <w:kern w:val="2"/>
                <w:szCs w:val="22"/>
                <w:lang w:val="en-US"/>
              </w:rPr>
              <w:t>CA_n46A-n48B</w:t>
            </w:r>
          </w:p>
          <w:p w14:paraId="0B49565E" w14:textId="77777777" w:rsidR="00E060BF" w:rsidRPr="00480423" w:rsidRDefault="00E060BF" w:rsidP="00AF6673">
            <w:pPr>
              <w:pStyle w:val="TAC"/>
              <w:rPr>
                <w:kern w:val="2"/>
                <w:szCs w:val="22"/>
                <w:lang w:val="en-US"/>
              </w:rPr>
            </w:pPr>
            <w:r w:rsidRPr="00480423">
              <w:rPr>
                <w:kern w:val="2"/>
                <w:szCs w:val="22"/>
                <w:lang w:val="en-US"/>
              </w:rPr>
              <w:t>CA_n48A-n96A</w:t>
            </w:r>
          </w:p>
          <w:p w14:paraId="17830095"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17BA22F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DBC7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C8BEEAA"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4FD3A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26671BA" w14:textId="77777777" w:rsidTr="005A0D4C">
        <w:trPr>
          <w:trHeight w:val="29"/>
        </w:trPr>
        <w:tc>
          <w:tcPr>
            <w:tcW w:w="3066" w:type="dxa"/>
            <w:tcBorders>
              <w:top w:val="nil"/>
              <w:left w:val="single" w:sz="4" w:space="0" w:color="auto"/>
              <w:bottom w:val="nil"/>
              <w:right w:val="single" w:sz="4" w:space="0" w:color="auto"/>
            </w:tcBorders>
            <w:vAlign w:val="center"/>
          </w:tcPr>
          <w:p w14:paraId="325238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48AEC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652F0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CAF91C"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63C39CE2" w14:textId="77777777" w:rsidR="00E060BF" w:rsidRPr="00480423" w:rsidRDefault="00E060BF" w:rsidP="00AF6673">
            <w:pPr>
              <w:pStyle w:val="TAC"/>
              <w:rPr>
                <w:kern w:val="2"/>
                <w:szCs w:val="22"/>
                <w:lang w:val="en-US" w:eastAsia="zh-CN"/>
              </w:rPr>
            </w:pPr>
          </w:p>
        </w:tc>
      </w:tr>
      <w:tr w:rsidR="00E060BF" w:rsidRPr="00480423" w14:paraId="6825B7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25CE6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6D0D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BE1C9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A5CA95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FD98DE7" w14:textId="77777777" w:rsidR="00E060BF" w:rsidRPr="00480423" w:rsidRDefault="00E060BF" w:rsidP="00AF6673">
            <w:pPr>
              <w:pStyle w:val="TAC"/>
              <w:rPr>
                <w:kern w:val="2"/>
                <w:szCs w:val="22"/>
                <w:lang w:val="en-US" w:eastAsia="zh-CN"/>
              </w:rPr>
            </w:pPr>
          </w:p>
        </w:tc>
      </w:tr>
      <w:tr w:rsidR="00E060BF" w:rsidRPr="00480423" w14:paraId="367D71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F7C8C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01DDF59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B22D13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C1B38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F12276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344E89C" w14:textId="77777777" w:rsidTr="005A0D4C">
        <w:trPr>
          <w:trHeight w:val="29"/>
        </w:trPr>
        <w:tc>
          <w:tcPr>
            <w:tcW w:w="3066" w:type="dxa"/>
            <w:tcBorders>
              <w:top w:val="nil"/>
              <w:left w:val="single" w:sz="4" w:space="0" w:color="auto"/>
              <w:bottom w:val="nil"/>
              <w:right w:val="single" w:sz="4" w:space="0" w:color="auto"/>
            </w:tcBorders>
            <w:vAlign w:val="center"/>
          </w:tcPr>
          <w:p w14:paraId="0567F8F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0C7CAE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BF638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59C53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6F0143B" w14:textId="77777777" w:rsidR="00E060BF" w:rsidRPr="00480423" w:rsidRDefault="00E060BF" w:rsidP="00AF6673">
            <w:pPr>
              <w:pStyle w:val="TAC"/>
              <w:rPr>
                <w:rFonts w:eastAsiaTheme="minorEastAsia"/>
                <w:kern w:val="2"/>
                <w:szCs w:val="22"/>
                <w:lang w:val="en-US" w:eastAsia="zh-CN"/>
              </w:rPr>
            </w:pPr>
          </w:p>
        </w:tc>
      </w:tr>
      <w:tr w:rsidR="00E060BF" w:rsidRPr="00480423" w14:paraId="2988C1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9C85F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CBE75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5C3B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E189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86443C6" w14:textId="77777777" w:rsidR="00E060BF" w:rsidRPr="00480423" w:rsidRDefault="00E060BF" w:rsidP="00AF6673">
            <w:pPr>
              <w:pStyle w:val="TAC"/>
              <w:rPr>
                <w:rFonts w:eastAsiaTheme="minorEastAsia"/>
                <w:kern w:val="2"/>
                <w:szCs w:val="22"/>
                <w:lang w:val="en-US" w:eastAsia="zh-CN"/>
              </w:rPr>
            </w:pPr>
          </w:p>
        </w:tc>
      </w:tr>
      <w:tr w:rsidR="00E060BF" w:rsidRPr="00480423" w14:paraId="0BA6AF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7C91E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0BF7020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E155A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4341A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DE2AA2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9FA379F" w14:textId="77777777" w:rsidTr="005A0D4C">
        <w:trPr>
          <w:trHeight w:val="29"/>
        </w:trPr>
        <w:tc>
          <w:tcPr>
            <w:tcW w:w="3066" w:type="dxa"/>
            <w:tcBorders>
              <w:top w:val="nil"/>
              <w:left w:val="single" w:sz="4" w:space="0" w:color="auto"/>
              <w:bottom w:val="nil"/>
              <w:right w:val="single" w:sz="4" w:space="0" w:color="auto"/>
            </w:tcBorders>
            <w:vAlign w:val="center"/>
          </w:tcPr>
          <w:p w14:paraId="14B03B5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E0C74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AC13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E453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5611F4B" w14:textId="77777777" w:rsidR="00E060BF" w:rsidRPr="00480423" w:rsidRDefault="00E060BF" w:rsidP="00AF6673">
            <w:pPr>
              <w:pStyle w:val="TAC"/>
              <w:rPr>
                <w:rFonts w:eastAsiaTheme="minorEastAsia"/>
                <w:kern w:val="2"/>
                <w:szCs w:val="22"/>
                <w:lang w:val="en-US" w:eastAsia="zh-CN"/>
              </w:rPr>
            </w:pPr>
          </w:p>
        </w:tc>
      </w:tr>
      <w:tr w:rsidR="00E060BF" w:rsidRPr="00480423" w14:paraId="4A9C6D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348B2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DCB407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7410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B3B6E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D7D4A68" w14:textId="77777777" w:rsidR="00E060BF" w:rsidRPr="00480423" w:rsidRDefault="00E060BF" w:rsidP="00AF6673">
            <w:pPr>
              <w:pStyle w:val="TAC"/>
              <w:rPr>
                <w:rFonts w:eastAsiaTheme="minorEastAsia"/>
                <w:kern w:val="2"/>
                <w:szCs w:val="22"/>
                <w:lang w:val="en-US" w:eastAsia="zh-CN"/>
              </w:rPr>
            </w:pPr>
          </w:p>
        </w:tc>
      </w:tr>
      <w:tr w:rsidR="00E060BF" w:rsidRPr="00480423" w14:paraId="3F672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1BA2A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353BF12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79E609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ED813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F83D3F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FB75BC" w14:textId="77777777" w:rsidTr="005A0D4C">
        <w:trPr>
          <w:trHeight w:val="29"/>
        </w:trPr>
        <w:tc>
          <w:tcPr>
            <w:tcW w:w="3066" w:type="dxa"/>
            <w:tcBorders>
              <w:top w:val="nil"/>
              <w:left w:val="single" w:sz="4" w:space="0" w:color="auto"/>
              <w:bottom w:val="nil"/>
              <w:right w:val="single" w:sz="4" w:space="0" w:color="auto"/>
            </w:tcBorders>
            <w:vAlign w:val="center"/>
          </w:tcPr>
          <w:p w14:paraId="74327E0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019796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54554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A58DA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DB189AC" w14:textId="77777777" w:rsidR="00E060BF" w:rsidRPr="00480423" w:rsidRDefault="00E060BF" w:rsidP="00AF6673">
            <w:pPr>
              <w:pStyle w:val="TAC"/>
              <w:rPr>
                <w:rFonts w:eastAsiaTheme="minorEastAsia"/>
                <w:kern w:val="2"/>
                <w:szCs w:val="22"/>
                <w:lang w:val="en-US" w:eastAsia="zh-CN"/>
              </w:rPr>
            </w:pPr>
          </w:p>
        </w:tc>
      </w:tr>
      <w:tr w:rsidR="00E060BF" w:rsidRPr="00480423" w14:paraId="1792BF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E0768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12EF81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F0AAA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CEAA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B66F35B" w14:textId="77777777" w:rsidR="00E060BF" w:rsidRPr="00480423" w:rsidRDefault="00E060BF" w:rsidP="00AF6673">
            <w:pPr>
              <w:pStyle w:val="TAC"/>
              <w:rPr>
                <w:rFonts w:eastAsiaTheme="minorEastAsia"/>
                <w:kern w:val="2"/>
                <w:szCs w:val="22"/>
                <w:lang w:val="en-US" w:eastAsia="zh-CN"/>
              </w:rPr>
            </w:pPr>
          </w:p>
        </w:tc>
      </w:tr>
      <w:tr w:rsidR="00E060BF" w:rsidRPr="00480423" w14:paraId="034E60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BD085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35F71B5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E1027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A2886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FCE959D"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FF8B088" w14:textId="77777777" w:rsidTr="005A0D4C">
        <w:trPr>
          <w:trHeight w:val="29"/>
        </w:trPr>
        <w:tc>
          <w:tcPr>
            <w:tcW w:w="3066" w:type="dxa"/>
            <w:tcBorders>
              <w:top w:val="nil"/>
              <w:left w:val="single" w:sz="4" w:space="0" w:color="auto"/>
              <w:bottom w:val="nil"/>
              <w:right w:val="single" w:sz="4" w:space="0" w:color="auto"/>
            </w:tcBorders>
            <w:vAlign w:val="center"/>
          </w:tcPr>
          <w:p w14:paraId="70D459D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D8800A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CD16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4AC0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CD34486" w14:textId="77777777" w:rsidR="00E060BF" w:rsidRPr="00480423" w:rsidRDefault="00E060BF" w:rsidP="00AF6673">
            <w:pPr>
              <w:pStyle w:val="TAC"/>
              <w:rPr>
                <w:rFonts w:eastAsiaTheme="minorEastAsia"/>
                <w:kern w:val="2"/>
                <w:szCs w:val="22"/>
                <w:lang w:val="en-US" w:eastAsia="zh-CN"/>
              </w:rPr>
            </w:pPr>
          </w:p>
        </w:tc>
      </w:tr>
      <w:tr w:rsidR="00E060BF" w:rsidRPr="00480423" w14:paraId="6334D9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9921F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B8719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EAB9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EA72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93EA461" w14:textId="77777777" w:rsidR="00E060BF" w:rsidRPr="00480423" w:rsidRDefault="00E060BF" w:rsidP="00AF6673">
            <w:pPr>
              <w:pStyle w:val="TAC"/>
              <w:rPr>
                <w:rFonts w:eastAsiaTheme="minorEastAsia"/>
                <w:kern w:val="2"/>
                <w:szCs w:val="22"/>
                <w:lang w:val="en-US" w:eastAsia="zh-CN"/>
              </w:rPr>
            </w:pPr>
          </w:p>
        </w:tc>
      </w:tr>
      <w:tr w:rsidR="00E060BF" w:rsidRPr="00480423" w14:paraId="19E1D70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995E3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7FC1681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9C3D01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813CF9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B0E97CA"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1B6FF38" w14:textId="77777777" w:rsidTr="005A0D4C">
        <w:trPr>
          <w:trHeight w:val="29"/>
        </w:trPr>
        <w:tc>
          <w:tcPr>
            <w:tcW w:w="3066" w:type="dxa"/>
            <w:tcBorders>
              <w:top w:val="nil"/>
              <w:left w:val="single" w:sz="4" w:space="0" w:color="auto"/>
              <w:bottom w:val="nil"/>
              <w:right w:val="single" w:sz="4" w:space="0" w:color="auto"/>
            </w:tcBorders>
            <w:vAlign w:val="center"/>
          </w:tcPr>
          <w:p w14:paraId="08022B2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63EB00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F3676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D31E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751A1BF" w14:textId="77777777" w:rsidR="00E060BF" w:rsidRPr="00480423" w:rsidRDefault="00E060BF" w:rsidP="00AF6673">
            <w:pPr>
              <w:pStyle w:val="TAC"/>
              <w:rPr>
                <w:rFonts w:eastAsiaTheme="minorEastAsia"/>
                <w:kern w:val="2"/>
                <w:szCs w:val="22"/>
                <w:lang w:val="en-US" w:eastAsia="zh-CN"/>
              </w:rPr>
            </w:pPr>
          </w:p>
        </w:tc>
      </w:tr>
      <w:tr w:rsidR="00E060BF" w:rsidRPr="00480423" w14:paraId="149C46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69D13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8C554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B0F31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699E5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5EBDD7A" w14:textId="77777777" w:rsidR="00E060BF" w:rsidRPr="00480423" w:rsidRDefault="00E060BF" w:rsidP="00AF6673">
            <w:pPr>
              <w:pStyle w:val="TAC"/>
              <w:rPr>
                <w:rFonts w:eastAsiaTheme="minorEastAsia"/>
                <w:kern w:val="2"/>
                <w:szCs w:val="22"/>
                <w:lang w:val="en-US" w:eastAsia="zh-CN"/>
              </w:rPr>
            </w:pPr>
          </w:p>
        </w:tc>
      </w:tr>
      <w:tr w:rsidR="00E060BF" w:rsidRPr="00480423" w14:paraId="08C003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754F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2D9246A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FACD80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4E90F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BFF35CD"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1AFBB53" w14:textId="77777777" w:rsidTr="005A0D4C">
        <w:trPr>
          <w:trHeight w:val="29"/>
        </w:trPr>
        <w:tc>
          <w:tcPr>
            <w:tcW w:w="3066" w:type="dxa"/>
            <w:tcBorders>
              <w:top w:val="nil"/>
              <w:left w:val="single" w:sz="4" w:space="0" w:color="auto"/>
              <w:bottom w:val="nil"/>
              <w:right w:val="single" w:sz="4" w:space="0" w:color="auto"/>
            </w:tcBorders>
            <w:vAlign w:val="center"/>
          </w:tcPr>
          <w:p w14:paraId="4955A28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548C82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308A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DF1C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655D0D" w14:textId="77777777" w:rsidR="00E060BF" w:rsidRPr="00480423" w:rsidRDefault="00E060BF" w:rsidP="00AF6673">
            <w:pPr>
              <w:pStyle w:val="TAC"/>
              <w:rPr>
                <w:rFonts w:eastAsiaTheme="minorEastAsia"/>
                <w:kern w:val="2"/>
                <w:szCs w:val="22"/>
                <w:lang w:val="en-US" w:eastAsia="zh-CN"/>
              </w:rPr>
            </w:pPr>
          </w:p>
        </w:tc>
      </w:tr>
      <w:tr w:rsidR="00E060BF" w:rsidRPr="00480423" w14:paraId="4C8E34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B245E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2FA3B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A7F77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CEAB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693BB88" w14:textId="77777777" w:rsidR="00E060BF" w:rsidRPr="00480423" w:rsidRDefault="00E060BF" w:rsidP="00AF6673">
            <w:pPr>
              <w:pStyle w:val="TAC"/>
              <w:rPr>
                <w:rFonts w:eastAsiaTheme="minorEastAsia"/>
                <w:kern w:val="2"/>
                <w:szCs w:val="22"/>
                <w:lang w:val="en-US" w:eastAsia="zh-CN"/>
              </w:rPr>
            </w:pPr>
          </w:p>
        </w:tc>
      </w:tr>
      <w:tr w:rsidR="00E060BF" w:rsidRPr="00480423" w14:paraId="5C908C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72F37E" w14:textId="77777777" w:rsidR="00E060BF" w:rsidRPr="00480423" w:rsidRDefault="00E060BF" w:rsidP="00AF6673">
            <w:pPr>
              <w:pStyle w:val="TAC"/>
              <w:rPr>
                <w:kern w:val="2"/>
                <w:szCs w:val="22"/>
                <w:lang w:val="en-US"/>
              </w:rPr>
            </w:pPr>
            <w:r w:rsidRPr="00480423">
              <w:rPr>
                <w:kern w:val="2"/>
                <w:szCs w:val="22"/>
                <w:lang w:val="en-US"/>
              </w:rPr>
              <w:t>CA_n46A-n48C-n96E</w:t>
            </w:r>
          </w:p>
        </w:tc>
        <w:tc>
          <w:tcPr>
            <w:tcW w:w="2712" w:type="dxa"/>
            <w:tcBorders>
              <w:top w:val="single" w:sz="4" w:space="0" w:color="auto"/>
              <w:left w:val="single" w:sz="4" w:space="0" w:color="auto"/>
              <w:bottom w:val="nil"/>
              <w:right w:val="single" w:sz="4" w:space="0" w:color="auto"/>
            </w:tcBorders>
            <w:vAlign w:val="center"/>
          </w:tcPr>
          <w:p w14:paraId="02F3D4E9" w14:textId="77777777" w:rsidR="00E060BF" w:rsidRPr="00480423" w:rsidRDefault="00E060BF" w:rsidP="00AF6673">
            <w:pPr>
              <w:pStyle w:val="TAC"/>
              <w:rPr>
                <w:kern w:val="2"/>
                <w:szCs w:val="22"/>
                <w:lang w:val="en-US"/>
              </w:rPr>
            </w:pPr>
            <w:r w:rsidRPr="00480423">
              <w:rPr>
                <w:kern w:val="2"/>
                <w:szCs w:val="22"/>
                <w:lang w:val="en-US"/>
              </w:rPr>
              <w:t>CA_n46A-n48A</w:t>
            </w:r>
          </w:p>
          <w:p w14:paraId="5F3BA198" w14:textId="77777777" w:rsidR="00E060BF" w:rsidRPr="00480423" w:rsidRDefault="00E060BF" w:rsidP="00AF6673">
            <w:pPr>
              <w:pStyle w:val="TAC"/>
              <w:rPr>
                <w:kern w:val="2"/>
                <w:szCs w:val="22"/>
                <w:lang w:val="en-US"/>
              </w:rPr>
            </w:pPr>
            <w:r w:rsidRPr="00480423">
              <w:rPr>
                <w:kern w:val="2"/>
                <w:szCs w:val="22"/>
                <w:lang w:val="en-US"/>
              </w:rPr>
              <w:t>CA_n46A-n48B</w:t>
            </w:r>
          </w:p>
          <w:p w14:paraId="0DB331D8" w14:textId="77777777" w:rsidR="00E060BF" w:rsidRPr="00480423" w:rsidRDefault="00E060BF" w:rsidP="00AF6673">
            <w:pPr>
              <w:pStyle w:val="TAC"/>
              <w:rPr>
                <w:kern w:val="2"/>
                <w:szCs w:val="22"/>
                <w:lang w:val="en-US"/>
              </w:rPr>
            </w:pPr>
            <w:r w:rsidRPr="00480423">
              <w:rPr>
                <w:kern w:val="2"/>
                <w:szCs w:val="22"/>
                <w:lang w:val="en-US"/>
              </w:rPr>
              <w:t>CA_n48A-n96A</w:t>
            </w:r>
          </w:p>
          <w:p w14:paraId="2E8BEBFC"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48E8E51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A93B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6A299B"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FCB127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C2BA788" w14:textId="77777777" w:rsidTr="005A0D4C">
        <w:trPr>
          <w:trHeight w:val="29"/>
        </w:trPr>
        <w:tc>
          <w:tcPr>
            <w:tcW w:w="3066" w:type="dxa"/>
            <w:tcBorders>
              <w:top w:val="nil"/>
              <w:left w:val="single" w:sz="4" w:space="0" w:color="auto"/>
              <w:bottom w:val="nil"/>
              <w:right w:val="single" w:sz="4" w:space="0" w:color="auto"/>
            </w:tcBorders>
            <w:vAlign w:val="center"/>
          </w:tcPr>
          <w:p w14:paraId="307508C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4DDADE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645B7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14DB91"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B37F12A" w14:textId="77777777" w:rsidR="00E060BF" w:rsidRPr="00480423" w:rsidRDefault="00E060BF" w:rsidP="00AF6673">
            <w:pPr>
              <w:pStyle w:val="TAC"/>
              <w:rPr>
                <w:kern w:val="2"/>
                <w:szCs w:val="22"/>
                <w:lang w:val="en-US" w:eastAsia="zh-CN"/>
              </w:rPr>
            </w:pPr>
          </w:p>
        </w:tc>
      </w:tr>
      <w:tr w:rsidR="00E060BF" w:rsidRPr="00480423" w14:paraId="64AF4F3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C6FAA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89AD7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D039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C3993E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7EAC5B3" w14:textId="77777777" w:rsidR="00E060BF" w:rsidRPr="00480423" w:rsidRDefault="00E060BF" w:rsidP="00AF6673">
            <w:pPr>
              <w:pStyle w:val="TAC"/>
              <w:rPr>
                <w:kern w:val="2"/>
                <w:szCs w:val="22"/>
                <w:lang w:val="en-US" w:eastAsia="zh-CN"/>
              </w:rPr>
            </w:pPr>
          </w:p>
        </w:tc>
      </w:tr>
      <w:tr w:rsidR="00E060BF" w:rsidRPr="00480423" w14:paraId="74960E5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802151" w14:textId="77777777" w:rsidR="00E060BF" w:rsidRPr="00480423" w:rsidRDefault="00E060BF" w:rsidP="00AF6673">
            <w:pPr>
              <w:pStyle w:val="TAC"/>
              <w:rPr>
                <w:kern w:val="2"/>
                <w:szCs w:val="22"/>
                <w:lang w:val="en-US"/>
              </w:rPr>
            </w:pPr>
            <w:r w:rsidRPr="00480423">
              <w:rPr>
                <w:kern w:val="2"/>
                <w:szCs w:val="22"/>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328AFCD0" w14:textId="77777777" w:rsidR="00E060BF" w:rsidRPr="00480423" w:rsidRDefault="00E060BF" w:rsidP="00AF6673">
            <w:pPr>
              <w:pStyle w:val="TAC"/>
              <w:rPr>
                <w:kern w:val="2"/>
                <w:szCs w:val="22"/>
                <w:lang w:val="en-US"/>
              </w:rPr>
            </w:pPr>
            <w:r w:rsidRPr="00480423">
              <w:rPr>
                <w:kern w:val="2"/>
                <w:szCs w:val="22"/>
                <w:lang w:val="en-US"/>
              </w:rPr>
              <w:t>CA_n46A-n48A</w:t>
            </w:r>
          </w:p>
          <w:p w14:paraId="19118FFB" w14:textId="77777777" w:rsidR="00E060BF" w:rsidRPr="00480423" w:rsidRDefault="00E060BF" w:rsidP="00AF6673">
            <w:pPr>
              <w:pStyle w:val="TAC"/>
              <w:rPr>
                <w:kern w:val="2"/>
                <w:szCs w:val="22"/>
                <w:lang w:val="en-US"/>
              </w:rPr>
            </w:pPr>
            <w:r w:rsidRPr="00480423">
              <w:rPr>
                <w:kern w:val="2"/>
                <w:szCs w:val="22"/>
                <w:lang w:val="en-US"/>
              </w:rPr>
              <w:t>CA_n46A-n48B</w:t>
            </w:r>
          </w:p>
          <w:p w14:paraId="51CD508C" w14:textId="77777777" w:rsidR="00E060BF" w:rsidRPr="00480423" w:rsidRDefault="00E060BF" w:rsidP="00AF6673">
            <w:pPr>
              <w:pStyle w:val="TAC"/>
              <w:rPr>
                <w:kern w:val="2"/>
                <w:szCs w:val="22"/>
                <w:lang w:val="en-US"/>
              </w:rPr>
            </w:pPr>
            <w:r w:rsidRPr="00480423">
              <w:rPr>
                <w:kern w:val="2"/>
                <w:szCs w:val="22"/>
                <w:lang w:val="en-US"/>
              </w:rPr>
              <w:t>CA_n48A-n96A</w:t>
            </w:r>
          </w:p>
          <w:p w14:paraId="4C97E5D2"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A5896C2"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9C78C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4D23E24"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A6A85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D1B51C2" w14:textId="77777777" w:rsidTr="005A0D4C">
        <w:trPr>
          <w:trHeight w:val="29"/>
        </w:trPr>
        <w:tc>
          <w:tcPr>
            <w:tcW w:w="3066" w:type="dxa"/>
            <w:tcBorders>
              <w:top w:val="nil"/>
              <w:left w:val="single" w:sz="4" w:space="0" w:color="auto"/>
              <w:bottom w:val="nil"/>
              <w:right w:val="single" w:sz="4" w:space="0" w:color="auto"/>
            </w:tcBorders>
            <w:vAlign w:val="center"/>
          </w:tcPr>
          <w:p w14:paraId="3BB0100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644E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3517F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E5435D"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0055F818" w14:textId="77777777" w:rsidR="00E060BF" w:rsidRPr="00480423" w:rsidRDefault="00E060BF" w:rsidP="00AF6673">
            <w:pPr>
              <w:pStyle w:val="TAC"/>
              <w:rPr>
                <w:kern w:val="2"/>
                <w:szCs w:val="22"/>
                <w:lang w:val="en-US" w:eastAsia="zh-CN"/>
              </w:rPr>
            </w:pPr>
          </w:p>
        </w:tc>
      </w:tr>
      <w:tr w:rsidR="00E060BF" w:rsidRPr="00480423" w14:paraId="3D9631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1C83A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F36F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0615D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81AFC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0404B52" w14:textId="77777777" w:rsidR="00E060BF" w:rsidRPr="00480423" w:rsidRDefault="00E060BF" w:rsidP="00AF6673">
            <w:pPr>
              <w:pStyle w:val="TAC"/>
              <w:rPr>
                <w:kern w:val="2"/>
                <w:szCs w:val="22"/>
                <w:lang w:val="en-US" w:eastAsia="zh-CN"/>
              </w:rPr>
            </w:pPr>
          </w:p>
        </w:tc>
      </w:tr>
      <w:tr w:rsidR="00E060BF" w:rsidRPr="00480423" w14:paraId="14E589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062039" w14:textId="77777777" w:rsidR="00E060BF" w:rsidRPr="00480423" w:rsidRDefault="00E060BF" w:rsidP="00AF6673">
            <w:pPr>
              <w:pStyle w:val="TAC"/>
              <w:rPr>
                <w:rFonts w:eastAsiaTheme="minorEastAsia"/>
                <w:lang w:val="en-US"/>
              </w:rPr>
            </w:pPr>
            <w:r w:rsidRPr="00480423">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740F0BBC"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0042341F"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06D63074"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620D858B"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3BC8FE94" w14:textId="77777777" w:rsidR="00E060BF" w:rsidRPr="00480423" w:rsidRDefault="00E060BF" w:rsidP="00AF6673">
            <w:pPr>
              <w:pStyle w:val="TAC"/>
              <w:rPr>
                <w:rFonts w:eastAsiaTheme="minorEastAsia"/>
                <w:lang w:val="en-US"/>
              </w:rPr>
            </w:pPr>
            <w:r w:rsidRPr="00480423">
              <w:rPr>
                <w:rFonts w:eastAsiaTheme="minorEastAsia"/>
                <w:lang w:val="en-US"/>
              </w:rPr>
              <w:t>CA_n48B-n96A</w:t>
            </w:r>
          </w:p>
          <w:p w14:paraId="28DB3D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C7814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9B854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8F3B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7A75EA" w14:textId="77777777" w:rsidTr="005A0D4C">
        <w:trPr>
          <w:trHeight w:val="29"/>
        </w:trPr>
        <w:tc>
          <w:tcPr>
            <w:tcW w:w="3066" w:type="dxa"/>
            <w:tcBorders>
              <w:top w:val="nil"/>
              <w:left w:val="single" w:sz="4" w:space="0" w:color="auto"/>
              <w:bottom w:val="nil"/>
              <w:right w:val="single" w:sz="4" w:space="0" w:color="auto"/>
            </w:tcBorders>
            <w:vAlign w:val="center"/>
          </w:tcPr>
          <w:p w14:paraId="44CC38C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AACAF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3920B3"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A84A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51D58E" w14:textId="77777777" w:rsidR="00E060BF" w:rsidRPr="00480423" w:rsidRDefault="00E060BF" w:rsidP="00AF6673">
            <w:pPr>
              <w:pStyle w:val="TAC"/>
              <w:rPr>
                <w:rFonts w:eastAsiaTheme="minorEastAsia"/>
                <w:lang w:val="en-US" w:eastAsia="zh-CN"/>
              </w:rPr>
            </w:pPr>
          </w:p>
        </w:tc>
      </w:tr>
      <w:tr w:rsidR="00E060BF" w:rsidRPr="00480423" w14:paraId="7B729B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0A56D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B359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859E05"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0BE5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67BEE53" w14:textId="77777777" w:rsidR="00E060BF" w:rsidRPr="00480423" w:rsidRDefault="00E060BF" w:rsidP="00AF6673">
            <w:pPr>
              <w:pStyle w:val="TAC"/>
              <w:rPr>
                <w:rFonts w:eastAsiaTheme="minorEastAsia"/>
                <w:lang w:val="en-US" w:eastAsia="zh-CN"/>
              </w:rPr>
            </w:pPr>
          </w:p>
        </w:tc>
      </w:tr>
      <w:tr w:rsidR="00E060BF" w:rsidRPr="00480423" w14:paraId="4FF2DD0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C463ED" w14:textId="77777777" w:rsidR="00E060BF" w:rsidRPr="00480423" w:rsidRDefault="00E060BF" w:rsidP="00AF6673">
            <w:pPr>
              <w:pStyle w:val="TAC"/>
              <w:rPr>
                <w:rFonts w:eastAsiaTheme="minorEastAsia"/>
                <w:lang w:val="en-US"/>
              </w:rPr>
            </w:pPr>
            <w:r w:rsidRPr="00480423">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673A60A0"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4599B8C2"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3551D420"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1F43ADD0"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026FC468" w14:textId="77777777" w:rsidR="00E060BF" w:rsidRPr="00480423" w:rsidRDefault="00E060BF" w:rsidP="00AF6673">
            <w:pPr>
              <w:pStyle w:val="TAC"/>
              <w:rPr>
                <w:rFonts w:eastAsiaTheme="minorEastAsia"/>
                <w:lang w:val="en-US"/>
              </w:rPr>
            </w:pPr>
            <w:r w:rsidRPr="00480423">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CE73F8"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F43AE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916C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4624553" w14:textId="77777777" w:rsidTr="005A0D4C">
        <w:trPr>
          <w:trHeight w:val="29"/>
        </w:trPr>
        <w:tc>
          <w:tcPr>
            <w:tcW w:w="3066" w:type="dxa"/>
            <w:tcBorders>
              <w:top w:val="nil"/>
              <w:left w:val="single" w:sz="4" w:space="0" w:color="auto"/>
              <w:bottom w:val="nil"/>
              <w:right w:val="single" w:sz="4" w:space="0" w:color="auto"/>
            </w:tcBorders>
            <w:vAlign w:val="center"/>
          </w:tcPr>
          <w:p w14:paraId="3316CA5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5D08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2880B5"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DE9BD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B0D32CB" w14:textId="77777777" w:rsidR="00E060BF" w:rsidRPr="00480423" w:rsidRDefault="00E060BF" w:rsidP="00AF6673">
            <w:pPr>
              <w:pStyle w:val="TAC"/>
              <w:rPr>
                <w:rFonts w:eastAsiaTheme="minorEastAsia"/>
                <w:lang w:val="en-US" w:eastAsia="zh-CN"/>
              </w:rPr>
            </w:pPr>
          </w:p>
        </w:tc>
      </w:tr>
      <w:tr w:rsidR="00E060BF" w:rsidRPr="00480423" w14:paraId="4B5356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0A681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489D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C7E72B"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FC460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31803B8" w14:textId="77777777" w:rsidR="00E060BF" w:rsidRPr="00480423" w:rsidRDefault="00E060BF" w:rsidP="00AF6673">
            <w:pPr>
              <w:pStyle w:val="TAC"/>
              <w:rPr>
                <w:rFonts w:eastAsiaTheme="minorEastAsia"/>
                <w:lang w:val="en-US" w:eastAsia="zh-CN"/>
              </w:rPr>
            </w:pPr>
          </w:p>
        </w:tc>
      </w:tr>
      <w:tr w:rsidR="00E060BF" w:rsidRPr="00480423" w14:paraId="3F0F3D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300FF9" w14:textId="77777777" w:rsidR="00E060BF" w:rsidRPr="00480423" w:rsidRDefault="00E060BF" w:rsidP="00AF6673">
            <w:pPr>
              <w:pStyle w:val="TAC"/>
              <w:rPr>
                <w:rFonts w:eastAsiaTheme="minorEastAsia"/>
                <w:lang w:val="en-US"/>
              </w:rPr>
            </w:pPr>
            <w:r w:rsidRPr="00480423">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69E1A2FD"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36B475"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DB5993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AC47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DA5F7A" w14:textId="77777777" w:rsidTr="005A0D4C">
        <w:trPr>
          <w:trHeight w:val="29"/>
        </w:trPr>
        <w:tc>
          <w:tcPr>
            <w:tcW w:w="3066" w:type="dxa"/>
            <w:tcBorders>
              <w:top w:val="nil"/>
              <w:left w:val="single" w:sz="4" w:space="0" w:color="auto"/>
              <w:bottom w:val="nil"/>
              <w:right w:val="single" w:sz="4" w:space="0" w:color="auto"/>
            </w:tcBorders>
            <w:vAlign w:val="center"/>
          </w:tcPr>
          <w:p w14:paraId="46C2414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54E306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A3DE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A709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331F6EB" w14:textId="77777777" w:rsidR="00E060BF" w:rsidRPr="00480423" w:rsidRDefault="00E060BF" w:rsidP="00AF6673">
            <w:pPr>
              <w:pStyle w:val="TAC"/>
              <w:rPr>
                <w:rFonts w:eastAsiaTheme="minorEastAsia"/>
                <w:kern w:val="2"/>
                <w:szCs w:val="22"/>
                <w:lang w:val="en-US" w:eastAsia="zh-CN"/>
              </w:rPr>
            </w:pPr>
          </w:p>
        </w:tc>
      </w:tr>
      <w:tr w:rsidR="00E060BF" w:rsidRPr="00480423" w14:paraId="178CD6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DA2F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B11B5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2DB5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8560A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7DCAAAE" w14:textId="77777777" w:rsidR="00E060BF" w:rsidRPr="00480423" w:rsidRDefault="00E060BF" w:rsidP="00AF6673">
            <w:pPr>
              <w:pStyle w:val="TAC"/>
              <w:rPr>
                <w:rFonts w:eastAsiaTheme="minorEastAsia"/>
                <w:kern w:val="2"/>
                <w:szCs w:val="22"/>
                <w:lang w:val="en-US" w:eastAsia="zh-CN"/>
              </w:rPr>
            </w:pPr>
          </w:p>
        </w:tc>
      </w:tr>
      <w:tr w:rsidR="00E060BF" w:rsidRPr="00480423" w14:paraId="2151BD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0F333E" w14:textId="77777777" w:rsidR="00E060BF" w:rsidRPr="00480423" w:rsidRDefault="00E060BF" w:rsidP="00AF6673">
            <w:pPr>
              <w:pStyle w:val="TAC"/>
              <w:rPr>
                <w:rFonts w:eastAsiaTheme="minorEastAsia"/>
                <w:lang w:val="en-US"/>
              </w:rPr>
            </w:pPr>
            <w:r w:rsidRPr="00480423">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0F2D9377"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627EE9B6"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39D8CEC6"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4D814BBC"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744341E9" w14:textId="77777777" w:rsidR="00E060BF" w:rsidRPr="00480423" w:rsidRDefault="00E060BF" w:rsidP="00AF6673">
            <w:pPr>
              <w:pStyle w:val="TAC"/>
              <w:rPr>
                <w:rFonts w:eastAsiaTheme="minorEastAsia"/>
                <w:lang w:val="en-US"/>
              </w:rPr>
            </w:pPr>
            <w:r w:rsidRPr="00480423">
              <w:rPr>
                <w:rFonts w:eastAsiaTheme="minorEastAsia"/>
                <w:lang w:val="en-US"/>
              </w:rPr>
              <w:t>CA_n48B-n96A</w:t>
            </w:r>
          </w:p>
          <w:p w14:paraId="534486F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F9E32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B8B547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B3312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46E802" w14:textId="77777777" w:rsidTr="005A0D4C">
        <w:trPr>
          <w:trHeight w:val="29"/>
        </w:trPr>
        <w:tc>
          <w:tcPr>
            <w:tcW w:w="3066" w:type="dxa"/>
            <w:tcBorders>
              <w:top w:val="nil"/>
              <w:left w:val="single" w:sz="4" w:space="0" w:color="auto"/>
              <w:bottom w:val="nil"/>
              <w:right w:val="single" w:sz="4" w:space="0" w:color="auto"/>
            </w:tcBorders>
            <w:vAlign w:val="center"/>
          </w:tcPr>
          <w:p w14:paraId="57E4C96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EDD7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53EE4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E933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B62B1AB" w14:textId="77777777" w:rsidR="00E060BF" w:rsidRPr="00480423" w:rsidRDefault="00E060BF" w:rsidP="00AF6673">
            <w:pPr>
              <w:pStyle w:val="TAC"/>
              <w:rPr>
                <w:rFonts w:eastAsiaTheme="minorEastAsia"/>
                <w:lang w:val="en-US" w:eastAsia="zh-CN"/>
              </w:rPr>
            </w:pPr>
          </w:p>
        </w:tc>
      </w:tr>
      <w:tr w:rsidR="00E060BF" w:rsidRPr="00480423" w14:paraId="1B89FA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F440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20CBC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3777F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D0279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2E8E444" w14:textId="77777777" w:rsidR="00E060BF" w:rsidRPr="00480423" w:rsidRDefault="00E060BF" w:rsidP="00AF6673">
            <w:pPr>
              <w:pStyle w:val="TAC"/>
              <w:rPr>
                <w:rFonts w:eastAsiaTheme="minorEastAsia"/>
                <w:lang w:val="en-US" w:eastAsia="zh-CN"/>
              </w:rPr>
            </w:pPr>
          </w:p>
        </w:tc>
      </w:tr>
      <w:tr w:rsidR="00E060BF" w:rsidRPr="00480423" w14:paraId="0591A8B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769DB49" w14:textId="77777777" w:rsidR="00E060BF" w:rsidRPr="00480423" w:rsidRDefault="00E060BF" w:rsidP="00AF6673">
            <w:pPr>
              <w:pStyle w:val="TAC"/>
              <w:rPr>
                <w:kern w:val="2"/>
                <w:szCs w:val="22"/>
                <w:lang w:val="en-US"/>
              </w:rPr>
            </w:pPr>
            <w:r w:rsidRPr="00480423">
              <w:rPr>
                <w:kern w:val="2"/>
                <w:szCs w:val="22"/>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30E41AE" w14:textId="77777777" w:rsidR="00E060BF" w:rsidRPr="00480423" w:rsidRDefault="00E060BF" w:rsidP="00AF6673">
            <w:pPr>
              <w:pStyle w:val="TAC"/>
              <w:rPr>
                <w:kern w:val="2"/>
                <w:szCs w:val="22"/>
                <w:lang w:val="en-US"/>
              </w:rPr>
            </w:pPr>
            <w:r w:rsidRPr="00480423">
              <w:rPr>
                <w:kern w:val="2"/>
                <w:szCs w:val="22"/>
                <w:lang w:val="en-US"/>
              </w:rPr>
              <w:t>CA_n46A-n48A</w:t>
            </w:r>
          </w:p>
          <w:p w14:paraId="64FA98F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CAECA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FE5DA53"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F56E3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4DEF734" w14:textId="77777777" w:rsidTr="005A0D4C">
        <w:trPr>
          <w:trHeight w:val="29"/>
        </w:trPr>
        <w:tc>
          <w:tcPr>
            <w:tcW w:w="3066" w:type="dxa"/>
            <w:tcBorders>
              <w:top w:val="nil"/>
              <w:left w:val="single" w:sz="4" w:space="0" w:color="auto"/>
              <w:bottom w:val="nil"/>
              <w:right w:val="single" w:sz="4" w:space="0" w:color="auto"/>
            </w:tcBorders>
            <w:vAlign w:val="center"/>
          </w:tcPr>
          <w:p w14:paraId="4003519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A5D31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53C2F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6AD0C6"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8D8165F" w14:textId="77777777" w:rsidR="00E060BF" w:rsidRPr="00480423" w:rsidRDefault="00E060BF" w:rsidP="00AF6673">
            <w:pPr>
              <w:pStyle w:val="TAC"/>
              <w:rPr>
                <w:kern w:val="2"/>
                <w:szCs w:val="22"/>
                <w:lang w:val="en-US" w:eastAsia="zh-CN"/>
              </w:rPr>
            </w:pPr>
          </w:p>
        </w:tc>
      </w:tr>
      <w:tr w:rsidR="00E060BF" w:rsidRPr="00480423" w14:paraId="0A5F28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BE64A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B29121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A7127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7CDFA2"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9C39B8" w14:textId="77777777" w:rsidR="00E060BF" w:rsidRPr="00480423" w:rsidRDefault="00E060BF" w:rsidP="00AF6673">
            <w:pPr>
              <w:pStyle w:val="TAC"/>
              <w:rPr>
                <w:kern w:val="2"/>
                <w:szCs w:val="22"/>
                <w:lang w:val="en-US" w:eastAsia="zh-CN"/>
              </w:rPr>
            </w:pPr>
          </w:p>
        </w:tc>
      </w:tr>
      <w:tr w:rsidR="00E060BF" w:rsidRPr="00480423" w14:paraId="6BD5260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FB2DBB3" w14:textId="77777777" w:rsidR="00E060BF" w:rsidRPr="00480423" w:rsidRDefault="00E060BF" w:rsidP="00AF6673">
            <w:pPr>
              <w:pStyle w:val="TAC"/>
              <w:rPr>
                <w:kern w:val="2"/>
                <w:szCs w:val="22"/>
                <w:lang w:val="en-US"/>
              </w:rPr>
            </w:pPr>
            <w:r w:rsidRPr="00480423">
              <w:rPr>
                <w:kern w:val="2"/>
                <w:szCs w:val="22"/>
                <w:lang w:val="en-US"/>
              </w:rPr>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A351AD" w14:textId="77777777" w:rsidR="00E060BF" w:rsidRPr="00480423" w:rsidRDefault="00E060BF" w:rsidP="00AF6673">
            <w:pPr>
              <w:pStyle w:val="TAC"/>
              <w:rPr>
                <w:kern w:val="2"/>
                <w:szCs w:val="22"/>
                <w:lang w:val="en-US"/>
              </w:rPr>
            </w:pPr>
            <w:r w:rsidRPr="00480423">
              <w:rPr>
                <w:kern w:val="2"/>
                <w:szCs w:val="22"/>
                <w:lang w:val="en-US"/>
              </w:rPr>
              <w:t>CA_n46A-n48A</w:t>
            </w:r>
          </w:p>
          <w:p w14:paraId="1380FFD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E3921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68D5B8"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7DBF1B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3C3E8E" w14:textId="77777777" w:rsidTr="005A0D4C">
        <w:trPr>
          <w:trHeight w:val="29"/>
        </w:trPr>
        <w:tc>
          <w:tcPr>
            <w:tcW w:w="3066" w:type="dxa"/>
            <w:tcBorders>
              <w:top w:val="nil"/>
              <w:left w:val="single" w:sz="4" w:space="0" w:color="auto"/>
              <w:bottom w:val="nil"/>
              <w:right w:val="single" w:sz="4" w:space="0" w:color="auto"/>
            </w:tcBorders>
            <w:vAlign w:val="center"/>
          </w:tcPr>
          <w:p w14:paraId="6B2133A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C8A9B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230BD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8B4DBD"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E3242E0" w14:textId="77777777" w:rsidR="00E060BF" w:rsidRPr="00480423" w:rsidRDefault="00E060BF" w:rsidP="00AF6673">
            <w:pPr>
              <w:pStyle w:val="TAC"/>
              <w:rPr>
                <w:kern w:val="2"/>
                <w:szCs w:val="22"/>
                <w:lang w:val="en-US" w:eastAsia="zh-CN"/>
              </w:rPr>
            </w:pPr>
          </w:p>
        </w:tc>
      </w:tr>
      <w:tr w:rsidR="00E060BF" w:rsidRPr="00480423" w14:paraId="78B54A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38836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E15307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F1850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89F734"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DD3134" w14:textId="77777777" w:rsidR="00E060BF" w:rsidRPr="00480423" w:rsidRDefault="00E060BF" w:rsidP="00AF6673">
            <w:pPr>
              <w:pStyle w:val="TAC"/>
              <w:rPr>
                <w:kern w:val="2"/>
                <w:szCs w:val="22"/>
                <w:lang w:val="en-US" w:eastAsia="zh-CN"/>
              </w:rPr>
            </w:pPr>
          </w:p>
        </w:tc>
      </w:tr>
      <w:tr w:rsidR="00E060BF" w:rsidRPr="00480423" w14:paraId="344BF0F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E07E798" w14:textId="77777777" w:rsidR="00E060BF" w:rsidRPr="00480423" w:rsidRDefault="00E060BF" w:rsidP="00AF6673">
            <w:pPr>
              <w:pStyle w:val="TAC"/>
              <w:rPr>
                <w:kern w:val="2"/>
                <w:szCs w:val="22"/>
                <w:lang w:val="en-US"/>
              </w:rPr>
            </w:pPr>
            <w:r w:rsidRPr="00480423">
              <w:rPr>
                <w:kern w:val="2"/>
                <w:szCs w:val="22"/>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04CA455" w14:textId="77777777" w:rsidR="00E060BF" w:rsidRPr="00480423" w:rsidRDefault="00E060BF" w:rsidP="00AF6673">
            <w:pPr>
              <w:pStyle w:val="TAC"/>
              <w:rPr>
                <w:kern w:val="2"/>
                <w:szCs w:val="22"/>
                <w:lang w:val="en-US"/>
              </w:rPr>
            </w:pPr>
            <w:r w:rsidRPr="00480423">
              <w:rPr>
                <w:kern w:val="2"/>
                <w:szCs w:val="22"/>
                <w:lang w:val="en-US"/>
              </w:rPr>
              <w:t>CA_n46A-n48A</w:t>
            </w:r>
          </w:p>
          <w:p w14:paraId="47494338"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A49C6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0FF155"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AA174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C0C244" w14:textId="77777777" w:rsidTr="005A0D4C">
        <w:trPr>
          <w:trHeight w:val="29"/>
        </w:trPr>
        <w:tc>
          <w:tcPr>
            <w:tcW w:w="3066" w:type="dxa"/>
            <w:tcBorders>
              <w:top w:val="nil"/>
              <w:left w:val="single" w:sz="4" w:space="0" w:color="auto"/>
              <w:bottom w:val="nil"/>
              <w:right w:val="single" w:sz="4" w:space="0" w:color="auto"/>
            </w:tcBorders>
            <w:vAlign w:val="center"/>
          </w:tcPr>
          <w:p w14:paraId="6068C67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93AC8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4ED8A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DAC3E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4996B93" w14:textId="77777777" w:rsidR="00E060BF" w:rsidRPr="00480423" w:rsidRDefault="00E060BF" w:rsidP="00AF6673">
            <w:pPr>
              <w:pStyle w:val="TAC"/>
              <w:rPr>
                <w:kern w:val="2"/>
                <w:szCs w:val="22"/>
                <w:lang w:val="en-US" w:eastAsia="zh-CN"/>
              </w:rPr>
            </w:pPr>
          </w:p>
        </w:tc>
      </w:tr>
      <w:tr w:rsidR="00E060BF" w:rsidRPr="00480423" w14:paraId="0A3E72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E978B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CC86E9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47E2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C0EA4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3E884E2" w14:textId="77777777" w:rsidR="00E060BF" w:rsidRPr="00480423" w:rsidRDefault="00E060BF" w:rsidP="00AF6673">
            <w:pPr>
              <w:pStyle w:val="TAC"/>
              <w:rPr>
                <w:kern w:val="2"/>
                <w:szCs w:val="22"/>
                <w:lang w:val="en-US" w:eastAsia="zh-CN"/>
              </w:rPr>
            </w:pPr>
          </w:p>
        </w:tc>
      </w:tr>
      <w:tr w:rsidR="00E060BF" w:rsidRPr="00480423" w14:paraId="5045F31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8BA5CEA" w14:textId="77777777" w:rsidR="00E060BF" w:rsidRPr="00480423" w:rsidRDefault="00E060BF" w:rsidP="00AF6673">
            <w:pPr>
              <w:pStyle w:val="TAC"/>
              <w:rPr>
                <w:kern w:val="2"/>
                <w:szCs w:val="22"/>
                <w:lang w:val="en-US"/>
              </w:rPr>
            </w:pPr>
            <w:r w:rsidRPr="00480423">
              <w:rPr>
                <w:kern w:val="2"/>
                <w:szCs w:val="22"/>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8B461F" w14:textId="77777777" w:rsidR="00E060BF" w:rsidRPr="00480423" w:rsidRDefault="00E060BF" w:rsidP="00AF6673">
            <w:pPr>
              <w:pStyle w:val="TAC"/>
              <w:rPr>
                <w:kern w:val="2"/>
                <w:szCs w:val="22"/>
                <w:lang w:val="en-US"/>
              </w:rPr>
            </w:pPr>
            <w:r w:rsidRPr="00480423">
              <w:rPr>
                <w:kern w:val="2"/>
                <w:szCs w:val="22"/>
                <w:lang w:val="en-US"/>
              </w:rPr>
              <w:t>CA_n46A-n48A</w:t>
            </w:r>
          </w:p>
          <w:p w14:paraId="3A0DD96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91A2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54E3C8A"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754E3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42E4C1" w14:textId="77777777" w:rsidTr="005A0D4C">
        <w:trPr>
          <w:trHeight w:val="29"/>
        </w:trPr>
        <w:tc>
          <w:tcPr>
            <w:tcW w:w="3066" w:type="dxa"/>
            <w:tcBorders>
              <w:top w:val="nil"/>
              <w:left w:val="single" w:sz="4" w:space="0" w:color="auto"/>
              <w:bottom w:val="nil"/>
              <w:right w:val="single" w:sz="4" w:space="0" w:color="auto"/>
            </w:tcBorders>
            <w:vAlign w:val="center"/>
          </w:tcPr>
          <w:p w14:paraId="268B76C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5947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26449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216EBA"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FA1BFAC" w14:textId="77777777" w:rsidR="00E060BF" w:rsidRPr="00480423" w:rsidRDefault="00E060BF" w:rsidP="00AF6673">
            <w:pPr>
              <w:pStyle w:val="TAC"/>
              <w:rPr>
                <w:kern w:val="2"/>
                <w:szCs w:val="22"/>
                <w:lang w:val="en-US" w:eastAsia="zh-CN"/>
              </w:rPr>
            </w:pPr>
          </w:p>
        </w:tc>
      </w:tr>
      <w:tr w:rsidR="00E060BF" w:rsidRPr="00480423" w14:paraId="006ADC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4E8D9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9AACA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DE519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EC0BC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18CC4E9" w14:textId="77777777" w:rsidR="00E060BF" w:rsidRPr="00480423" w:rsidRDefault="00E060BF" w:rsidP="00AF6673">
            <w:pPr>
              <w:pStyle w:val="TAC"/>
              <w:rPr>
                <w:kern w:val="2"/>
                <w:szCs w:val="22"/>
                <w:lang w:val="en-US" w:eastAsia="zh-CN"/>
              </w:rPr>
            </w:pPr>
          </w:p>
        </w:tc>
      </w:tr>
      <w:tr w:rsidR="00E060BF" w:rsidRPr="00480423" w14:paraId="24BF5ED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9B4EF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4730E90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A6825E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8827F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16181DA"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05BA47C" w14:textId="77777777" w:rsidTr="005A0D4C">
        <w:trPr>
          <w:trHeight w:val="29"/>
        </w:trPr>
        <w:tc>
          <w:tcPr>
            <w:tcW w:w="3066" w:type="dxa"/>
            <w:tcBorders>
              <w:top w:val="nil"/>
              <w:left w:val="single" w:sz="4" w:space="0" w:color="auto"/>
              <w:bottom w:val="nil"/>
              <w:right w:val="single" w:sz="4" w:space="0" w:color="auto"/>
            </w:tcBorders>
            <w:vAlign w:val="center"/>
          </w:tcPr>
          <w:p w14:paraId="5CA52A8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5C61A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1AB50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A0CA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079165C" w14:textId="77777777" w:rsidR="00E060BF" w:rsidRPr="00480423" w:rsidRDefault="00E060BF" w:rsidP="00AF6673">
            <w:pPr>
              <w:pStyle w:val="TAC"/>
              <w:rPr>
                <w:rFonts w:eastAsiaTheme="minorEastAsia"/>
                <w:kern w:val="2"/>
                <w:szCs w:val="22"/>
                <w:lang w:val="en-US" w:eastAsia="zh-CN"/>
              </w:rPr>
            </w:pPr>
          </w:p>
        </w:tc>
      </w:tr>
      <w:tr w:rsidR="00E060BF" w:rsidRPr="00480423" w14:paraId="301D3E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C1F37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A56AC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FE32A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7E918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54B129" w14:textId="77777777" w:rsidR="00E060BF" w:rsidRPr="00480423" w:rsidRDefault="00E060BF" w:rsidP="00AF6673">
            <w:pPr>
              <w:pStyle w:val="TAC"/>
              <w:rPr>
                <w:rFonts w:eastAsiaTheme="minorEastAsia"/>
                <w:kern w:val="2"/>
                <w:szCs w:val="22"/>
                <w:lang w:val="en-US" w:eastAsia="zh-CN"/>
              </w:rPr>
            </w:pPr>
          </w:p>
        </w:tc>
      </w:tr>
      <w:tr w:rsidR="00E060BF" w:rsidRPr="00480423" w14:paraId="41F334C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CE6F460" w14:textId="77777777" w:rsidR="00E060BF" w:rsidRPr="00480423" w:rsidRDefault="00E060BF" w:rsidP="00AF6673">
            <w:pPr>
              <w:pStyle w:val="TAC"/>
              <w:rPr>
                <w:kern w:val="2"/>
                <w:szCs w:val="22"/>
                <w:lang w:val="en-US"/>
              </w:rPr>
            </w:pPr>
            <w:r w:rsidRPr="00480423">
              <w:rPr>
                <w:kern w:val="2"/>
                <w:szCs w:val="22"/>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39F145" w14:textId="77777777" w:rsidR="00E060BF" w:rsidRPr="00480423" w:rsidRDefault="00E060BF" w:rsidP="00AF6673">
            <w:pPr>
              <w:pStyle w:val="TAC"/>
              <w:rPr>
                <w:kern w:val="2"/>
                <w:szCs w:val="22"/>
                <w:lang w:val="en-US"/>
              </w:rPr>
            </w:pPr>
            <w:r w:rsidRPr="00480423">
              <w:rPr>
                <w:kern w:val="2"/>
                <w:szCs w:val="22"/>
                <w:lang w:val="en-US"/>
              </w:rPr>
              <w:t>CA_n46A-n48A</w:t>
            </w:r>
          </w:p>
          <w:p w14:paraId="10E9E1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7F817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96B3DB"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7EBBB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E0ECC64" w14:textId="77777777" w:rsidTr="005A0D4C">
        <w:trPr>
          <w:trHeight w:val="29"/>
        </w:trPr>
        <w:tc>
          <w:tcPr>
            <w:tcW w:w="3066" w:type="dxa"/>
            <w:tcBorders>
              <w:top w:val="nil"/>
              <w:left w:val="single" w:sz="4" w:space="0" w:color="auto"/>
              <w:bottom w:val="nil"/>
              <w:right w:val="single" w:sz="4" w:space="0" w:color="auto"/>
            </w:tcBorders>
            <w:vAlign w:val="center"/>
          </w:tcPr>
          <w:p w14:paraId="2A3C174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E55AAA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7F9FE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274534"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B96AA43" w14:textId="77777777" w:rsidR="00E060BF" w:rsidRPr="00480423" w:rsidRDefault="00E060BF" w:rsidP="00AF6673">
            <w:pPr>
              <w:pStyle w:val="TAC"/>
              <w:rPr>
                <w:kern w:val="2"/>
                <w:szCs w:val="22"/>
                <w:lang w:val="en-US" w:eastAsia="zh-CN"/>
              </w:rPr>
            </w:pPr>
          </w:p>
        </w:tc>
      </w:tr>
      <w:tr w:rsidR="00E060BF" w:rsidRPr="00480423" w14:paraId="3BE9B4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C4028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A0D11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829BC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9FDAA5"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693B73F" w14:textId="77777777" w:rsidR="00E060BF" w:rsidRPr="00480423" w:rsidRDefault="00E060BF" w:rsidP="00AF6673">
            <w:pPr>
              <w:pStyle w:val="TAC"/>
              <w:rPr>
                <w:kern w:val="2"/>
                <w:szCs w:val="22"/>
                <w:lang w:val="en-US" w:eastAsia="zh-CN"/>
              </w:rPr>
            </w:pPr>
          </w:p>
        </w:tc>
      </w:tr>
      <w:tr w:rsidR="00E060BF" w:rsidRPr="00480423" w14:paraId="53FCC26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BB401F" w14:textId="77777777" w:rsidR="00E060BF" w:rsidRPr="00480423" w:rsidRDefault="00E060BF" w:rsidP="00AF6673">
            <w:pPr>
              <w:pStyle w:val="TAC"/>
              <w:rPr>
                <w:kern w:val="2"/>
                <w:szCs w:val="22"/>
                <w:lang w:val="en-US"/>
              </w:rPr>
            </w:pPr>
            <w:r w:rsidRPr="00480423">
              <w:rPr>
                <w:kern w:val="2"/>
                <w:szCs w:val="22"/>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D97912C" w14:textId="77777777" w:rsidR="00E060BF" w:rsidRPr="00480423" w:rsidRDefault="00E060BF" w:rsidP="00AF6673">
            <w:pPr>
              <w:pStyle w:val="TAC"/>
              <w:rPr>
                <w:kern w:val="2"/>
                <w:szCs w:val="22"/>
                <w:lang w:val="en-US"/>
              </w:rPr>
            </w:pPr>
            <w:r w:rsidRPr="00480423">
              <w:rPr>
                <w:kern w:val="2"/>
                <w:szCs w:val="22"/>
                <w:lang w:val="en-US"/>
              </w:rPr>
              <w:t>CA_n46A-n48A</w:t>
            </w:r>
          </w:p>
          <w:p w14:paraId="5AA9096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DA3B5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C223AD0"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3713B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2DC89F" w14:textId="77777777" w:rsidTr="005A0D4C">
        <w:trPr>
          <w:trHeight w:val="29"/>
        </w:trPr>
        <w:tc>
          <w:tcPr>
            <w:tcW w:w="3066" w:type="dxa"/>
            <w:tcBorders>
              <w:top w:val="nil"/>
              <w:left w:val="single" w:sz="4" w:space="0" w:color="auto"/>
              <w:bottom w:val="nil"/>
              <w:right w:val="single" w:sz="4" w:space="0" w:color="auto"/>
            </w:tcBorders>
            <w:vAlign w:val="center"/>
          </w:tcPr>
          <w:p w14:paraId="22BBB31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5D2CEA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4FA1B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FB74F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39C239BD" w14:textId="77777777" w:rsidR="00E060BF" w:rsidRPr="00480423" w:rsidRDefault="00E060BF" w:rsidP="00AF6673">
            <w:pPr>
              <w:pStyle w:val="TAC"/>
              <w:rPr>
                <w:kern w:val="2"/>
                <w:szCs w:val="22"/>
                <w:lang w:val="en-US" w:eastAsia="zh-CN"/>
              </w:rPr>
            </w:pPr>
          </w:p>
        </w:tc>
      </w:tr>
      <w:tr w:rsidR="00E060BF" w:rsidRPr="00480423" w14:paraId="005E89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76681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84C6D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C5F8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A796D7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F6993F9" w14:textId="77777777" w:rsidR="00E060BF" w:rsidRPr="00480423" w:rsidRDefault="00E060BF" w:rsidP="00AF6673">
            <w:pPr>
              <w:pStyle w:val="TAC"/>
              <w:rPr>
                <w:kern w:val="2"/>
                <w:szCs w:val="22"/>
                <w:lang w:val="en-US" w:eastAsia="zh-CN"/>
              </w:rPr>
            </w:pPr>
          </w:p>
        </w:tc>
      </w:tr>
      <w:tr w:rsidR="00E060BF" w:rsidRPr="00480423" w14:paraId="308D1FC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5C27040" w14:textId="77777777" w:rsidR="00E060BF" w:rsidRPr="00480423" w:rsidRDefault="00E060BF" w:rsidP="00AF6673">
            <w:pPr>
              <w:pStyle w:val="TAC"/>
              <w:rPr>
                <w:kern w:val="2"/>
                <w:szCs w:val="22"/>
                <w:lang w:val="en-US"/>
              </w:rPr>
            </w:pPr>
            <w:r w:rsidRPr="00480423">
              <w:rPr>
                <w:kern w:val="2"/>
                <w:szCs w:val="22"/>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F59115B" w14:textId="77777777" w:rsidR="00E060BF" w:rsidRPr="00480423" w:rsidRDefault="00E060BF" w:rsidP="00AF6673">
            <w:pPr>
              <w:pStyle w:val="TAC"/>
              <w:rPr>
                <w:kern w:val="2"/>
                <w:szCs w:val="22"/>
                <w:lang w:val="en-US"/>
              </w:rPr>
            </w:pPr>
            <w:r w:rsidRPr="00480423">
              <w:rPr>
                <w:kern w:val="2"/>
                <w:szCs w:val="22"/>
                <w:lang w:val="en-US"/>
              </w:rPr>
              <w:t>CA_n46A-n48A</w:t>
            </w:r>
          </w:p>
          <w:p w14:paraId="26FBAA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CB8D1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EF797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4140EE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77F6D3A" w14:textId="77777777" w:rsidTr="005A0D4C">
        <w:trPr>
          <w:trHeight w:val="29"/>
        </w:trPr>
        <w:tc>
          <w:tcPr>
            <w:tcW w:w="3066" w:type="dxa"/>
            <w:tcBorders>
              <w:top w:val="nil"/>
              <w:left w:val="single" w:sz="4" w:space="0" w:color="auto"/>
              <w:bottom w:val="nil"/>
              <w:right w:val="single" w:sz="4" w:space="0" w:color="auto"/>
            </w:tcBorders>
            <w:vAlign w:val="center"/>
          </w:tcPr>
          <w:p w14:paraId="3109811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4AA411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902B9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E4C24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5FD0A42" w14:textId="77777777" w:rsidR="00E060BF" w:rsidRPr="00480423" w:rsidRDefault="00E060BF" w:rsidP="00AF6673">
            <w:pPr>
              <w:pStyle w:val="TAC"/>
              <w:rPr>
                <w:kern w:val="2"/>
                <w:szCs w:val="22"/>
                <w:lang w:val="en-US" w:eastAsia="zh-CN"/>
              </w:rPr>
            </w:pPr>
          </w:p>
        </w:tc>
      </w:tr>
      <w:tr w:rsidR="00E060BF" w:rsidRPr="00480423" w14:paraId="283A4F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8E2F7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BF1F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2476F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BF5366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933EDE6" w14:textId="77777777" w:rsidR="00E060BF" w:rsidRPr="00480423" w:rsidRDefault="00E060BF" w:rsidP="00AF6673">
            <w:pPr>
              <w:pStyle w:val="TAC"/>
              <w:rPr>
                <w:kern w:val="2"/>
                <w:szCs w:val="22"/>
                <w:lang w:val="en-US" w:eastAsia="zh-CN"/>
              </w:rPr>
            </w:pPr>
          </w:p>
        </w:tc>
      </w:tr>
      <w:tr w:rsidR="00E060BF" w:rsidRPr="00480423" w14:paraId="410CB39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FFA2570" w14:textId="77777777" w:rsidR="00E060BF" w:rsidRPr="00480423" w:rsidRDefault="00E060BF" w:rsidP="00AF6673">
            <w:pPr>
              <w:pStyle w:val="TAC"/>
              <w:rPr>
                <w:kern w:val="2"/>
                <w:szCs w:val="22"/>
                <w:lang w:val="en-US"/>
              </w:rPr>
            </w:pPr>
            <w:r w:rsidRPr="00480423">
              <w:rPr>
                <w:kern w:val="2"/>
                <w:szCs w:val="22"/>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A7B16FA" w14:textId="77777777" w:rsidR="00E060BF" w:rsidRPr="00480423" w:rsidRDefault="00E060BF" w:rsidP="00AF6673">
            <w:pPr>
              <w:pStyle w:val="TAC"/>
              <w:rPr>
                <w:kern w:val="2"/>
                <w:szCs w:val="22"/>
                <w:lang w:val="en-US"/>
              </w:rPr>
            </w:pPr>
            <w:r w:rsidRPr="00480423">
              <w:rPr>
                <w:kern w:val="2"/>
                <w:szCs w:val="22"/>
                <w:lang w:val="en-US"/>
              </w:rPr>
              <w:t>CA_n46A-n48A</w:t>
            </w:r>
          </w:p>
          <w:p w14:paraId="7F2D2DC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4193D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D17EA5"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0F423C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E3BB90" w14:textId="77777777" w:rsidTr="005A0D4C">
        <w:trPr>
          <w:trHeight w:val="29"/>
        </w:trPr>
        <w:tc>
          <w:tcPr>
            <w:tcW w:w="3066" w:type="dxa"/>
            <w:tcBorders>
              <w:top w:val="nil"/>
              <w:left w:val="single" w:sz="4" w:space="0" w:color="auto"/>
              <w:bottom w:val="nil"/>
              <w:right w:val="single" w:sz="4" w:space="0" w:color="auto"/>
            </w:tcBorders>
            <w:vAlign w:val="center"/>
          </w:tcPr>
          <w:p w14:paraId="1F5194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A8758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B2BE7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4110E7"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3324091" w14:textId="77777777" w:rsidR="00E060BF" w:rsidRPr="00480423" w:rsidRDefault="00E060BF" w:rsidP="00AF6673">
            <w:pPr>
              <w:pStyle w:val="TAC"/>
              <w:rPr>
                <w:kern w:val="2"/>
                <w:szCs w:val="22"/>
                <w:lang w:val="en-US" w:eastAsia="zh-CN"/>
              </w:rPr>
            </w:pPr>
          </w:p>
        </w:tc>
      </w:tr>
      <w:tr w:rsidR="00E060BF" w:rsidRPr="00480423" w14:paraId="6482AC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9F68B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8035E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A1A70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91A0E4"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0D63380" w14:textId="77777777" w:rsidR="00E060BF" w:rsidRPr="00480423" w:rsidRDefault="00E060BF" w:rsidP="00AF6673">
            <w:pPr>
              <w:pStyle w:val="TAC"/>
              <w:rPr>
                <w:kern w:val="2"/>
                <w:szCs w:val="22"/>
                <w:lang w:val="en-US" w:eastAsia="zh-CN"/>
              </w:rPr>
            </w:pPr>
          </w:p>
        </w:tc>
      </w:tr>
      <w:tr w:rsidR="00E060BF" w:rsidRPr="00480423" w14:paraId="5FF7B7C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4147C7E" w14:textId="77777777" w:rsidR="00E060BF" w:rsidRPr="00480423" w:rsidRDefault="00E060BF" w:rsidP="00AF6673">
            <w:pPr>
              <w:pStyle w:val="TAC"/>
              <w:rPr>
                <w:kern w:val="2"/>
                <w:szCs w:val="22"/>
                <w:lang w:val="en-US"/>
              </w:rPr>
            </w:pPr>
            <w:r w:rsidRPr="00480423">
              <w:rPr>
                <w:kern w:val="2"/>
                <w:szCs w:val="22"/>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0F89317" w14:textId="77777777" w:rsidR="00E060BF" w:rsidRPr="00480423" w:rsidRDefault="00E060BF" w:rsidP="00AF6673">
            <w:pPr>
              <w:pStyle w:val="TAC"/>
              <w:rPr>
                <w:kern w:val="2"/>
                <w:szCs w:val="22"/>
                <w:lang w:val="en-US"/>
              </w:rPr>
            </w:pPr>
            <w:r w:rsidRPr="00480423">
              <w:rPr>
                <w:kern w:val="2"/>
                <w:szCs w:val="22"/>
                <w:lang w:val="en-US"/>
              </w:rPr>
              <w:t>CA_n46A-n48A</w:t>
            </w:r>
          </w:p>
          <w:p w14:paraId="7B2F9E5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DB3AC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16B2B87"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71B34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815CB60" w14:textId="77777777" w:rsidTr="005A0D4C">
        <w:trPr>
          <w:trHeight w:val="29"/>
        </w:trPr>
        <w:tc>
          <w:tcPr>
            <w:tcW w:w="3066" w:type="dxa"/>
            <w:tcBorders>
              <w:top w:val="nil"/>
              <w:left w:val="single" w:sz="4" w:space="0" w:color="auto"/>
              <w:bottom w:val="nil"/>
              <w:right w:val="single" w:sz="4" w:space="0" w:color="auto"/>
            </w:tcBorders>
            <w:vAlign w:val="center"/>
          </w:tcPr>
          <w:p w14:paraId="3D53545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0D78D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4E310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BBFE6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91AE6D1" w14:textId="77777777" w:rsidR="00E060BF" w:rsidRPr="00480423" w:rsidRDefault="00E060BF" w:rsidP="00AF6673">
            <w:pPr>
              <w:pStyle w:val="TAC"/>
              <w:rPr>
                <w:kern w:val="2"/>
                <w:szCs w:val="22"/>
                <w:lang w:val="en-US" w:eastAsia="zh-CN"/>
              </w:rPr>
            </w:pPr>
          </w:p>
        </w:tc>
      </w:tr>
      <w:tr w:rsidR="00E060BF" w:rsidRPr="00480423" w14:paraId="5AD7A0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27E7A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EE0FC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E16F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8D27E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40D928" w14:textId="77777777" w:rsidR="00E060BF" w:rsidRPr="00480423" w:rsidRDefault="00E060BF" w:rsidP="00AF6673">
            <w:pPr>
              <w:pStyle w:val="TAC"/>
              <w:rPr>
                <w:kern w:val="2"/>
                <w:szCs w:val="22"/>
                <w:lang w:val="en-US" w:eastAsia="zh-CN"/>
              </w:rPr>
            </w:pPr>
          </w:p>
        </w:tc>
      </w:tr>
      <w:tr w:rsidR="00E060BF" w:rsidRPr="00480423" w14:paraId="6AEBCB7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2BDDD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36E96C9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3F802F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C96D8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2037D5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5AA7D21" w14:textId="77777777" w:rsidTr="005A0D4C">
        <w:trPr>
          <w:trHeight w:val="29"/>
        </w:trPr>
        <w:tc>
          <w:tcPr>
            <w:tcW w:w="3066" w:type="dxa"/>
            <w:tcBorders>
              <w:top w:val="nil"/>
              <w:left w:val="single" w:sz="4" w:space="0" w:color="auto"/>
              <w:bottom w:val="nil"/>
              <w:right w:val="single" w:sz="4" w:space="0" w:color="auto"/>
            </w:tcBorders>
            <w:vAlign w:val="center"/>
          </w:tcPr>
          <w:p w14:paraId="72EA81A7"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97CDEA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757CD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44205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3D962A8" w14:textId="77777777" w:rsidR="00E060BF" w:rsidRPr="00480423" w:rsidRDefault="00E060BF" w:rsidP="00AF6673">
            <w:pPr>
              <w:pStyle w:val="TAC"/>
              <w:rPr>
                <w:rFonts w:eastAsiaTheme="minorEastAsia"/>
                <w:kern w:val="2"/>
                <w:szCs w:val="22"/>
                <w:lang w:val="en-US" w:eastAsia="zh-CN"/>
              </w:rPr>
            </w:pPr>
          </w:p>
        </w:tc>
      </w:tr>
      <w:tr w:rsidR="00E060BF" w:rsidRPr="00480423" w14:paraId="0E62E4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8F3A5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BF311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C273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0A12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A7DFD15" w14:textId="77777777" w:rsidR="00E060BF" w:rsidRPr="00480423" w:rsidRDefault="00E060BF" w:rsidP="00AF6673">
            <w:pPr>
              <w:pStyle w:val="TAC"/>
              <w:rPr>
                <w:rFonts w:eastAsiaTheme="minorEastAsia"/>
                <w:kern w:val="2"/>
                <w:szCs w:val="22"/>
                <w:lang w:val="en-US" w:eastAsia="zh-CN"/>
              </w:rPr>
            </w:pPr>
          </w:p>
        </w:tc>
      </w:tr>
      <w:tr w:rsidR="00E060BF" w:rsidRPr="00480423" w14:paraId="55F04EB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2DEFC62" w14:textId="77777777" w:rsidR="00E060BF" w:rsidRPr="00480423" w:rsidRDefault="00E060BF" w:rsidP="00AF6673">
            <w:pPr>
              <w:pStyle w:val="TAC"/>
              <w:rPr>
                <w:kern w:val="2"/>
                <w:szCs w:val="22"/>
                <w:lang w:val="en-US"/>
              </w:rPr>
            </w:pPr>
            <w:r w:rsidRPr="00480423">
              <w:rPr>
                <w:kern w:val="2"/>
                <w:szCs w:val="22"/>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84EB1B" w14:textId="77777777" w:rsidR="00E060BF" w:rsidRPr="00480423" w:rsidRDefault="00E060BF" w:rsidP="00AF6673">
            <w:pPr>
              <w:pStyle w:val="TAC"/>
              <w:rPr>
                <w:kern w:val="2"/>
                <w:szCs w:val="22"/>
                <w:lang w:val="en-US"/>
              </w:rPr>
            </w:pPr>
            <w:r w:rsidRPr="00480423">
              <w:rPr>
                <w:kern w:val="2"/>
                <w:szCs w:val="22"/>
                <w:lang w:val="en-US"/>
              </w:rPr>
              <w:t>CA_n46A-n48A</w:t>
            </w:r>
          </w:p>
          <w:p w14:paraId="693C4AC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0E326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0AF648B"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3B0EFE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DB65DC8" w14:textId="77777777" w:rsidTr="005A0D4C">
        <w:trPr>
          <w:trHeight w:val="29"/>
        </w:trPr>
        <w:tc>
          <w:tcPr>
            <w:tcW w:w="3066" w:type="dxa"/>
            <w:tcBorders>
              <w:top w:val="nil"/>
              <w:left w:val="single" w:sz="4" w:space="0" w:color="auto"/>
              <w:bottom w:val="nil"/>
              <w:right w:val="single" w:sz="4" w:space="0" w:color="auto"/>
            </w:tcBorders>
            <w:vAlign w:val="center"/>
          </w:tcPr>
          <w:p w14:paraId="7F091F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C02656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F8DC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27BB6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F4C506E" w14:textId="77777777" w:rsidR="00E060BF" w:rsidRPr="00480423" w:rsidRDefault="00E060BF" w:rsidP="00AF6673">
            <w:pPr>
              <w:pStyle w:val="TAC"/>
              <w:rPr>
                <w:kern w:val="2"/>
                <w:szCs w:val="22"/>
                <w:lang w:val="en-US" w:eastAsia="zh-CN"/>
              </w:rPr>
            </w:pPr>
          </w:p>
        </w:tc>
      </w:tr>
      <w:tr w:rsidR="00E060BF" w:rsidRPr="00480423" w14:paraId="332E38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38A8F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B791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56DAE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818E193"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92C8CC" w14:textId="77777777" w:rsidR="00E060BF" w:rsidRPr="00480423" w:rsidRDefault="00E060BF" w:rsidP="00AF6673">
            <w:pPr>
              <w:pStyle w:val="TAC"/>
              <w:rPr>
                <w:kern w:val="2"/>
                <w:szCs w:val="22"/>
                <w:lang w:val="en-US" w:eastAsia="zh-CN"/>
              </w:rPr>
            </w:pPr>
          </w:p>
        </w:tc>
      </w:tr>
      <w:tr w:rsidR="00E060BF" w:rsidRPr="00480423" w14:paraId="6697C38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466366" w14:textId="77777777" w:rsidR="00E060BF" w:rsidRPr="00480423" w:rsidRDefault="00E060BF" w:rsidP="00AF6673">
            <w:pPr>
              <w:pStyle w:val="TAC"/>
              <w:rPr>
                <w:kern w:val="2"/>
                <w:szCs w:val="22"/>
                <w:lang w:val="en-US"/>
              </w:rPr>
            </w:pPr>
            <w:r w:rsidRPr="00480423">
              <w:rPr>
                <w:kern w:val="2"/>
                <w:szCs w:val="22"/>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A5FFFBF" w14:textId="77777777" w:rsidR="00E060BF" w:rsidRPr="00480423" w:rsidRDefault="00E060BF" w:rsidP="00AF6673">
            <w:pPr>
              <w:pStyle w:val="TAC"/>
              <w:rPr>
                <w:kern w:val="2"/>
                <w:szCs w:val="22"/>
                <w:lang w:val="en-US"/>
              </w:rPr>
            </w:pPr>
            <w:r w:rsidRPr="00480423">
              <w:rPr>
                <w:kern w:val="2"/>
                <w:szCs w:val="22"/>
                <w:lang w:val="en-US"/>
              </w:rPr>
              <w:t>CA_n46A-n48A</w:t>
            </w:r>
          </w:p>
          <w:p w14:paraId="6FE304F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4396D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2FE4E50"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0EF9F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935BAB8" w14:textId="77777777" w:rsidTr="005A0D4C">
        <w:trPr>
          <w:trHeight w:val="29"/>
        </w:trPr>
        <w:tc>
          <w:tcPr>
            <w:tcW w:w="3066" w:type="dxa"/>
            <w:tcBorders>
              <w:top w:val="nil"/>
              <w:left w:val="single" w:sz="4" w:space="0" w:color="auto"/>
              <w:bottom w:val="nil"/>
              <w:right w:val="single" w:sz="4" w:space="0" w:color="auto"/>
            </w:tcBorders>
            <w:vAlign w:val="center"/>
          </w:tcPr>
          <w:p w14:paraId="67352AA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B2E26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A43BB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92F103"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D34AF4B" w14:textId="77777777" w:rsidR="00E060BF" w:rsidRPr="00480423" w:rsidRDefault="00E060BF" w:rsidP="00AF6673">
            <w:pPr>
              <w:pStyle w:val="TAC"/>
              <w:rPr>
                <w:kern w:val="2"/>
                <w:szCs w:val="22"/>
                <w:lang w:val="en-US" w:eastAsia="zh-CN"/>
              </w:rPr>
            </w:pPr>
          </w:p>
        </w:tc>
      </w:tr>
      <w:tr w:rsidR="00E060BF" w:rsidRPr="00480423" w14:paraId="0399A9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90E9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C0B5D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C681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025801"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9F6FECC" w14:textId="77777777" w:rsidR="00E060BF" w:rsidRPr="00480423" w:rsidRDefault="00E060BF" w:rsidP="00AF6673">
            <w:pPr>
              <w:pStyle w:val="TAC"/>
              <w:rPr>
                <w:kern w:val="2"/>
                <w:szCs w:val="22"/>
                <w:lang w:val="en-US" w:eastAsia="zh-CN"/>
              </w:rPr>
            </w:pPr>
          </w:p>
        </w:tc>
      </w:tr>
      <w:tr w:rsidR="00E060BF" w:rsidRPr="00480423" w14:paraId="29CBBB5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8FC3815" w14:textId="77777777" w:rsidR="00E060BF" w:rsidRPr="00480423" w:rsidRDefault="00E060BF" w:rsidP="00AF6673">
            <w:pPr>
              <w:pStyle w:val="TAC"/>
              <w:rPr>
                <w:kern w:val="2"/>
                <w:szCs w:val="22"/>
                <w:lang w:val="en-US"/>
              </w:rPr>
            </w:pPr>
            <w:r w:rsidRPr="00480423">
              <w:rPr>
                <w:kern w:val="2"/>
                <w:szCs w:val="22"/>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3F004676" w14:textId="77777777" w:rsidR="00E060BF" w:rsidRPr="00480423" w:rsidRDefault="00E060BF" w:rsidP="00AF6673">
            <w:pPr>
              <w:pStyle w:val="TAC"/>
              <w:rPr>
                <w:kern w:val="2"/>
                <w:szCs w:val="22"/>
                <w:lang w:val="en-US"/>
              </w:rPr>
            </w:pPr>
            <w:r w:rsidRPr="00480423">
              <w:rPr>
                <w:kern w:val="2"/>
                <w:szCs w:val="22"/>
                <w:lang w:val="en-US"/>
              </w:rPr>
              <w:t>CA_n46A-n48A</w:t>
            </w:r>
          </w:p>
          <w:p w14:paraId="089BE5A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C4ECE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0C192EB"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D2E06E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48604D3" w14:textId="77777777" w:rsidTr="005A0D4C">
        <w:trPr>
          <w:trHeight w:val="29"/>
        </w:trPr>
        <w:tc>
          <w:tcPr>
            <w:tcW w:w="3066" w:type="dxa"/>
            <w:tcBorders>
              <w:top w:val="nil"/>
              <w:left w:val="single" w:sz="4" w:space="0" w:color="auto"/>
              <w:bottom w:val="nil"/>
              <w:right w:val="single" w:sz="4" w:space="0" w:color="auto"/>
            </w:tcBorders>
            <w:vAlign w:val="center"/>
          </w:tcPr>
          <w:p w14:paraId="07DEAFE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50F0CB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6742C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79FA59"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B8626A8" w14:textId="77777777" w:rsidR="00E060BF" w:rsidRPr="00480423" w:rsidRDefault="00E060BF" w:rsidP="00AF6673">
            <w:pPr>
              <w:pStyle w:val="TAC"/>
              <w:rPr>
                <w:kern w:val="2"/>
                <w:szCs w:val="22"/>
                <w:lang w:val="en-US" w:eastAsia="zh-CN"/>
              </w:rPr>
            </w:pPr>
          </w:p>
        </w:tc>
      </w:tr>
      <w:tr w:rsidR="00E060BF" w:rsidRPr="00480423" w14:paraId="7044F1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73EDF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E7DECD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F4879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038E32"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A72C6E5" w14:textId="77777777" w:rsidR="00E060BF" w:rsidRPr="00480423" w:rsidRDefault="00E060BF" w:rsidP="00AF6673">
            <w:pPr>
              <w:pStyle w:val="TAC"/>
              <w:rPr>
                <w:kern w:val="2"/>
                <w:szCs w:val="22"/>
                <w:lang w:val="en-US" w:eastAsia="zh-CN"/>
              </w:rPr>
            </w:pPr>
          </w:p>
        </w:tc>
      </w:tr>
      <w:tr w:rsidR="00E060BF" w:rsidRPr="00480423" w14:paraId="7175FB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FF33DBC" w14:textId="77777777" w:rsidR="00E060BF" w:rsidRPr="00480423" w:rsidRDefault="00E060BF" w:rsidP="00AF6673">
            <w:pPr>
              <w:pStyle w:val="TAC"/>
              <w:rPr>
                <w:kern w:val="2"/>
                <w:szCs w:val="22"/>
                <w:lang w:val="en-US"/>
              </w:rPr>
            </w:pPr>
            <w:r w:rsidRPr="00480423">
              <w:rPr>
                <w:kern w:val="2"/>
                <w:szCs w:val="22"/>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51941FDA" w14:textId="77777777" w:rsidR="00E060BF" w:rsidRPr="00480423" w:rsidRDefault="00E060BF" w:rsidP="00AF6673">
            <w:pPr>
              <w:pStyle w:val="TAC"/>
              <w:rPr>
                <w:kern w:val="2"/>
                <w:szCs w:val="22"/>
                <w:lang w:val="en-US"/>
              </w:rPr>
            </w:pPr>
            <w:r w:rsidRPr="00480423">
              <w:rPr>
                <w:kern w:val="2"/>
                <w:szCs w:val="22"/>
                <w:lang w:val="en-US"/>
              </w:rPr>
              <w:t>CA_n46A-n48A</w:t>
            </w:r>
          </w:p>
          <w:p w14:paraId="3A96BDC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FB04A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FEE95EC"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EFA3FF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4DCF6ED" w14:textId="77777777" w:rsidTr="005A0D4C">
        <w:trPr>
          <w:trHeight w:val="29"/>
        </w:trPr>
        <w:tc>
          <w:tcPr>
            <w:tcW w:w="3066" w:type="dxa"/>
            <w:tcBorders>
              <w:top w:val="nil"/>
              <w:left w:val="single" w:sz="4" w:space="0" w:color="auto"/>
              <w:bottom w:val="nil"/>
              <w:right w:val="single" w:sz="4" w:space="0" w:color="auto"/>
            </w:tcBorders>
            <w:vAlign w:val="center"/>
          </w:tcPr>
          <w:p w14:paraId="563DF32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1A60C0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28B28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5699AD"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3523C38" w14:textId="77777777" w:rsidR="00E060BF" w:rsidRPr="00480423" w:rsidRDefault="00E060BF" w:rsidP="00AF6673">
            <w:pPr>
              <w:pStyle w:val="TAC"/>
              <w:rPr>
                <w:kern w:val="2"/>
                <w:szCs w:val="22"/>
                <w:lang w:val="en-US" w:eastAsia="zh-CN"/>
              </w:rPr>
            </w:pPr>
          </w:p>
        </w:tc>
      </w:tr>
      <w:tr w:rsidR="00E060BF" w:rsidRPr="00480423" w14:paraId="2C454F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F9BFF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46F0E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93A2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CA523C"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C1BB90" w14:textId="77777777" w:rsidR="00E060BF" w:rsidRPr="00480423" w:rsidRDefault="00E060BF" w:rsidP="00AF6673">
            <w:pPr>
              <w:pStyle w:val="TAC"/>
              <w:rPr>
                <w:kern w:val="2"/>
                <w:szCs w:val="22"/>
                <w:lang w:val="en-US" w:eastAsia="zh-CN"/>
              </w:rPr>
            </w:pPr>
          </w:p>
        </w:tc>
      </w:tr>
      <w:tr w:rsidR="00E060BF" w:rsidRPr="00480423" w14:paraId="6EAE38B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9F9EB05" w14:textId="77777777" w:rsidR="00E060BF" w:rsidRPr="00480423" w:rsidRDefault="00E060BF" w:rsidP="00AF6673">
            <w:pPr>
              <w:pStyle w:val="TAC"/>
              <w:rPr>
                <w:kern w:val="2"/>
                <w:szCs w:val="22"/>
                <w:lang w:val="en-US"/>
              </w:rPr>
            </w:pPr>
            <w:r w:rsidRPr="00480423">
              <w:rPr>
                <w:kern w:val="2"/>
                <w:szCs w:val="22"/>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03BA21F2" w14:textId="77777777" w:rsidR="00E060BF" w:rsidRPr="00480423" w:rsidRDefault="00E060BF" w:rsidP="00AF6673">
            <w:pPr>
              <w:pStyle w:val="TAC"/>
              <w:rPr>
                <w:kern w:val="2"/>
                <w:szCs w:val="22"/>
                <w:lang w:val="en-US"/>
              </w:rPr>
            </w:pPr>
            <w:r w:rsidRPr="00480423">
              <w:rPr>
                <w:kern w:val="2"/>
                <w:szCs w:val="22"/>
                <w:lang w:val="en-US"/>
              </w:rPr>
              <w:t>CA_n46A-n48A</w:t>
            </w:r>
          </w:p>
          <w:p w14:paraId="16B4EF9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587A4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B57CA62"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1FC149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A6A2D9C" w14:textId="77777777" w:rsidTr="005A0D4C">
        <w:trPr>
          <w:trHeight w:val="29"/>
        </w:trPr>
        <w:tc>
          <w:tcPr>
            <w:tcW w:w="3066" w:type="dxa"/>
            <w:tcBorders>
              <w:top w:val="nil"/>
              <w:left w:val="single" w:sz="4" w:space="0" w:color="auto"/>
              <w:bottom w:val="nil"/>
              <w:right w:val="single" w:sz="4" w:space="0" w:color="auto"/>
            </w:tcBorders>
            <w:vAlign w:val="center"/>
          </w:tcPr>
          <w:p w14:paraId="2CC2EBA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CD6FC1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9124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2A1E59"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7DB12B9" w14:textId="77777777" w:rsidR="00E060BF" w:rsidRPr="00480423" w:rsidRDefault="00E060BF" w:rsidP="00AF6673">
            <w:pPr>
              <w:pStyle w:val="TAC"/>
              <w:rPr>
                <w:kern w:val="2"/>
                <w:szCs w:val="22"/>
                <w:lang w:val="en-US" w:eastAsia="zh-CN"/>
              </w:rPr>
            </w:pPr>
          </w:p>
        </w:tc>
      </w:tr>
      <w:tr w:rsidR="00E060BF" w:rsidRPr="00480423" w14:paraId="3E35EA7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646A7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54A12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B669A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2FFC61E"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9604B4F" w14:textId="77777777" w:rsidR="00E060BF" w:rsidRPr="00480423" w:rsidRDefault="00E060BF" w:rsidP="00AF6673">
            <w:pPr>
              <w:pStyle w:val="TAC"/>
              <w:rPr>
                <w:kern w:val="2"/>
                <w:szCs w:val="22"/>
                <w:lang w:val="en-US" w:eastAsia="zh-CN"/>
              </w:rPr>
            </w:pPr>
          </w:p>
        </w:tc>
      </w:tr>
      <w:tr w:rsidR="00E060BF" w:rsidRPr="00480423" w14:paraId="4AE682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6FDB9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1F4861A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6D76B8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1442F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FD64A2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D8E1A82" w14:textId="77777777" w:rsidTr="005A0D4C">
        <w:trPr>
          <w:trHeight w:val="29"/>
        </w:trPr>
        <w:tc>
          <w:tcPr>
            <w:tcW w:w="3066" w:type="dxa"/>
            <w:tcBorders>
              <w:top w:val="nil"/>
              <w:left w:val="single" w:sz="4" w:space="0" w:color="auto"/>
              <w:bottom w:val="nil"/>
              <w:right w:val="single" w:sz="4" w:space="0" w:color="auto"/>
            </w:tcBorders>
            <w:vAlign w:val="center"/>
          </w:tcPr>
          <w:p w14:paraId="081E867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6190C1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F0F90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8DC6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5F971C3" w14:textId="77777777" w:rsidR="00E060BF" w:rsidRPr="00480423" w:rsidRDefault="00E060BF" w:rsidP="00AF6673">
            <w:pPr>
              <w:pStyle w:val="TAC"/>
              <w:rPr>
                <w:rFonts w:eastAsiaTheme="minorEastAsia"/>
                <w:kern w:val="2"/>
                <w:szCs w:val="22"/>
                <w:lang w:val="en-US" w:eastAsia="zh-CN"/>
              </w:rPr>
            </w:pPr>
          </w:p>
        </w:tc>
      </w:tr>
      <w:tr w:rsidR="00E060BF" w:rsidRPr="00480423" w14:paraId="194575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9BD0C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A6580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C2C0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38121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BE708B2" w14:textId="77777777" w:rsidR="00E060BF" w:rsidRPr="00480423" w:rsidRDefault="00E060BF" w:rsidP="00AF6673">
            <w:pPr>
              <w:pStyle w:val="TAC"/>
              <w:rPr>
                <w:rFonts w:eastAsiaTheme="minorEastAsia"/>
                <w:kern w:val="2"/>
                <w:szCs w:val="22"/>
                <w:lang w:val="en-US" w:eastAsia="zh-CN"/>
              </w:rPr>
            </w:pPr>
          </w:p>
        </w:tc>
      </w:tr>
      <w:tr w:rsidR="00E060BF" w:rsidRPr="00480423" w14:paraId="67F8054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8B2B0EB" w14:textId="77777777" w:rsidR="00E060BF" w:rsidRPr="00480423" w:rsidRDefault="00E060BF" w:rsidP="00AF6673">
            <w:pPr>
              <w:pStyle w:val="TAC"/>
              <w:rPr>
                <w:kern w:val="2"/>
                <w:szCs w:val="22"/>
                <w:lang w:val="en-US"/>
              </w:rPr>
            </w:pPr>
            <w:r w:rsidRPr="00480423">
              <w:rPr>
                <w:kern w:val="2"/>
                <w:szCs w:val="22"/>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1A39F0F4" w14:textId="77777777" w:rsidR="00E060BF" w:rsidRPr="00480423" w:rsidRDefault="00E060BF" w:rsidP="00AF6673">
            <w:pPr>
              <w:pStyle w:val="TAC"/>
              <w:rPr>
                <w:kern w:val="2"/>
                <w:szCs w:val="22"/>
                <w:lang w:val="en-US"/>
              </w:rPr>
            </w:pPr>
            <w:r w:rsidRPr="00480423">
              <w:rPr>
                <w:kern w:val="2"/>
                <w:szCs w:val="22"/>
                <w:lang w:val="en-US"/>
              </w:rPr>
              <w:t>CA_n46A-n48A</w:t>
            </w:r>
          </w:p>
          <w:p w14:paraId="3BDD825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DE9C0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1375A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39576B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9C7450" w14:textId="77777777" w:rsidTr="005A0D4C">
        <w:trPr>
          <w:trHeight w:val="29"/>
        </w:trPr>
        <w:tc>
          <w:tcPr>
            <w:tcW w:w="3066" w:type="dxa"/>
            <w:tcBorders>
              <w:top w:val="nil"/>
              <w:left w:val="single" w:sz="4" w:space="0" w:color="auto"/>
              <w:bottom w:val="nil"/>
              <w:right w:val="single" w:sz="4" w:space="0" w:color="auto"/>
            </w:tcBorders>
            <w:vAlign w:val="center"/>
          </w:tcPr>
          <w:p w14:paraId="30F0250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C85C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24D4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AAA8E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51D99A7" w14:textId="77777777" w:rsidR="00E060BF" w:rsidRPr="00480423" w:rsidRDefault="00E060BF" w:rsidP="00AF6673">
            <w:pPr>
              <w:pStyle w:val="TAC"/>
              <w:rPr>
                <w:kern w:val="2"/>
                <w:szCs w:val="22"/>
                <w:lang w:val="en-US" w:eastAsia="zh-CN"/>
              </w:rPr>
            </w:pPr>
          </w:p>
        </w:tc>
      </w:tr>
      <w:tr w:rsidR="00E060BF" w:rsidRPr="00480423" w14:paraId="70D21F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26CF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052BB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6A13E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8A15ED"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D7807DB" w14:textId="77777777" w:rsidR="00E060BF" w:rsidRPr="00480423" w:rsidRDefault="00E060BF" w:rsidP="00AF6673">
            <w:pPr>
              <w:pStyle w:val="TAC"/>
              <w:rPr>
                <w:kern w:val="2"/>
                <w:szCs w:val="22"/>
                <w:lang w:val="en-US" w:eastAsia="zh-CN"/>
              </w:rPr>
            </w:pPr>
          </w:p>
        </w:tc>
      </w:tr>
      <w:tr w:rsidR="00E060BF" w:rsidRPr="00480423" w14:paraId="3884B51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80E204D" w14:textId="77777777" w:rsidR="00E060BF" w:rsidRPr="00480423" w:rsidRDefault="00E060BF" w:rsidP="00AF6673">
            <w:pPr>
              <w:pStyle w:val="TAC"/>
              <w:rPr>
                <w:kern w:val="2"/>
                <w:szCs w:val="22"/>
                <w:lang w:val="en-US"/>
              </w:rPr>
            </w:pPr>
            <w:r w:rsidRPr="00480423">
              <w:rPr>
                <w:kern w:val="2"/>
                <w:szCs w:val="22"/>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60F9FE6A" w14:textId="77777777" w:rsidR="00E060BF" w:rsidRPr="00480423" w:rsidRDefault="00E060BF" w:rsidP="00AF6673">
            <w:pPr>
              <w:pStyle w:val="TAC"/>
              <w:rPr>
                <w:kern w:val="2"/>
                <w:szCs w:val="22"/>
                <w:lang w:val="en-US"/>
              </w:rPr>
            </w:pPr>
            <w:r w:rsidRPr="00480423">
              <w:rPr>
                <w:kern w:val="2"/>
                <w:szCs w:val="22"/>
                <w:lang w:val="en-US"/>
              </w:rPr>
              <w:t>CA_n46A-n48A</w:t>
            </w:r>
          </w:p>
          <w:p w14:paraId="71A21D8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54530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03402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68C068E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D64845E" w14:textId="77777777" w:rsidTr="005A0D4C">
        <w:trPr>
          <w:trHeight w:val="29"/>
        </w:trPr>
        <w:tc>
          <w:tcPr>
            <w:tcW w:w="3066" w:type="dxa"/>
            <w:tcBorders>
              <w:top w:val="nil"/>
              <w:left w:val="single" w:sz="4" w:space="0" w:color="auto"/>
              <w:bottom w:val="nil"/>
              <w:right w:val="single" w:sz="4" w:space="0" w:color="auto"/>
            </w:tcBorders>
            <w:vAlign w:val="center"/>
          </w:tcPr>
          <w:p w14:paraId="5623168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24329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B5231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0F321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2800AFC9" w14:textId="77777777" w:rsidR="00E060BF" w:rsidRPr="00480423" w:rsidRDefault="00E060BF" w:rsidP="00AF6673">
            <w:pPr>
              <w:pStyle w:val="TAC"/>
              <w:rPr>
                <w:kern w:val="2"/>
                <w:szCs w:val="22"/>
                <w:lang w:val="en-US" w:eastAsia="zh-CN"/>
              </w:rPr>
            </w:pPr>
          </w:p>
        </w:tc>
      </w:tr>
      <w:tr w:rsidR="00E060BF" w:rsidRPr="00480423" w14:paraId="417861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36D5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AA6B8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C829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5BE069"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DBCDD09" w14:textId="77777777" w:rsidR="00E060BF" w:rsidRPr="00480423" w:rsidRDefault="00E060BF" w:rsidP="00AF6673">
            <w:pPr>
              <w:pStyle w:val="TAC"/>
              <w:rPr>
                <w:kern w:val="2"/>
                <w:szCs w:val="22"/>
                <w:lang w:val="en-US" w:eastAsia="zh-CN"/>
              </w:rPr>
            </w:pPr>
          </w:p>
        </w:tc>
      </w:tr>
      <w:tr w:rsidR="00E060BF" w:rsidRPr="00480423" w14:paraId="79332D3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238FE24" w14:textId="77777777" w:rsidR="00E060BF" w:rsidRPr="00480423" w:rsidRDefault="00E060BF" w:rsidP="00AF6673">
            <w:pPr>
              <w:pStyle w:val="TAC"/>
              <w:rPr>
                <w:kern w:val="2"/>
                <w:szCs w:val="22"/>
                <w:lang w:val="en-US"/>
              </w:rPr>
            </w:pPr>
            <w:r w:rsidRPr="00480423">
              <w:rPr>
                <w:kern w:val="2"/>
                <w:szCs w:val="22"/>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1F7A9601" w14:textId="77777777" w:rsidR="00E060BF" w:rsidRPr="00480423" w:rsidRDefault="00E060BF" w:rsidP="00AF6673">
            <w:pPr>
              <w:pStyle w:val="TAC"/>
              <w:rPr>
                <w:kern w:val="2"/>
                <w:szCs w:val="22"/>
                <w:lang w:val="en-US"/>
              </w:rPr>
            </w:pPr>
            <w:r w:rsidRPr="00480423">
              <w:rPr>
                <w:kern w:val="2"/>
                <w:szCs w:val="22"/>
                <w:lang w:val="en-US"/>
              </w:rPr>
              <w:t>CA_n46A-n48A</w:t>
            </w:r>
          </w:p>
          <w:p w14:paraId="3CD95F8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33B7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11DA6C"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20F52FB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51DEDE4" w14:textId="77777777" w:rsidTr="005A0D4C">
        <w:trPr>
          <w:trHeight w:val="29"/>
        </w:trPr>
        <w:tc>
          <w:tcPr>
            <w:tcW w:w="3066" w:type="dxa"/>
            <w:tcBorders>
              <w:top w:val="nil"/>
              <w:left w:val="single" w:sz="4" w:space="0" w:color="auto"/>
              <w:bottom w:val="nil"/>
              <w:right w:val="single" w:sz="4" w:space="0" w:color="auto"/>
            </w:tcBorders>
            <w:vAlign w:val="center"/>
          </w:tcPr>
          <w:p w14:paraId="3B5B166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779C3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B12D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3E49B4"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79E75E6" w14:textId="77777777" w:rsidR="00E060BF" w:rsidRPr="00480423" w:rsidRDefault="00E060BF" w:rsidP="00AF6673">
            <w:pPr>
              <w:pStyle w:val="TAC"/>
              <w:rPr>
                <w:kern w:val="2"/>
                <w:szCs w:val="22"/>
                <w:lang w:val="en-US" w:eastAsia="zh-CN"/>
              </w:rPr>
            </w:pPr>
          </w:p>
        </w:tc>
      </w:tr>
      <w:tr w:rsidR="00E060BF" w:rsidRPr="00480423" w14:paraId="63E71C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3C2EE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E01D0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739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087695"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0B9D32C" w14:textId="77777777" w:rsidR="00E060BF" w:rsidRPr="00480423" w:rsidRDefault="00E060BF" w:rsidP="00AF6673">
            <w:pPr>
              <w:pStyle w:val="TAC"/>
              <w:rPr>
                <w:kern w:val="2"/>
                <w:szCs w:val="22"/>
                <w:lang w:val="en-US" w:eastAsia="zh-CN"/>
              </w:rPr>
            </w:pPr>
          </w:p>
        </w:tc>
      </w:tr>
      <w:tr w:rsidR="00E060BF" w:rsidRPr="00480423" w14:paraId="1B4D20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488179" w14:textId="77777777" w:rsidR="00E060BF" w:rsidRPr="00480423" w:rsidRDefault="00E060BF" w:rsidP="00AF6673">
            <w:pPr>
              <w:pStyle w:val="TAC"/>
              <w:rPr>
                <w:lang w:val="en-US"/>
              </w:rPr>
            </w:pPr>
            <w:r w:rsidRPr="008523D2">
              <w:rPr>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5C9BBDBF" w14:textId="77777777" w:rsidR="00E060BF" w:rsidRPr="008523D2" w:rsidRDefault="00E060BF" w:rsidP="00AF6673">
            <w:pPr>
              <w:pStyle w:val="TAC"/>
              <w:rPr>
                <w:lang w:val="en-US"/>
              </w:rPr>
            </w:pPr>
            <w:r w:rsidRPr="008523D2">
              <w:rPr>
                <w:lang w:val="en-US"/>
              </w:rPr>
              <w:t>CA_n46A-n48A</w:t>
            </w:r>
          </w:p>
          <w:p w14:paraId="5DCB2A77" w14:textId="77777777" w:rsidR="00E060BF" w:rsidRPr="00480423" w:rsidRDefault="00E060BF" w:rsidP="00AF6673">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290E84" w14:textId="77777777" w:rsidR="00E060BF" w:rsidRPr="00480423" w:rsidRDefault="00E060BF" w:rsidP="00AF6673">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01EBE64" w14:textId="77777777" w:rsidR="00E060BF" w:rsidRPr="00480423" w:rsidRDefault="00E060BF" w:rsidP="00AF6673">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67AAD0A" w14:textId="77777777" w:rsidR="00E060BF" w:rsidRPr="00480423" w:rsidRDefault="00E060BF" w:rsidP="00AF6673">
            <w:pPr>
              <w:pStyle w:val="TAC"/>
              <w:rPr>
                <w:lang w:val="en-US" w:eastAsia="zh-CN"/>
              </w:rPr>
            </w:pPr>
            <w:r w:rsidRPr="008523D2">
              <w:rPr>
                <w:lang w:val="en-US" w:eastAsia="zh-CN"/>
              </w:rPr>
              <w:t>0</w:t>
            </w:r>
          </w:p>
        </w:tc>
      </w:tr>
      <w:tr w:rsidR="00E060BF" w:rsidRPr="00480423" w14:paraId="16F01F8B" w14:textId="77777777" w:rsidTr="005A0D4C">
        <w:trPr>
          <w:trHeight w:val="29"/>
        </w:trPr>
        <w:tc>
          <w:tcPr>
            <w:tcW w:w="3066" w:type="dxa"/>
            <w:tcBorders>
              <w:top w:val="nil"/>
              <w:left w:val="single" w:sz="4" w:space="0" w:color="auto"/>
              <w:bottom w:val="nil"/>
              <w:right w:val="single" w:sz="4" w:space="0" w:color="auto"/>
            </w:tcBorders>
            <w:vAlign w:val="center"/>
          </w:tcPr>
          <w:p w14:paraId="78EA0AC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5ACF81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59ACA" w14:textId="77777777" w:rsidR="00E060BF" w:rsidRPr="00480423" w:rsidRDefault="00E060BF" w:rsidP="00AF6673">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FFFF7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73F84807" w14:textId="77777777" w:rsidR="00E060BF" w:rsidRPr="00480423" w:rsidRDefault="00E060BF" w:rsidP="00AF6673">
            <w:pPr>
              <w:pStyle w:val="TAC"/>
              <w:rPr>
                <w:lang w:val="en-US" w:eastAsia="zh-CN"/>
              </w:rPr>
            </w:pPr>
          </w:p>
        </w:tc>
      </w:tr>
      <w:tr w:rsidR="00E060BF" w:rsidRPr="00480423" w14:paraId="1F6DF3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F6D9A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08EAC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23D1F3" w14:textId="77777777" w:rsidR="00E060BF" w:rsidRPr="00480423" w:rsidRDefault="00E060BF" w:rsidP="00AF6673">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3A2236" w14:textId="77777777" w:rsidR="00E060BF" w:rsidRPr="00480423" w:rsidRDefault="00E060BF" w:rsidP="00AF6673">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3F174E" w14:textId="77777777" w:rsidR="00E060BF" w:rsidRPr="00480423" w:rsidRDefault="00E060BF" w:rsidP="00AF6673">
            <w:pPr>
              <w:pStyle w:val="TAC"/>
              <w:rPr>
                <w:lang w:val="en-US" w:eastAsia="zh-CN"/>
              </w:rPr>
            </w:pPr>
          </w:p>
        </w:tc>
      </w:tr>
      <w:tr w:rsidR="00E060BF" w:rsidRPr="00480423" w14:paraId="77A02D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1748D6" w14:textId="77777777" w:rsidR="00E060BF" w:rsidRPr="00480423" w:rsidRDefault="00E060BF" w:rsidP="00AF6673">
            <w:pPr>
              <w:pStyle w:val="TAC"/>
              <w:rPr>
                <w:lang w:val="en-US"/>
              </w:rPr>
            </w:pPr>
            <w:r w:rsidRPr="008523D2">
              <w:rPr>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10520FC3" w14:textId="77777777" w:rsidR="00E060BF" w:rsidRPr="008523D2" w:rsidRDefault="00E060BF" w:rsidP="00AF6673">
            <w:pPr>
              <w:pStyle w:val="TAC"/>
              <w:rPr>
                <w:lang w:val="en-US"/>
              </w:rPr>
            </w:pPr>
            <w:r w:rsidRPr="008523D2">
              <w:rPr>
                <w:lang w:val="en-US"/>
              </w:rPr>
              <w:t>CA_n46A-n48A</w:t>
            </w:r>
          </w:p>
          <w:p w14:paraId="37337366" w14:textId="77777777" w:rsidR="00E060BF" w:rsidRPr="00480423" w:rsidRDefault="00E060BF" w:rsidP="00AF6673">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DED570" w14:textId="77777777" w:rsidR="00E060BF" w:rsidRPr="00480423" w:rsidRDefault="00E060BF" w:rsidP="00AF6673">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EAF0B2B" w14:textId="77777777" w:rsidR="00E060BF" w:rsidRPr="00480423" w:rsidRDefault="00E060BF" w:rsidP="00AF6673">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C4C5686" w14:textId="77777777" w:rsidR="00E060BF" w:rsidRPr="00480423" w:rsidRDefault="00E060BF" w:rsidP="00AF6673">
            <w:pPr>
              <w:pStyle w:val="TAC"/>
              <w:rPr>
                <w:lang w:val="en-US" w:eastAsia="zh-CN"/>
              </w:rPr>
            </w:pPr>
            <w:r w:rsidRPr="008523D2">
              <w:rPr>
                <w:lang w:val="en-US" w:eastAsia="zh-CN"/>
              </w:rPr>
              <w:t>0</w:t>
            </w:r>
          </w:p>
        </w:tc>
      </w:tr>
      <w:tr w:rsidR="00E060BF" w:rsidRPr="00480423" w14:paraId="5A4D0250" w14:textId="77777777" w:rsidTr="005A0D4C">
        <w:trPr>
          <w:trHeight w:val="29"/>
        </w:trPr>
        <w:tc>
          <w:tcPr>
            <w:tcW w:w="3066" w:type="dxa"/>
            <w:tcBorders>
              <w:top w:val="nil"/>
              <w:left w:val="single" w:sz="4" w:space="0" w:color="auto"/>
              <w:bottom w:val="nil"/>
              <w:right w:val="single" w:sz="4" w:space="0" w:color="auto"/>
            </w:tcBorders>
            <w:vAlign w:val="center"/>
          </w:tcPr>
          <w:p w14:paraId="5706B9E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81750B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7FC52E" w14:textId="77777777" w:rsidR="00E060BF" w:rsidRPr="00480423" w:rsidRDefault="00E060BF" w:rsidP="00AF6673">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BC73F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51B9A71E" w14:textId="77777777" w:rsidR="00E060BF" w:rsidRPr="00480423" w:rsidRDefault="00E060BF" w:rsidP="00AF6673">
            <w:pPr>
              <w:pStyle w:val="TAC"/>
              <w:rPr>
                <w:lang w:val="en-US" w:eastAsia="zh-CN"/>
              </w:rPr>
            </w:pPr>
          </w:p>
        </w:tc>
      </w:tr>
      <w:tr w:rsidR="00E060BF" w:rsidRPr="00480423" w14:paraId="7B08B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5E9DC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D8295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B70270" w14:textId="77777777" w:rsidR="00E060BF" w:rsidRPr="00480423" w:rsidRDefault="00E060BF" w:rsidP="00AF6673">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E56AFC" w14:textId="77777777" w:rsidR="00E060BF" w:rsidRPr="00480423" w:rsidRDefault="00E060BF" w:rsidP="00AF6673">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D463FC2" w14:textId="77777777" w:rsidR="00E060BF" w:rsidRPr="00480423" w:rsidRDefault="00E060BF" w:rsidP="00AF6673">
            <w:pPr>
              <w:pStyle w:val="TAC"/>
              <w:rPr>
                <w:lang w:val="en-US" w:eastAsia="zh-CN"/>
              </w:rPr>
            </w:pPr>
          </w:p>
        </w:tc>
      </w:tr>
      <w:tr w:rsidR="00E060BF" w:rsidRPr="00480423" w14:paraId="71F4F3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BEF96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147188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28312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75092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9EC1BD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A8660C4" w14:textId="77777777" w:rsidTr="005A0D4C">
        <w:trPr>
          <w:trHeight w:val="29"/>
        </w:trPr>
        <w:tc>
          <w:tcPr>
            <w:tcW w:w="3066" w:type="dxa"/>
            <w:tcBorders>
              <w:top w:val="nil"/>
              <w:left w:val="single" w:sz="4" w:space="0" w:color="auto"/>
              <w:bottom w:val="nil"/>
              <w:right w:val="single" w:sz="4" w:space="0" w:color="auto"/>
            </w:tcBorders>
            <w:vAlign w:val="center"/>
          </w:tcPr>
          <w:p w14:paraId="5D35155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8801D7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F84CC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A65E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6886B3A" w14:textId="77777777" w:rsidR="00E060BF" w:rsidRPr="00480423" w:rsidRDefault="00E060BF" w:rsidP="00AF6673">
            <w:pPr>
              <w:pStyle w:val="TAC"/>
              <w:rPr>
                <w:rFonts w:eastAsiaTheme="minorEastAsia"/>
                <w:kern w:val="2"/>
                <w:szCs w:val="22"/>
                <w:lang w:val="en-US" w:eastAsia="zh-CN"/>
              </w:rPr>
            </w:pPr>
          </w:p>
        </w:tc>
      </w:tr>
      <w:tr w:rsidR="00E060BF" w:rsidRPr="00480423" w14:paraId="632A1D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3B311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D7432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381C6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A6E1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6353B21" w14:textId="77777777" w:rsidR="00E060BF" w:rsidRPr="00480423" w:rsidRDefault="00E060BF" w:rsidP="00AF6673">
            <w:pPr>
              <w:pStyle w:val="TAC"/>
              <w:rPr>
                <w:rFonts w:eastAsiaTheme="minorEastAsia"/>
                <w:kern w:val="2"/>
                <w:szCs w:val="22"/>
                <w:lang w:val="en-US" w:eastAsia="zh-CN"/>
              </w:rPr>
            </w:pPr>
          </w:p>
        </w:tc>
      </w:tr>
      <w:tr w:rsidR="00E060BF" w:rsidRPr="00480423" w14:paraId="4654AEF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1AD5BE6" w14:textId="77777777" w:rsidR="00E060BF" w:rsidRPr="00480423" w:rsidRDefault="00E060BF" w:rsidP="00AF6673">
            <w:pPr>
              <w:pStyle w:val="TAC"/>
              <w:rPr>
                <w:kern w:val="2"/>
                <w:szCs w:val="22"/>
                <w:lang w:val="en-US"/>
              </w:rPr>
            </w:pPr>
            <w:r w:rsidRPr="00480423">
              <w:rPr>
                <w:kern w:val="2"/>
                <w:szCs w:val="22"/>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52AB74A0" w14:textId="77777777" w:rsidR="00E060BF" w:rsidRPr="00480423" w:rsidRDefault="00E060BF" w:rsidP="00AF6673">
            <w:pPr>
              <w:pStyle w:val="TAC"/>
              <w:rPr>
                <w:kern w:val="2"/>
                <w:szCs w:val="22"/>
                <w:lang w:val="en-US"/>
              </w:rPr>
            </w:pPr>
            <w:r w:rsidRPr="00480423">
              <w:rPr>
                <w:kern w:val="2"/>
                <w:szCs w:val="22"/>
                <w:lang w:val="en-US"/>
              </w:rPr>
              <w:t>CA_n46A-n48A</w:t>
            </w:r>
          </w:p>
          <w:p w14:paraId="16A5F17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2C7BA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0909C53"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6C9C9E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878B25" w14:textId="77777777" w:rsidTr="005A0D4C">
        <w:trPr>
          <w:trHeight w:val="29"/>
        </w:trPr>
        <w:tc>
          <w:tcPr>
            <w:tcW w:w="3066" w:type="dxa"/>
            <w:tcBorders>
              <w:top w:val="nil"/>
              <w:left w:val="single" w:sz="4" w:space="0" w:color="auto"/>
              <w:bottom w:val="nil"/>
              <w:right w:val="single" w:sz="4" w:space="0" w:color="auto"/>
            </w:tcBorders>
            <w:vAlign w:val="center"/>
          </w:tcPr>
          <w:p w14:paraId="39CA0B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170E8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95F15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597B3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24D7CAB0" w14:textId="77777777" w:rsidR="00E060BF" w:rsidRPr="00480423" w:rsidRDefault="00E060BF" w:rsidP="00AF6673">
            <w:pPr>
              <w:pStyle w:val="TAC"/>
              <w:rPr>
                <w:kern w:val="2"/>
                <w:szCs w:val="22"/>
                <w:lang w:val="en-US" w:eastAsia="zh-CN"/>
              </w:rPr>
            </w:pPr>
          </w:p>
        </w:tc>
      </w:tr>
      <w:tr w:rsidR="00E060BF" w:rsidRPr="00480423" w14:paraId="2B074C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F1CFA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6B8F36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E31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89CC93E"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1E14B02" w14:textId="77777777" w:rsidR="00E060BF" w:rsidRPr="00480423" w:rsidRDefault="00E060BF" w:rsidP="00AF6673">
            <w:pPr>
              <w:pStyle w:val="TAC"/>
              <w:rPr>
                <w:kern w:val="2"/>
                <w:szCs w:val="22"/>
                <w:lang w:val="en-US" w:eastAsia="zh-CN"/>
              </w:rPr>
            </w:pPr>
          </w:p>
        </w:tc>
      </w:tr>
      <w:tr w:rsidR="00E060BF" w:rsidRPr="00480423" w14:paraId="26D04B3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0A68CD" w14:textId="77777777" w:rsidR="00E060BF" w:rsidRPr="00480423" w:rsidRDefault="00E060BF" w:rsidP="00AF6673">
            <w:pPr>
              <w:pStyle w:val="TAC"/>
              <w:rPr>
                <w:kern w:val="2"/>
                <w:szCs w:val="22"/>
                <w:lang w:val="en-US"/>
              </w:rPr>
            </w:pPr>
            <w:r w:rsidRPr="00480423">
              <w:rPr>
                <w:kern w:val="2"/>
                <w:szCs w:val="22"/>
                <w:lang w:val="en-US"/>
              </w:rPr>
              <w:t>CA_n46A-n48(2A)-n96E</w:t>
            </w:r>
          </w:p>
        </w:tc>
        <w:tc>
          <w:tcPr>
            <w:tcW w:w="2712" w:type="dxa"/>
            <w:tcBorders>
              <w:top w:val="nil"/>
              <w:left w:val="single" w:sz="4" w:space="0" w:color="auto"/>
              <w:bottom w:val="nil"/>
              <w:right w:val="single" w:sz="4" w:space="0" w:color="auto"/>
            </w:tcBorders>
            <w:shd w:val="clear" w:color="auto" w:fill="auto"/>
            <w:vAlign w:val="center"/>
          </w:tcPr>
          <w:p w14:paraId="74635D75" w14:textId="77777777" w:rsidR="00E060BF" w:rsidRPr="00480423" w:rsidRDefault="00E060BF" w:rsidP="00AF6673">
            <w:pPr>
              <w:pStyle w:val="TAC"/>
              <w:rPr>
                <w:kern w:val="2"/>
                <w:szCs w:val="22"/>
                <w:lang w:val="en-US"/>
              </w:rPr>
            </w:pPr>
            <w:r w:rsidRPr="00480423">
              <w:rPr>
                <w:kern w:val="2"/>
                <w:szCs w:val="22"/>
                <w:lang w:val="en-US"/>
              </w:rPr>
              <w:t>CA_n46A-n48A</w:t>
            </w:r>
          </w:p>
          <w:p w14:paraId="23053B4E"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C0E51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521A7AD"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272A8F8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EF46864" w14:textId="77777777" w:rsidTr="005A0D4C">
        <w:trPr>
          <w:trHeight w:val="29"/>
        </w:trPr>
        <w:tc>
          <w:tcPr>
            <w:tcW w:w="3066" w:type="dxa"/>
            <w:tcBorders>
              <w:top w:val="nil"/>
              <w:left w:val="single" w:sz="4" w:space="0" w:color="auto"/>
              <w:bottom w:val="nil"/>
              <w:right w:val="single" w:sz="4" w:space="0" w:color="auto"/>
            </w:tcBorders>
            <w:vAlign w:val="center"/>
          </w:tcPr>
          <w:p w14:paraId="1FE240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5CE0EA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1414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615113"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E7022D0" w14:textId="77777777" w:rsidR="00E060BF" w:rsidRPr="00480423" w:rsidRDefault="00E060BF" w:rsidP="00AF6673">
            <w:pPr>
              <w:pStyle w:val="TAC"/>
              <w:rPr>
                <w:kern w:val="2"/>
                <w:szCs w:val="22"/>
                <w:lang w:val="en-US" w:eastAsia="zh-CN"/>
              </w:rPr>
            </w:pPr>
          </w:p>
        </w:tc>
      </w:tr>
      <w:tr w:rsidR="00E060BF" w:rsidRPr="00480423" w14:paraId="1DD75E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55B4A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00027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6C92D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49E745"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13A1F81" w14:textId="77777777" w:rsidR="00E060BF" w:rsidRPr="00480423" w:rsidRDefault="00E060BF" w:rsidP="00AF6673">
            <w:pPr>
              <w:pStyle w:val="TAC"/>
              <w:rPr>
                <w:kern w:val="2"/>
                <w:szCs w:val="22"/>
                <w:lang w:val="en-US" w:eastAsia="zh-CN"/>
              </w:rPr>
            </w:pPr>
          </w:p>
        </w:tc>
      </w:tr>
      <w:tr w:rsidR="00E060BF" w:rsidRPr="00480423" w14:paraId="483527A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5A98C8" w14:textId="77777777" w:rsidR="00E060BF" w:rsidRPr="00480423" w:rsidRDefault="00E060BF" w:rsidP="00AF6673">
            <w:pPr>
              <w:pStyle w:val="TAC"/>
              <w:rPr>
                <w:kern w:val="2"/>
                <w:szCs w:val="22"/>
                <w:lang w:val="en-US"/>
              </w:rPr>
            </w:pPr>
            <w:r w:rsidRPr="00480423">
              <w:rPr>
                <w:kern w:val="2"/>
                <w:szCs w:val="22"/>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30A410DE" w14:textId="77777777" w:rsidR="00E060BF" w:rsidRPr="00480423" w:rsidRDefault="00E060BF" w:rsidP="00AF6673">
            <w:pPr>
              <w:pStyle w:val="TAC"/>
              <w:rPr>
                <w:kern w:val="2"/>
                <w:szCs w:val="22"/>
                <w:lang w:val="en-US"/>
              </w:rPr>
            </w:pPr>
            <w:r w:rsidRPr="00480423">
              <w:rPr>
                <w:kern w:val="2"/>
                <w:szCs w:val="22"/>
                <w:lang w:val="en-US"/>
              </w:rPr>
              <w:t>CA_n46A-n48A</w:t>
            </w:r>
          </w:p>
          <w:p w14:paraId="2127D0D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2B64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984951"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1417BC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3963606" w14:textId="77777777" w:rsidTr="005A0D4C">
        <w:trPr>
          <w:trHeight w:val="29"/>
        </w:trPr>
        <w:tc>
          <w:tcPr>
            <w:tcW w:w="3066" w:type="dxa"/>
            <w:tcBorders>
              <w:top w:val="nil"/>
              <w:left w:val="single" w:sz="4" w:space="0" w:color="auto"/>
              <w:bottom w:val="nil"/>
              <w:right w:val="single" w:sz="4" w:space="0" w:color="auto"/>
            </w:tcBorders>
            <w:vAlign w:val="center"/>
          </w:tcPr>
          <w:p w14:paraId="3A3E0BC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956B0C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C79F5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380A7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6F58259" w14:textId="77777777" w:rsidR="00E060BF" w:rsidRPr="00480423" w:rsidRDefault="00E060BF" w:rsidP="00AF6673">
            <w:pPr>
              <w:pStyle w:val="TAC"/>
              <w:rPr>
                <w:kern w:val="2"/>
                <w:szCs w:val="22"/>
                <w:lang w:val="en-US" w:eastAsia="zh-CN"/>
              </w:rPr>
            </w:pPr>
          </w:p>
        </w:tc>
      </w:tr>
      <w:tr w:rsidR="00E060BF" w:rsidRPr="00480423" w14:paraId="6438BB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A345A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B4818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D9A15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90F27CD"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576A8DA" w14:textId="77777777" w:rsidR="00E060BF" w:rsidRPr="00480423" w:rsidRDefault="00E060BF" w:rsidP="00AF6673">
            <w:pPr>
              <w:pStyle w:val="TAC"/>
              <w:rPr>
                <w:kern w:val="2"/>
                <w:szCs w:val="22"/>
                <w:lang w:val="en-US" w:eastAsia="zh-CN"/>
              </w:rPr>
            </w:pPr>
          </w:p>
        </w:tc>
      </w:tr>
      <w:tr w:rsidR="00E060BF" w:rsidRPr="00480423" w14:paraId="5AD3D90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F6C549C" w14:textId="77777777" w:rsidR="00E060BF" w:rsidRPr="00480423" w:rsidRDefault="00E060BF" w:rsidP="00AF6673">
            <w:pPr>
              <w:pStyle w:val="TAC"/>
              <w:rPr>
                <w:kern w:val="2"/>
                <w:szCs w:val="22"/>
                <w:lang w:val="en-US"/>
              </w:rPr>
            </w:pPr>
            <w:r w:rsidRPr="00480423">
              <w:rPr>
                <w:kern w:val="2"/>
                <w:szCs w:val="22"/>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29F6C6AE" w14:textId="77777777" w:rsidR="00E060BF" w:rsidRPr="00480423" w:rsidRDefault="00E060BF" w:rsidP="00AF6673">
            <w:pPr>
              <w:pStyle w:val="TAC"/>
              <w:rPr>
                <w:kern w:val="2"/>
                <w:szCs w:val="22"/>
                <w:lang w:val="en-US"/>
              </w:rPr>
            </w:pPr>
            <w:r w:rsidRPr="00480423">
              <w:rPr>
                <w:kern w:val="2"/>
                <w:szCs w:val="22"/>
                <w:lang w:val="en-US"/>
              </w:rPr>
              <w:t>CA_n46A-n48A</w:t>
            </w:r>
          </w:p>
          <w:p w14:paraId="7B30CB2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EEEED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4C7268"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55CDFF9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EB010C5" w14:textId="77777777" w:rsidTr="005A0D4C">
        <w:trPr>
          <w:trHeight w:val="29"/>
        </w:trPr>
        <w:tc>
          <w:tcPr>
            <w:tcW w:w="3066" w:type="dxa"/>
            <w:tcBorders>
              <w:top w:val="nil"/>
              <w:left w:val="single" w:sz="4" w:space="0" w:color="auto"/>
              <w:bottom w:val="nil"/>
              <w:right w:val="single" w:sz="4" w:space="0" w:color="auto"/>
            </w:tcBorders>
            <w:vAlign w:val="center"/>
          </w:tcPr>
          <w:p w14:paraId="0C3944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BF35E4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751AF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99618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43E8CE5" w14:textId="77777777" w:rsidR="00E060BF" w:rsidRPr="00480423" w:rsidRDefault="00E060BF" w:rsidP="00AF6673">
            <w:pPr>
              <w:pStyle w:val="TAC"/>
              <w:rPr>
                <w:kern w:val="2"/>
                <w:szCs w:val="22"/>
                <w:lang w:val="en-US" w:eastAsia="zh-CN"/>
              </w:rPr>
            </w:pPr>
          </w:p>
        </w:tc>
      </w:tr>
      <w:tr w:rsidR="00E060BF" w:rsidRPr="00480423" w14:paraId="44F89F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803EC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F4BFF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74591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8BA259"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EE010FE" w14:textId="77777777" w:rsidR="00E060BF" w:rsidRPr="00480423" w:rsidRDefault="00E060BF" w:rsidP="00AF6673">
            <w:pPr>
              <w:pStyle w:val="TAC"/>
              <w:rPr>
                <w:kern w:val="2"/>
                <w:szCs w:val="22"/>
                <w:lang w:val="en-US" w:eastAsia="zh-CN"/>
              </w:rPr>
            </w:pPr>
          </w:p>
        </w:tc>
      </w:tr>
      <w:tr w:rsidR="00E060BF" w:rsidRPr="00480423" w14:paraId="57D7F9B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11AA979" w14:textId="77777777" w:rsidR="00E060BF" w:rsidRPr="00480423" w:rsidRDefault="00E060BF" w:rsidP="00AF6673">
            <w:pPr>
              <w:pStyle w:val="TAC"/>
              <w:rPr>
                <w:kern w:val="2"/>
                <w:szCs w:val="22"/>
                <w:lang w:val="en-US"/>
              </w:rPr>
            </w:pPr>
            <w:r w:rsidRPr="00480423">
              <w:rPr>
                <w:kern w:val="2"/>
                <w:szCs w:val="22"/>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46E450E9" w14:textId="77777777" w:rsidR="00E060BF" w:rsidRPr="00480423" w:rsidRDefault="00E060BF" w:rsidP="00AF6673">
            <w:pPr>
              <w:pStyle w:val="TAC"/>
              <w:rPr>
                <w:kern w:val="2"/>
                <w:szCs w:val="22"/>
                <w:lang w:val="en-US"/>
              </w:rPr>
            </w:pPr>
            <w:r w:rsidRPr="00480423">
              <w:rPr>
                <w:kern w:val="2"/>
                <w:szCs w:val="22"/>
                <w:lang w:val="en-US"/>
              </w:rPr>
              <w:t>CA_n46A-n48A</w:t>
            </w:r>
          </w:p>
          <w:p w14:paraId="4000DF3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7F783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341499"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06070F0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9FADD94" w14:textId="77777777" w:rsidTr="005A0D4C">
        <w:trPr>
          <w:trHeight w:val="29"/>
        </w:trPr>
        <w:tc>
          <w:tcPr>
            <w:tcW w:w="3066" w:type="dxa"/>
            <w:tcBorders>
              <w:top w:val="nil"/>
              <w:left w:val="single" w:sz="4" w:space="0" w:color="auto"/>
              <w:bottom w:val="nil"/>
              <w:right w:val="single" w:sz="4" w:space="0" w:color="auto"/>
            </w:tcBorders>
            <w:vAlign w:val="center"/>
          </w:tcPr>
          <w:p w14:paraId="13931B6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D8FDE7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55779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D9637F"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ECAED36" w14:textId="77777777" w:rsidR="00E060BF" w:rsidRPr="00480423" w:rsidRDefault="00E060BF" w:rsidP="00AF6673">
            <w:pPr>
              <w:pStyle w:val="TAC"/>
              <w:rPr>
                <w:kern w:val="2"/>
                <w:szCs w:val="22"/>
                <w:lang w:val="en-US" w:eastAsia="zh-CN"/>
              </w:rPr>
            </w:pPr>
          </w:p>
        </w:tc>
      </w:tr>
      <w:tr w:rsidR="00E060BF" w:rsidRPr="00480423" w14:paraId="5B1181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1329A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315F3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1F2E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44FD3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FB2025D" w14:textId="77777777" w:rsidR="00E060BF" w:rsidRPr="00480423" w:rsidRDefault="00E060BF" w:rsidP="00AF6673">
            <w:pPr>
              <w:pStyle w:val="TAC"/>
              <w:rPr>
                <w:kern w:val="2"/>
                <w:szCs w:val="22"/>
                <w:lang w:val="en-US" w:eastAsia="zh-CN"/>
              </w:rPr>
            </w:pPr>
          </w:p>
        </w:tc>
      </w:tr>
      <w:tr w:rsidR="00E060BF" w:rsidRPr="00480423" w14:paraId="4FEE1D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94871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620E5F1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C63770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DA612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ACDB03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5AD291C" w14:textId="77777777" w:rsidTr="005A0D4C">
        <w:trPr>
          <w:trHeight w:val="29"/>
        </w:trPr>
        <w:tc>
          <w:tcPr>
            <w:tcW w:w="3066" w:type="dxa"/>
            <w:tcBorders>
              <w:top w:val="nil"/>
              <w:left w:val="single" w:sz="4" w:space="0" w:color="auto"/>
              <w:bottom w:val="nil"/>
              <w:right w:val="single" w:sz="4" w:space="0" w:color="auto"/>
            </w:tcBorders>
            <w:vAlign w:val="center"/>
          </w:tcPr>
          <w:p w14:paraId="7CFBEEF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80A569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98E6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C865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0EAAAF3" w14:textId="77777777" w:rsidR="00E060BF" w:rsidRPr="00480423" w:rsidRDefault="00E060BF" w:rsidP="00AF6673">
            <w:pPr>
              <w:pStyle w:val="TAC"/>
              <w:rPr>
                <w:rFonts w:eastAsiaTheme="minorEastAsia"/>
                <w:kern w:val="2"/>
                <w:szCs w:val="22"/>
                <w:lang w:val="en-US" w:eastAsia="zh-CN"/>
              </w:rPr>
            </w:pPr>
          </w:p>
        </w:tc>
      </w:tr>
      <w:tr w:rsidR="00E060BF" w:rsidRPr="00480423" w14:paraId="7967F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0EE22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07AB5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4618E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A3540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7FB93F5" w14:textId="77777777" w:rsidR="00E060BF" w:rsidRPr="00480423" w:rsidRDefault="00E060BF" w:rsidP="00AF6673">
            <w:pPr>
              <w:pStyle w:val="TAC"/>
              <w:rPr>
                <w:rFonts w:eastAsiaTheme="minorEastAsia"/>
                <w:kern w:val="2"/>
                <w:szCs w:val="22"/>
                <w:lang w:val="en-US" w:eastAsia="zh-CN"/>
              </w:rPr>
            </w:pPr>
          </w:p>
        </w:tc>
      </w:tr>
      <w:tr w:rsidR="00E060BF" w:rsidRPr="00480423" w14:paraId="3B2748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E9B329" w14:textId="77777777" w:rsidR="00E060BF" w:rsidRPr="00480423" w:rsidRDefault="00E060BF" w:rsidP="00AF6673">
            <w:pPr>
              <w:pStyle w:val="TAC"/>
              <w:rPr>
                <w:kern w:val="2"/>
                <w:szCs w:val="22"/>
                <w:lang w:val="en-US"/>
              </w:rPr>
            </w:pPr>
            <w:r w:rsidRPr="008523D2">
              <w:rPr>
                <w:kern w:val="2"/>
                <w:szCs w:val="22"/>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578AF83F" w14:textId="77777777" w:rsidR="00E060BF" w:rsidRPr="008523D2" w:rsidRDefault="00E060BF" w:rsidP="00AF6673">
            <w:pPr>
              <w:pStyle w:val="TAC"/>
              <w:rPr>
                <w:kern w:val="2"/>
                <w:szCs w:val="22"/>
                <w:lang w:val="en-US"/>
              </w:rPr>
            </w:pPr>
            <w:r w:rsidRPr="008523D2">
              <w:rPr>
                <w:kern w:val="2"/>
                <w:szCs w:val="22"/>
                <w:lang w:val="en-US"/>
              </w:rPr>
              <w:t>CA_n46A-n48A</w:t>
            </w:r>
          </w:p>
          <w:p w14:paraId="09626640"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F9652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0AAD3C6" w14:textId="77777777" w:rsidR="00E060BF" w:rsidRPr="00480423" w:rsidRDefault="00E060BF" w:rsidP="00AF6673">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8B32C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091AE6A" w14:textId="77777777" w:rsidTr="005A0D4C">
        <w:trPr>
          <w:trHeight w:val="29"/>
        </w:trPr>
        <w:tc>
          <w:tcPr>
            <w:tcW w:w="3066" w:type="dxa"/>
            <w:tcBorders>
              <w:top w:val="nil"/>
              <w:left w:val="single" w:sz="4" w:space="0" w:color="auto"/>
              <w:bottom w:val="nil"/>
              <w:right w:val="single" w:sz="4" w:space="0" w:color="auto"/>
            </w:tcBorders>
            <w:vAlign w:val="center"/>
          </w:tcPr>
          <w:p w14:paraId="6D243BC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21713A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A6C0C"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EFFBE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769F83D6" w14:textId="77777777" w:rsidR="00E060BF" w:rsidRPr="00480423" w:rsidRDefault="00E060BF" w:rsidP="00AF6673">
            <w:pPr>
              <w:pStyle w:val="TAC"/>
              <w:rPr>
                <w:kern w:val="2"/>
                <w:szCs w:val="22"/>
                <w:lang w:val="en-US" w:eastAsia="zh-CN"/>
              </w:rPr>
            </w:pPr>
          </w:p>
        </w:tc>
      </w:tr>
      <w:tr w:rsidR="00E060BF" w:rsidRPr="00480423" w14:paraId="29F5F3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DCF42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A8F0EE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3B772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560435" w14:textId="77777777" w:rsidR="00E060BF" w:rsidRPr="00480423" w:rsidRDefault="00E060BF" w:rsidP="00AF6673">
            <w:pPr>
              <w:pStyle w:val="TAC"/>
              <w:rPr>
                <w:lang w:val="en-US" w:eastAsia="zh-CN" w:bidi="ar"/>
              </w:rPr>
            </w:pPr>
            <w:r w:rsidRPr="008523D2">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7EC2937" w14:textId="77777777" w:rsidR="00E060BF" w:rsidRPr="00480423" w:rsidRDefault="00E060BF" w:rsidP="00AF6673">
            <w:pPr>
              <w:pStyle w:val="TAC"/>
              <w:rPr>
                <w:kern w:val="2"/>
                <w:szCs w:val="22"/>
                <w:lang w:val="en-US" w:eastAsia="zh-CN"/>
              </w:rPr>
            </w:pPr>
          </w:p>
        </w:tc>
      </w:tr>
      <w:tr w:rsidR="00E060BF" w:rsidRPr="00480423" w14:paraId="6C3C95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7E06A5" w14:textId="77777777" w:rsidR="00E060BF" w:rsidRPr="00480423" w:rsidRDefault="00E060BF" w:rsidP="00AF6673">
            <w:pPr>
              <w:pStyle w:val="TAC"/>
              <w:rPr>
                <w:kern w:val="2"/>
                <w:szCs w:val="22"/>
                <w:lang w:val="en-US"/>
              </w:rPr>
            </w:pPr>
            <w:r w:rsidRPr="008523D2">
              <w:rPr>
                <w:kern w:val="2"/>
                <w:szCs w:val="22"/>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0CD1BBDD" w14:textId="77777777" w:rsidR="00E060BF" w:rsidRPr="008523D2" w:rsidRDefault="00E060BF" w:rsidP="00AF6673">
            <w:pPr>
              <w:pStyle w:val="TAC"/>
              <w:rPr>
                <w:kern w:val="2"/>
                <w:szCs w:val="22"/>
                <w:lang w:val="en-US"/>
              </w:rPr>
            </w:pPr>
            <w:r w:rsidRPr="008523D2">
              <w:rPr>
                <w:kern w:val="2"/>
                <w:szCs w:val="22"/>
                <w:lang w:val="en-US"/>
              </w:rPr>
              <w:t>CA_n46A-n48A</w:t>
            </w:r>
          </w:p>
          <w:p w14:paraId="6520D18B"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3AD8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F5847E" w14:textId="77777777" w:rsidR="00E060BF" w:rsidRPr="00480423" w:rsidRDefault="00E060BF" w:rsidP="00AF6673">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DE884D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244F5436" w14:textId="77777777" w:rsidTr="005A0D4C">
        <w:trPr>
          <w:trHeight w:val="29"/>
        </w:trPr>
        <w:tc>
          <w:tcPr>
            <w:tcW w:w="3066" w:type="dxa"/>
            <w:tcBorders>
              <w:top w:val="nil"/>
              <w:left w:val="single" w:sz="4" w:space="0" w:color="auto"/>
              <w:bottom w:val="nil"/>
              <w:right w:val="single" w:sz="4" w:space="0" w:color="auto"/>
            </w:tcBorders>
            <w:vAlign w:val="center"/>
          </w:tcPr>
          <w:p w14:paraId="6B42289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1B6E0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5938F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EC4D6C"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1C6330AE" w14:textId="77777777" w:rsidR="00E060BF" w:rsidRPr="00480423" w:rsidRDefault="00E060BF" w:rsidP="00AF6673">
            <w:pPr>
              <w:pStyle w:val="TAC"/>
              <w:rPr>
                <w:kern w:val="2"/>
                <w:szCs w:val="22"/>
                <w:lang w:val="en-US" w:eastAsia="zh-CN"/>
              </w:rPr>
            </w:pPr>
          </w:p>
        </w:tc>
      </w:tr>
      <w:tr w:rsidR="00E060BF" w:rsidRPr="00480423" w14:paraId="2B5E1C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5E5CA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1565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F63CED"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8C3BC6"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FDDCF14" w14:textId="77777777" w:rsidR="00E060BF" w:rsidRPr="00480423" w:rsidRDefault="00E060BF" w:rsidP="00AF6673">
            <w:pPr>
              <w:pStyle w:val="TAC"/>
              <w:rPr>
                <w:kern w:val="2"/>
                <w:szCs w:val="22"/>
                <w:lang w:val="en-US" w:eastAsia="zh-CN"/>
              </w:rPr>
            </w:pPr>
          </w:p>
        </w:tc>
      </w:tr>
      <w:tr w:rsidR="00E060BF" w:rsidRPr="00480423" w14:paraId="227E78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701D9F" w14:textId="77777777" w:rsidR="00E060BF" w:rsidRPr="00480423" w:rsidRDefault="00E060BF" w:rsidP="00AF6673">
            <w:pPr>
              <w:pStyle w:val="TAC"/>
              <w:rPr>
                <w:kern w:val="2"/>
                <w:szCs w:val="22"/>
                <w:lang w:val="en-US"/>
              </w:rPr>
            </w:pPr>
            <w:r w:rsidRPr="008523D2">
              <w:rPr>
                <w:kern w:val="2"/>
                <w:szCs w:val="22"/>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6C2D3553" w14:textId="77777777" w:rsidR="00E060BF" w:rsidRPr="008523D2" w:rsidRDefault="00E060BF" w:rsidP="00AF6673">
            <w:pPr>
              <w:pStyle w:val="TAC"/>
              <w:rPr>
                <w:kern w:val="2"/>
                <w:szCs w:val="22"/>
                <w:lang w:val="en-US"/>
              </w:rPr>
            </w:pPr>
            <w:r w:rsidRPr="008523D2">
              <w:rPr>
                <w:kern w:val="2"/>
                <w:szCs w:val="22"/>
                <w:lang w:val="en-US"/>
              </w:rPr>
              <w:t>CA_n46A-n48A</w:t>
            </w:r>
          </w:p>
          <w:p w14:paraId="1D63A5D1"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DD15B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972908" w14:textId="77777777" w:rsidR="00E060BF" w:rsidRPr="00480423" w:rsidRDefault="00E060BF" w:rsidP="00AF6673">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00DF50B"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4271594" w14:textId="77777777" w:rsidTr="005A0D4C">
        <w:trPr>
          <w:trHeight w:val="29"/>
        </w:trPr>
        <w:tc>
          <w:tcPr>
            <w:tcW w:w="3066" w:type="dxa"/>
            <w:tcBorders>
              <w:top w:val="nil"/>
              <w:left w:val="single" w:sz="4" w:space="0" w:color="auto"/>
              <w:bottom w:val="nil"/>
              <w:right w:val="single" w:sz="4" w:space="0" w:color="auto"/>
            </w:tcBorders>
            <w:vAlign w:val="center"/>
          </w:tcPr>
          <w:p w14:paraId="68DC920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0DAF54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FF88D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3286C9"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2569BA91" w14:textId="77777777" w:rsidR="00E060BF" w:rsidRPr="00480423" w:rsidRDefault="00E060BF" w:rsidP="00AF6673">
            <w:pPr>
              <w:pStyle w:val="TAC"/>
              <w:rPr>
                <w:kern w:val="2"/>
                <w:szCs w:val="22"/>
                <w:lang w:val="en-US" w:eastAsia="zh-CN"/>
              </w:rPr>
            </w:pPr>
          </w:p>
        </w:tc>
      </w:tr>
      <w:tr w:rsidR="00E060BF" w:rsidRPr="00480423" w14:paraId="4D3368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73C4D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53C33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754E5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4BBB12"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D547C5B" w14:textId="77777777" w:rsidR="00E060BF" w:rsidRPr="00480423" w:rsidRDefault="00E060BF" w:rsidP="00AF6673">
            <w:pPr>
              <w:pStyle w:val="TAC"/>
              <w:rPr>
                <w:kern w:val="2"/>
                <w:szCs w:val="22"/>
                <w:lang w:val="en-US" w:eastAsia="zh-CN"/>
              </w:rPr>
            </w:pPr>
          </w:p>
        </w:tc>
      </w:tr>
      <w:tr w:rsidR="00E060BF" w:rsidRPr="00480423" w14:paraId="08B6DF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32699D" w14:textId="77777777" w:rsidR="00E060BF" w:rsidRPr="00480423" w:rsidRDefault="00E060BF" w:rsidP="00AF6673">
            <w:pPr>
              <w:pStyle w:val="TAC"/>
              <w:rPr>
                <w:kern w:val="2"/>
                <w:szCs w:val="22"/>
                <w:lang w:val="en-US"/>
              </w:rPr>
            </w:pPr>
            <w:r w:rsidRPr="008523D2">
              <w:rPr>
                <w:kern w:val="2"/>
                <w:szCs w:val="22"/>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510A7F21" w14:textId="77777777" w:rsidR="00E060BF" w:rsidRPr="008523D2" w:rsidRDefault="00E060BF" w:rsidP="00AF6673">
            <w:pPr>
              <w:pStyle w:val="TAC"/>
              <w:rPr>
                <w:kern w:val="2"/>
                <w:szCs w:val="22"/>
                <w:lang w:val="en-US"/>
              </w:rPr>
            </w:pPr>
            <w:r w:rsidRPr="008523D2">
              <w:rPr>
                <w:kern w:val="2"/>
                <w:szCs w:val="22"/>
                <w:lang w:val="en-US"/>
              </w:rPr>
              <w:t>CA_n46A-n48A</w:t>
            </w:r>
          </w:p>
          <w:p w14:paraId="1ABBFFB0"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4CCF9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C4A6BA" w14:textId="77777777" w:rsidR="00E060BF" w:rsidRPr="00480423" w:rsidRDefault="00E060BF" w:rsidP="00AF6673">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5D3D035D"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056CB640" w14:textId="77777777" w:rsidTr="005A0D4C">
        <w:trPr>
          <w:trHeight w:val="29"/>
        </w:trPr>
        <w:tc>
          <w:tcPr>
            <w:tcW w:w="3066" w:type="dxa"/>
            <w:tcBorders>
              <w:top w:val="nil"/>
              <w:left w:val="single" w:sz="4" w:space="0" w:color="auto"/>
              <w:bottom w:val="nil"/>
              <w:right w:val="single" w:sz="4" w:space="0" w:color="auto"/>
            </w:tcBorders>
            <w:vAlign w:val="center"/>
          </w:tcPr>
          <w:p w14:paraId="6AB48D3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B9A7DB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D52C7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18D043"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6BFA8928" w14:textId="77777777" w:rsidR="00E060BF" w:rsidRPr="00480423" w:rsidRDefault="00E060BF" w:rsidP="00AF6673">
            <w:pPr>
              <w:pStyle w:val="TAC"/>
              <w:rPr>
                <w:kern w:val="2"/>
                <w:szCs w:val="22"/>
                <w:lang w:val="en-US" w:eastAsia="zh-CN"/>
              </w:rPr>
            </w:pPr>
          </w:p>
        </w:tc>
      </w:tr>
      <w:tr w:rsidR="00E060BF" w:rsidRPr="00480423" w14:paraId="50F60C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86C5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80730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C9F3A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95A0F8"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74D0643" w14:textId="77777777" w:rsidR="00E060BF" w:rsidRPr="00480423" w:rsidRDefault="00E060BF" w:rsidP="00AF6673">
            <w:pPr>
              <w:pStyle w:val="TAC"/>
              <w:rPr>
                <w:kern w:val="2"/>
                <w:szCs w:val="22"/>
                <w:lang w:val="en-US" w:eastAsia="zh-CN"/>
              </w:rPr>
            </w:pPr>
          </w:p>
        </w:tc>
      </w:tr>
      <w:tr w:rsidR="00E060BF" w:rsidRPr="00480423" w14:paraId="7B438D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5269D4" w14:textId="77777777" w:rsidR="00E060BF" w:rsidRPr="00480423" w:rsidRDefault="00E060BF" w:rsidP="00AF6673">
            <w:pPr>
              <w:pStyle w:val="TAC"/>
              <w:rPr>
                <w:kern w:val="2"/>
                <w:szCs w:val="22"/>
                <w:lang w:val="en-US"/>
              </w:rPr>
            </w:pPr>
            <w:r w:rsidRPr="008523D2">
              <w:rPr>
                <w:kern w:val="2"/>
                <w:szCs w:val="22"/>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16B296FA" w14:textId="77777777" w:rsidR="00E060BF" w:rsidRPr="008523D2" w:rsidRDefault="00E060BF" w:rsidP="00AF6673">
            <w:pPr>
              <w:pStyle w:val="TAC"/>
              <w:rPr>
                <w:kern w:val="2"/>
                <w:szCs w:val="22"/>
                <w:lang w:val="en-US"/>
              </w:rPr>
            </w:pPr>
            <w:r w:rsidRPr="008523D2">
              <w:rPr>
                <w:kern w:val="2"/>
                <w:szCs w:val="22"/>
                <w:lang w:val="en-US"/>
              </w:rPr>
              <w:t>CA_n46A-n48A</w:t>
            </w:r>
          </w:p>
          <w:p w14:paraId="5C56A7B2"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6C3E5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A9F7D6B" w14:textId="77777777" w:rsidR="00E060BF" w:rsidRPr="00480423" w:rsidRDefault="00E060BF" w:rsidP="00AF6673">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39B6377"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12B55CB3" w14:textId="77777777" w:rsidTr="005A0D4C">
        <w:trPr>
          <w:trHeight w:val="29"/>
        </w:trPr>
        <w:tc>
          <w:tcPr>
            <w:tcW w:w="3066" w:type="dxa"/>
            <w:tcBorders>
              <w:top w:val="nil"/>
              <w:left w:val="single" w:sz="4" w:space="0" w:color="auto"/>
              <w:bottom w:val="nil"/>
              <w:right w:val="single" w:sz="4" w:space="0" w:color="auto"/>
            </w:tcBorders>
            <w:vAlign w:val="center"/>
          </w:tcPr>
          <w:p w14:paraId="69A37C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FDD369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83C800"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9C619E"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0059DE64" w14:textId="77777777" w:rsidR="00E060BF" w:rsidRPr="00480423" w:rsidRDefault="00E060BF" w:rsidP="00AF6673">
            <w:pPr>
              <w:pStyle w:val="TAC"/>
              <w:rPr>
                <w:kern w:val="2"/>
                <w:szCs w:val="22"/>
                <w:lang w:val="en-US" w:eastAsia="zh-CN"/>
              </w:rPr>
            </w:pPr>
          </w:p>
        </w:tc>
      </w:tr>
      <w:tr w:rsidR="00E060BF" w:rsidRPr="00480423" w14:paraId="24873C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B2059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8E1DE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1EDA7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B12C54"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2FE6575" w14:textId="77777777" w:rsidR="00E060BF" w:rsidRPr="00480423" w:rsidRDefault="00E060BF" w:rsidP="00AF6673">
            <w:pPr>
              <w:pStyle w:val="TAC"/>
              <w:rPr>
                <w:kern w:val="2"/>
                <w:szCs w:val="22"/>
                <w:lang w:val="en-US" w:eastAsia="zh-CN"/>
              </w:rPr>
            </w:pPr>
          </w:p>
        </w:tc>
      </w:tr>
      <w:tr w:rsidR="00E060BF" w:rsidRPr="00480423" w14:paraId="2A8227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2DC18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3D665E7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B42CFF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316E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C56017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83E5E2A" w14:textId="77777777" w:rsidTr="005A0D4C">
        <w:trPr>
          <w:trHeight w:val="29"/>
        </w:trPr>
        <w:tc>
          <w:tcPr>
            <w:tcW w:w="3066" w:type="dxa"/>
            <w:tcBorders>
              <w:top w:val="nil"/>
              <w:left w:val="single" w:sz="4" w:space="0" w:color="auto"/>
              <w:bottom w:val="nil"/>
              <w:right w:val="single" w:sz="4" w:space="0" w:color="auto"/>
            </w:tcBorders>
            <w:vAlign w:val="center"/>
          </w:tcPr>
          <w:p w14:paraId="5E282B2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60D12E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BBCB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A31E7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07D52D7A" w14:textId="77777777" w:rsidR="00E060BF" w:rsidRPr="00480423" w:rsidRDefault="00E060BF" w:rsidP="00AF6673">
            <w:pPr>
              <w:pStyle w:val="TAC"/>
              <w:rPr>
                <w:rFonts w:eastAsiaTheme="minorEastAsia"/>
                <w:kern w:val="2"/>
                <w:szCs w:val="22"/>
                <w:lang w:val="en-US" w:eastAsia="zh-CN"/>
              </w:rPr>
            </w:pPr>
          </w:p>
        </w:tc>
      </w:tr>
      <w:tr w:rsidR="00E060BF" w:rsidRPr="00480423" w14:paraId="54334D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AF379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F5716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B6CE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B5EC6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DEFD10A" w14:textId="77777777" w:rsidR="00E060BF" w:rsidRPr="00480423" w:rsidRDefault="00E060BF" w:rsidP="00AF6673">
            <w:pPr>
              <w:pStyle w:val="TAC"/>
              <w:rPr>
                <w:rFonts w:eastAsiaTheme="minorEastAsia"/>
                <w:kern w:val="2"/>
                <w:szCs w:val="22"/>
                <w:lang w:val="en-US" w:eastAsia="zh-CN"/>
              </w:rPr>
            </w:pPr>
          </w:p>
        </w:tc>
      </w:tr>
      <w:tr w:rsidR="00E060BF" w:rsidRPr="00480423" w14:paraId="1A4CDB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2BD5BB" w14:textId="77777777" w:rsidR="00E060BF" w:rsidRPr="00480423" w:rsidRDefault="00E060BF" w:rsidP="00AF6673">
            <w:pPr>
              <w:pStyle w:val="TAC"/>
              <w:rPr>
                <w:kern w:val="2"/>
                <w:szCs w:val="22"/>
                <w:lang w:val="en-US"/>
              </w:rPr>
            </w:pPr>
            <w:r w:rsidRPr="008523D2">
              <w:rPr>
                <w:kern w:val="2"/>
                <w:szCs w:val="22"/>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5FB344D1" w14:textId="77777777" w:rsidR="00E060BF" w:rsidRPr="008523D2" w:rsidRDefault="00E060BF" w:rsidP="00AF6673">
            <w:pPr>
              <w:pStyle w:val="TAC"/>
              <w:rPr>
                <w:kern w:val="2"/>
                <w:szCs w:val="22"/>
                <w:lang w:val="en-US"/>
              </w:rPr>
            </w:pPr>
            <w:r w:rsidRPr="008523D2">
              <w:rPr>
                <w:kern w:val="2"/>
                <w:szCs w:val="22"/>
                <w:lang w:val="en-US"/>
              </w:rPr>
              <w:t>CA_n46A-n48A</w:t>
            </w:r>
          </w:p>
          <w:p w14:paraId="7B63F69D"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F8EC6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931A7E" w14:textId="77777777" w:rsidR="00E060BF" w:rsidRPr="00480423" w:rsidRDefault="00E060BF" w:rsidP="00AF6673">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26C282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777E2AD" w14:textId="77777777" w:rsidTr="005A0D4C">
        <w:trPr>
          <w:trHeight w:val="29"/>
        </w:trPr>
        <w:tc>
          <w:tcPr>
            <w:tcW w:w="3066" w:type="dxa"/>
            <w:tcBorders>
              <w:top w:val="nil"/>
              <w:left w:val="single" w:sz="4" w:space="0" w:color="auto"/>
              <w:bottom w:val="nil"/>
              <w:right w:val="single" w:sz="4" w:space="0" w:color="auto"/>
            </w:tcBorders>
            <w:vAlign w:val="center"/>
          </w:tcPr>
          <w:p w14:paraId="1180142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990E8D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424CF0"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8E6755"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531F010B" w14:textId="77777777" w:rsidR="00E060BF" w:rsidRPr="00480423" w:rsidRDefault="00E060BF" w:rsidP="00AF6673">
            <w:pPr>
              <w:pStyle w:val="TAC"/>
              <w:rPr>
                <w:kern w:val="2"/>
                <w:szCs w:val="22"/>
                <w:lang w:val="en-US" w:eastAsia="zh-CN"/>
              </w:rPr>
            </w:pPr>
          </w:p>
        </w:tc>
      </w:tr>
      <w:tr w:rsidR="00E060BF" w:rsidRPr="00480423" w14:paraId="70C255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40055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C19325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AE2BAD"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CE320F"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A635BB8" w14:textId="77777777" w:rsidR="00E060BF" w:rsidRPr="00480423" w:rsidRDefault="00E060BF" w:rsidP="00AF6673">
            <w:pPr>
              <w:pStyle w:val="TAC"/>
              <w:rPr>
                <w:kern w:val="2"/>
                <w:szCs w:val="22"/>
                <w:lang w:val="en-US" w:eastAsia="zh-CN"/>
              </w:rPr>
            </w:pPr>
          </w:p>
        </w:tc>
      </w:tr>
      <w:tr w:rsidR="00E060BF" w:rsidRPr="00480423" w14:paraId="79F335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55BC33" w14:textId="77777777" w:rsidR="00E060BF" w:rsidRPr="00480423" w:rsidRDefault="00E060BF" w:rsidP="00AF6673">
            <w:pPr>
              <w:pStyle w:val="TAC"/>
              <w:rPr>
                <w:kern w:val="2"/>
                <w:szCs w:val="22"/>
                <w:lang w:val="en-US"/>
              </w:rPr>
            </w:pPr>
            <w:r w:rsidRPr="008523D2">
              <w:rPr>
                <w:kern w:val="2"/>
                <w:szCs w:val="22"/>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7621E809" w14:textId="77777777" w:rsidR="00E060BF" w:rsidRPr="008523D2" w:rsidRDefault="00E060BF" w:rsidP="00AF6673">
            <w:pPr>
              <w:pStyle w:val="TAC"/>
              <w:rPr>
                <w:kern w:val="2"/>
                <w:szCs w:val="22"/>
                <w:lang w:val="en-US"/>
              </w:rPr>
            </w:pPr>
            <w:r w:rsidRPr="008523D2">
              <w:rPr>
                <w:kern w:val="2"/>
                <w:szCs w:val="22"/>
                <w:lang w:val="en-US"/>
              </w:rPr>
              <w:t>CA_n46A-n48A</w:t>
            </w:r>
          </w:p>
          <w:p w14:paraId="0DCF969C"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D1A38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87B6F79" w14:textId="77777777" w:rsidR="00E060BF" w:rsidRPr="00480423" w:rsidRDefault="00E060BF" w:rsidP="00AF6673">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1270517F"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ABDBD2C" w14:textId="77777777" w:rsidTr="005A0D4C">
        <w:trPr>
          <w:trHeight w:val="29"/>
        </w:trPr>
        <w:tc>
          <w:tcPr>
            <w:tcW w:w="3066" w:type="dxa"/>
            <w:tcBorders>
              <w:top w:val="nil"/>
              <w:left w:val="single" w:sz="4" w:space="0" w:color="auto"/>
              <w:bottom w:val="nil"/>
              <w:right w:val="single" w:sz="4" w:space="0" w:color="auto"/>
            </w:tcBorders>
            <w:vAlign w:val="center"/>
          </w:tcPr>
          <w:p w14:paraId="0249EB1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8CD6CF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D9E06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82A163"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0E76483B" w14:textId="77777777" w:rsidR="00E060BF" w:rsidRPr="00480423" w:rsidRDefault="00E060BF" w:rsidP="00AF6673">
            <w:pPr>
              <w:pStyle w:val="TAC"/>
              <w:rPr>
                <w:kern w:val="2"/>
                <w:szCs w:val="22"/>
                <w:lang w:val="en-US" w:eastAsia="zh-CN"/>
              </w:rPr>
            </w:pPr>
          </w:p>
        </w:tc>
      </w:tr>
      <w:tr w:rsidR="00E060BF" w:rsidRPr="00480423" w14:paraId="36DEA6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0F349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61B5D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89ADE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DE25F79" w14:textId="77777777" w:rsidR="00E060BF" w:rsidRPr="00480423" w:rsidRDefault="00E060BF" w:rsidP="00AF6673">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07580E6" w14:textId="77777777" w:rsidR="00E060BF" w:rsidRPr="00480423" w:rsidRDefault="00E060BF" w:rsidP="00AF6673">
            <w:pPr>
              <w:pStyle w:val="TAC"/>
              <w:rPr>
                <w:kern w:val="2"/>
                <w:szCs w:val="22"/>
                <w:lang w:val="en-US" w:eastAsia="zh-CN"/>
              </w:rPr>
            </w:pPr>
          </w:p>
        </w:tc>
      </w:tr>
      <w:tr w:rsidR="00E060BF" w:rsidRPr="00480423" w14:paraId="131EC1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994BFD" w14:textId="77777777" w:rsidR="00E060BF" w:rsidRPr="00480423" w:rsidRDefault="00E060BF" w:rsidP="00AF6673">
            <w:pPr>
              <w:pStyle w:val="TAC"/>
              <w:rPr>
                <w:kern w:val="2"/>
                <w:szCs w:val="22"/>
                <w:lang w:val="en-US"/>
              </w:rPr>
            </w:pPr>
            <w:r w:rsidRPr="008523D2">
              <w:rPr>
                <w:kern w:val="2"/>
                <w:szCs w:val="22"/>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1204E6BB" w14:textId="77777777" w:rsidR="00E060BF" w:rsidRPr="008523D2" w:rsidRDefault="00E060BF" w:rsidP="00AF6673">
            <w:pPr>
              <w:pStyle w:val="TAC"/>
              <w:rPr>
                <w:kern w:val="2"/>
                <w:szCs w:val="22"/>
                <w:lang w:val="en-US"/>
              </w:rPr>
            </w:pPr>
            <w:r w:rsidRPr="008523D2">
              <w:rPr>
                <w:kern w:val="2"/>
                <w:szCs w:val="22"/>
                <w:lang w:val="en-US"/>
              </w:rPr>
              <w:t>CA_n46A-n48A</w:t>
            </w:r>
          </w:p>
          <w:p w14:paraId="611441CA"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2CC284"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D2F1D85" w14:textId="77777777" w:rsidR="00E060BF" w:rsidRPr="00480423" w:rsidRDefault="00E060BF" w:rsidP="00AF6673">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638C2971"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70A2C84" w14:textId="77777777" w:rsidTr="005A0D4C">
        <w:trPr>
          <w:trHeight w:val="29"/>
        </w:trPr>
        <w:tc>
          <w:tcPr>
            <w:tcW w:w="3066" w:type="dxa"/>
            <w:tcBorders>
              <w:top w:val="nil"/>
              <w:left w:val="single" w:sz="4" w:space="0" w:color="auto"/>
              <w:bottom w:val="nil"/>
              <w:right w:val="single" w:sz="4" w:space="0" w:color="auto"/>
            </w:tcBorders>
            <w:vAlign w:val="center"/>
          </w:tcPr>
          <w:p w14:paraId="1DFB93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74C05E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8BC6C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55F29E"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1F49A34B" w14:textId="77777777" w:rsidR="00E060BF" w:rsidRPr="00480423" w:rsidRDefault="00E060BF" w:rsidP="00AF6673">
            <w:pPr>
              <w:pStyle w:val="TAC"/>
              <w:rPr>
                <w:kern w:val="2"/>
                <w:szCs w:val="22"/>
                <w:lang w:val="en-US" w:eastAsia="zh-CN"/>
              </w:rPr>
            </w:pPr>
          </w:p>
        </w:tc>
      </w:tr>
      <w:tr w:rsidR="00E060BF" w:rsidRPr="00480423" w14:paraId="50644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5AAD9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DC2CB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F7973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970035A" w14:textId="77777777" w:rsidR="00E060BF" w:rsidRPr="00480423" w:rsidRDefault="00E060BF" w:rsidP="00AF6673">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93D5149" w14:textId="77777777" w:rsidR="00E060BF" w:rsidRPr="00480423" w:rsidRDefault="00E060BF" w:rsidP="00AF6673">
            <w:pPr>
              <w:pStyle w:val="TAC"/>
              <w:rPr>
                <w:kern w:val="2"/>
                <w:szCs w:val="22"/>
                <w:lang w:val="en-US" w:eastAsia="zh-CN"/>
              </w:rPr>
            </w:pPr>
          </w:p>
        </w:tc>
      </w:tr>
      <w:tr w:rsidR="00E060BF" w:rsidRPr="00480423" w14:paraId="1CEAD5C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172C1A9" w14:textId="77777777" w:rsidR="00E060BF" w:rsidRPr="00480423" w:rsidRDefault="00E060BF" w:rsidP="00AF6673">
            <w:pPr>
              <w:pStyle w:val="TAC"/>
              <w:rPr>
                <w:kern w:val="2"/>
                <w:szCs w:val="22"/>
                <w:lang w:val="en-US"/>
              </w:rPr>
            </w:pPr>
            <w:r w:rsidRPr="00480423">
              <w:rPr>
                <w:kern w:val="2"/>
                <w:szCs w:val="22"/>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1A7C4AD6" w14:textId="77777777" w:rsidR="00E060BF" w:rsidRPr="00480423" w:rsidRDefault="00E060BF" w:rsidP="00AF6673">
            <w:pPr>
              <w:pStyle w:val="TAC"/>
              <w:rPr>
                <w:kern w:val="2"/>
                <w:szCs w:val="22"/>
                <w:lang w:val="en-US"/>
              </w:rPr>
            </w:pPr>
            <w:r w:rsidRPr="00480423">
              <w:rPr>
                <w:kern w:val="2"/>
                <w:szCs w:val="22"/>
                <w:lang w:val="en-US"/>
              </w:rPr>
              <w:t>CA_n46A-n48A</w:t>
            </w:r>
          </w:p>
          <w:p w14:paraId="2D4FB07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30711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701066"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C31C8A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AA05CAC" w14:textId="77777777" w:rsidTr="005A0D4C">
        <w:trPr>
          <w:trHeight w:val="29"/>
        </w:trPr>
        <w:tc>
          <w:tcPr>
            <w:tcW w:w="3066" w:type="dxa"/>
            <w:tcBorders>
              <w:top w:val="nil"/>
              <w:left w:val="single" w:sz="4" w:space="0" w:color="auto"/>
              <w:bottom w:val="nil"/>
              <w:right w:val="single" w:sz="4" w:space="0" w:color="auto"/>
            </w:tcBorders>
            <w:vAlign w:val="center"/>
          </w:tcPr>
          <w:p w14:paraId="7819097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8DEF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2816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F2F7FF"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F20DBE2" w14:textId="77777777" w:rsidR="00E060BF" w:rsidRPr="00480423" w:rsidRDefault="00E060BF" w:rsidP="00AF6673">
            <w:pPr>
              <w:pStyle w:val="TAC"/>
              <w:rPr>
                <w:kern w:val="2"/>
                <w:szCs w:val="22"/>
                <w:lang w:val="en-US" w:eastAsia="zh-CN"/>
              </w:rPr>
            </w:pPr>
          </w:p>
        </w:tc>
      </w:tr>
      <w:tr w:rsidR="00E060BF" w:rsidRPr="00480423" w14:paraId="73D4729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0FF7B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9F21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D0C11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8D2975"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7C68FC" w14:textId="77777777" w:rsidR="00E060BF" w:rsidRPr="00480423" w:rsidRDefault="00E060BF" w:rsidP="00AF6673">
            <w:pPr>
              <w:pStyle w:val="TAC"/>
              <w:rPr>
                <w:kern w:val="2"/>
                <w:szCs w:val="22"/>
                <w:lang w:val="en-US" w:eastAsia="zh-CN"/>
              </w:rPr>
            </w:pPr>
          </w:p>
        </w:tc>
      </w:tr>
      <w:tr w:rsidR="00E060BF" w:rsidRPr="00480423" w14:paraId="2609E09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83C41E0" w14:textId="77777777" w:rsidR="00E060BF" w:rsidRPr="00480423" w:rsidRDefault="00E060BF" w:rsidP="00AF6673">
            <w:pPr>
              <w:pStyle w:val="TAC"/>
              <w:rPr>
                <w:kern w:val="2"/>
                <w:szCs w:val="22"/>
                <w:lang w:val="en-US"/>
              </w:rPr>
            </w:pPr>
            <w:r w:rsidRPr="00480423">
              <w:rPr>
                <w:kern w:val="2"/>
                <w:szCs w:val="22"/>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7AB80B82" w14:textId="77777777" w:rsidR="00E060BF" w:rsidRPr="00480423" w:rsidRDefault="00E060BF" w:rsidP="00AF6673">
            <w:pPr>
              <w:pStyle w:val="TAC"/>
              <w:rPr>
                <w:kern w:val="2"/>
                <w:szCs w:val="22"/>
                <w:lang w:val="en-US"/>
              </w:rPr>
            </w:pPr>
            <w:r w:rsidRPr="00480423">
              <w:rPr>
                <w:kern w:val="2"/>
                <w:szCs w:val="22"/>
                <w:lang w:val="en-US"/>
              </w:rPr>
              <w:t>CA_n46A-n48A</w:t>
            </w:r>
          </w:p>
          <w:p w14:paraId="019E71F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86CE6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CA8E556"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673081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4BF14C2" w14:textId="77777777" w:rsidTr="005A0D4C">
        <w:trPr>
          <w:trHeight w:val="29"/>
        </w:trPr>
        <w:tc>
          <w:tcPr>
            <w:tcW w:w="3066" w:type="dxa"/>
            <w:tcBorders>
              <w:top w:val="nil"/>
              <w:left w:val="single" w:sz="4" w:space="0" w:color="auto"/>
              <w:bottom w:val="nil"/>
              <w:right w:val="single" w:sz="4" w:space="0" w:color="auto"/>
            </w:tcBorders>
            <w:vAlign w:val="center"/>
          </w:tcPr>
          <w:p w14:paraId="63F9442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B8D42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AFAE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BE29B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15353B5" w14:textId="77777777" w:rsidR="00E060BF" w:rsidRPr="00480423" w:rsidRDefault="00E060BF" w:rsidP="00AF6673">
            <w:pPr>
              <w:pStyle w:val="TAC"/>
              <w:rPr>
                <w:kern w:val="2"/>
                <w:szCs w:val="22"/>
                <w:lang w:val="en-US" w:eastAsia="zh-CN"/>
              </w:rPr>
            </w:pPr>
          </w:p>
        </w:tc>
      </w:tr>
      <w:tr w:rsidR="00E060BF" w:rsidRPr="00480423" w14:paraId="6B7DD1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8C0D5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E8017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8E1E8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E363207"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02A2298" w14:textId="77777777" w:rsidR="00E060BF" w:rsidRPr="00480423" w:rsidRDefault="00E060BF" w:rsidP="00AF6673">
            <w:pPr>
              <w:pStyle w:val="TAC"/>
              <w:rPr>
                <w:kern w:val="2"/>
                <w:szCs w:val="22"/>
                <w:lang w:val="en-US" w:eastAsia="zh-CN"/>
              </w:rPr>
            </w:pPr>
          </w:p>
        </w:tc>
      </w:tr>
      <w:tr w:rsidR="00E060BF" w:rsidRPr="00480423" w14:paraId="6A20CEC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EE06F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4A8F20F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FF012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813B3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6E3542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302932" w14:textId="77777777" w:rsidTr="005A0D4C">
        <w:trPr>
          <w:trHeight w:val="29"/>
        </w:trPr>
        <w:tc>
          <w:tcPr>
            <w:tcW w:w="3066" w:type="dxa"/>
            <w:tcBorders>
              <w:top w:val="nil"/>
              <w:left w:val="single" w:sz="4" w:space="0" w:color="auto"/>
              <w:bottom w:val="nil"/>
              <w:right w:val="single" w:sz="4" w:space="0" w:color="auto"/>
            </w:tcBorders>
            <w:vAlign w:val="center"/>
          </w:tcPr>
          <w:p w14:paraId="07A9D4B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951D58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78A71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AE95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2B2533E" w14:textId="77777777" w:rsidR="00E060BF" w:rsidRPr="00480423" w:rsidRDefault="00E060BF" w:rsidP="00AF6673">
            <w:pPr>
              <w:pStyle w:val="TAC"/>
              <w:rPr>
                <w:rFonts w:eastAsiaTheme="minorEastAsia"/>
                <w:kern w:val="2"/>
                <w:szCs w:val="22"/>
                <w:lang w:val="en-US" w:eastAsia="zh-CN"/>
              </w:rPr>
            </w:pPr>
          </w:p>
        </w:tc>
      </w:tr>
      <w:tr w:rsidR="00E060BF" w:rsidRPr="00480423" w14:paraId="7220ADE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A93B6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F59C3C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77FF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B4A05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778D8C3" w14:textId="77777777" w:rsidR="00E060BF" w:rsidRPr="00480423" w:rsidRDefault="00E060BF" w:rsidP="00AF6673">
            <w:pPr>
              <w:pStyle w:val="TAC"/>
              <w:rPr>
                <w:rFonts w:eastAsiaTheme="minorEastAsia"/>
                <w:kern w:val="2"/>
                <w:szCs w:val="22"/>
                <w:lang w:val="en-US" w:eastAsia="zh-CN"/>
              </w:rPr>
            </w:pPr>
          </w:p>
        </w:tc>
      </w:tr>
      <w:tr w:rsidR="00E060BF" w:rsidRPr="00480423" w14:paraId="76F3065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BC0A2C" w14:textId="77777777" w:rsidR="00E060BF" w:rsidRPr="00480423" w:rsidRDefault="00E060BF" w:rsidP="00AF6673">
            <w:pPr>
              <w:pStyle w:val="TAC"/>
              <w:rPr>
                <w:kern w:val="2"/>
                <w:szCs w:val="22"/>
                <w:lang w:val="en-US"/>
              </w:rPr>
            </w:pPr>
            <w:r w:rsidRPr="00480423">
              <w:rPr>
                <w:kern w:val="2"/>
                <w:szCs w:val="22"/>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4ADF2E0C" w14:textId="77777777" w:rsidR="00E060BF" w:rsidRPr="00480423" w:rsidRDefault="00E060BF" w:rsidP="00AF6673">
            <w:pPr>
              <w:pStyle w:val="TAC"/>
              <w:rPr>
                <w:kern w:val="2"/>
                <w:szCs w:val="22"/>
                <w:lang w:val="en-US"/>
              </w:rPr>
            </w:pPr>
            <w:r w:rsidRPr="00480423">
              <w:rPr>
                <w:kern w:val="2"/>
                <w:szCs w:val="22"/>
                <w:lang w:val="en-US"/>
              </w:rPr>
              <w:t>CA_n46A-n48A</w:t>
            </w:r>
          </w:p>
          <w:p w14:paraId="6EF66A0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4FAA4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441DC4"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36B60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AA440FB" w14:textId="77777777" w:rsidTr="005A0D4C">
        <w:trPr>
          <w:trHeight w:val="29"/>
        </w:trPr>
        <w:tc>
          <w:tcPr>
            <w:tcW w:w="3066" w:type="dxa"/>
            <w:tcBorders>
              <w:top w:val="nil"/>
              <w:left w:val="single" w:sz="4" w:space="0" w:color="auto"/>
              <w:bottom w:val="nil"/>
              <w:right w:val="single" w:sz="4" w:space="0" w:color="auto"/>
            </w:tcBorders>
            <w:vAlign w:val="center"/>
          </w:tcPr>
          <w:p w14:paraId="6447D80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367D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776B8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64460D"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DE022CF" w14:textId="77777777" w:rsidR="00E060BF" w:rsidRPr="00480423" w:rsidRDefault="00E060BF" w:rsidP="00AF6673">
            <w:pPr>
              <w:pStyle w:val="TAC"/>
              <w:rPr>
                <w:kern w:val="2"/>
                <w:szCs w:val="22"/>
                <w:lang w:val="en-US" w:eastAsia="zh-CN"/>
              </w:rPr>
            </w:pPr>
          </w:p>
        </w:tc>
      </w:tr>
      <w:tr w:rsidR="00E060BF" w:rsidRPr="00480423" w14:paraId="469104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5DB89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7F90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C95E5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835F2EB"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B5191C" w14:textId="77777777" w:rsidR="00E060BF" w:rsidRPr="00480423" w:rsidRDefault="00E060BF" w:rsidP="00AF6673">
            <w:pPr>
              <w:pStyle w:val="TAC"/>
              <w:rPr>
                <w:kern w:val="2"/>
                <w:szCs w:val="22"/>
                <w:lang w:val="en-US" w:eastAsia="zh-CN"/>
              </w:rPr>
            </w:pPr>
          </w:p>
        </w:tc>
      </w:tr>
      <w:tr w:rsidR="00E060BF" w:rsidRPr="00480423" w14:paraId="14627AB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6DB2A6" w14:textId="77777777" w:rsidR="00E060BF" w:rsidRPr="00480423" w:rsidRDefault="00E060BF" w:rsidP="00AF6673">
            <w:pPr>
              <w:pStyle w:val="TAC"/>
              <w:rPr>
                <w:kern w:val="2"/>
                <w:szCs w:val="22"/>
                <w:lang w:val="en-US"/>
              </w:rPr>
            </w:pPr>
            <w:r w:rsidRPr="00480423">
              <w:rPr>
                <w:kern w:val="2"/>
                <w:szCs w:val="22"/>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3F6B548F" w14:textId="77777777" w:rsidR="00E060BF" w:rsidRPr="00480423" w:rsidRDefault="00E060BF" w:rsidP="00AF6673">
            <w:pPr>
              <w:pStyle w:val="TAC"/>
              <w:rPr>
                <w:kern w:val="2"/>
                <w:szCs w:val="22"/>
                <w:lang w:val="en-US"/>
              </w:rPr>
            </w:pPr>
            <w:r w:rsidRPr="00480423">
              <w:rPr>
                <w:kern w:val="2"/>
                <w:szCs w:val="22"/>
                <w:lang w:val="en-US"/>
              </w:rPr>
              <w:t>CA_n46A-n48A</w:t>
            </w:r>
          </w:p>
          <w:p w14:paraId="1397CC04"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7A75A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200EE27"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BCF72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7E66986" w14:textId="77777777" w:rsidTr="005A0D4C">
        <w:trPr>
          <w:trHeight w:val="29"/>
        </w:trPr>
        <w:tc>
          <w:tcPr>
            <w:tcW w:w="3066" w:type="dxa"/>
            <w:tcBorders>
              <w:top w:val="nil"/>
              <w:left w:val="single" w:sz="4" w:space="0" w:color="auto"/>
              <w:bottom w:val="nil"/>
              <w:right w:val="single" w:sz="4" w:space="0" w:color="auto"/>
            </w:tcBorders>
            <w:vAlign w:val="center"/>
          </w:tcPr>
          <w:p w14:paraId="210ABFB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46A4F7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7641B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C50FDB"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EFE2BE2" w14:textId="77777777" w:rsidR="00E060BF" w:rsidRPr="00480423" w:rsidRDefault="00E060BF" w:rsidP="00AF6673">
            <w:pPr>
              <w:pStyle w:val="TAC"/>
              <w:rPr>
                <w:kern w:val="2"/>
                <w:szCs w:val="22"/>
                <w:lang w:val="en-US" w:eastAsia="zh-CN"/>
              </w:rPr>
            </w:pPr>
          </w:p>
        </w:tc>
      </w:tr>
      <w:tr w:rsidR="00E060BF" w:rsidRPr="00480423" w14:paraId="5B447C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6B0D2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E451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29E89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CCE3F6"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523EEA" w14:textId="77777777" w:rsidR="00E060BF" w:rsidRPr="00480423" w:rsidRDefault="00E060BF" w:rsidP="00AF6673">
            <w:pPr>
              <w:pStyle w:val="TAC"/>
              <w:rPr>
                <w:kern w:val="2"/>
                <w:szCs w:val="22"/>
                <w:lang w:val="en-US" w:eastAsia="zh-CN"/>
              </w:rPr>
            </w:pPr>
          </w:p>
        </w:tc>
      </w:tr>
      <w:tr w:rsidR="00E060BF" w:rsidRPr="00480423" w14:paraId="3E1C3A1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D5EF2D8" w14:textId="77777777" w:rsidR="00E060BF" w:rsidRPr="00480423" w:rsidRDefault="00E060BF" w:rsidP="00AF6673">
            <w:pPr>
              <w:pStyle w:val="TAC"/>
              <w:rPr>
                <w:kern w:val="2"/>
                <w:szCs w:val="22"/>
                <w:lang w:val="en-US"/>
              </w:rPr>
            </w:pPr>
            <w:r w:rsidRPr="00480423">
              <w:rPr>
                <w:kern w:val="2"/>
                <w:szCs w:val="22"/>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6E973BA2" w14:textId="77777777" w:rsidR="00E060BF" w:rsidRPr="00480423" w:rsidRDefault="00E060BF" w:rsidP="00AF6673">
            <w:pPr>
              <w:pStyle w:val="TAC"/>
              <w:rPr>
                <w:kern w:val="2"/>
                <w:szCs w:val="22"/>
                <w:lang w:val="en-US"/>
              </w:rPr>
            </w:pPr>
            <w:r w:rsidRPr="00480423">
              <w:rPr>
                <w:kern w:val="2"/>
                <w:szCs w:val="22"/>
                <w:lang w:val="en-US"/>
              </w:rPr>
              <w:t>CA_n46A-n48A</w:t>
            </w:r>
          </w:p>
          <w:p w14:paraId="3AD796B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BE7E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16CD70"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D42F0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D46784D" w14:textId="77777777" w:rsidTr="005A0D4C">
        <w:trPr>
          <w:trHeight w:val="29"/>
        </w:trPr>
        <w:tc>
          <w:tcPr>
            <w:tcW w:w="3066" w:type="dxa"/>
            <w:tcBorders>
              <w:top w:val="nil"/>
              <w:left w:val="single" w:sz="4" w:space="0" w:color="auto"/>
              <w:bottom w:val="nil"/>
              <w:right w:val="single" w:sz="4" w:space="0" w:color="auto"/>
            </w:tcBorders>
            <w:vAlign w:val="center"/>
          </w:tcPr>
          <w:p w14:paraId="5BED607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C99B1F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4CD4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8E88A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41D90BE" w14:textId="77777777" w:rsidR="00E060BF" w:rsidRPr="00480423" w:rsidRDefault="00E060BF" w:rsidP="00AF6673">
            <w:pPr>
              <w:pStyle w:val="TAC"/>
              <w:rPr>
                <w:kern w:val="2"/>
                <w:szCs w:val="22"/>
                <w:lang w:val="en-US" w:eastAsia="zh-CN"/>
              </w:rPr>
            </w:pPr>
          </w:p>
        </w:tc>
      </w:tr>
      <w:tr w:rsidR="00E060BF" w:rsidRPr="00480423" w14:paraId="7E3CBE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8213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2FA3A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A5DE7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552A50"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454389" w14:textId="77777777" w:rsidR="00E060BF" w:rsidRPr="00480423" w:rsidRDefault="00E060BF" w:rsidP="00AF6673">
            <w:pPr>
              <w:pStyle w:val="TAC"/>
              <w:rPr>
                <w:kern w:val="2"/>
                <w:szCs w:val="22"/>
                <w:lang w:val="en-US" w:eastAsia="zh-CN"/>
              </w:rPr>
            </w:pPr>
          </w:p>
        </w:tc>
      </w:tr>
      <w:tr w:rsidR="00E060BF" w:rsidRPr="00480423" w14:paraId="6FB975D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B520107" w14:textId="77777777" w:rsidR="00E060BF" w:rsidRPr="00480423" w:rsidRDefault="00E060BF" w:rsidP="00AF6673">
            <w:pPr>
              <w:pStyle w:val="TAC"/>
              <w:rPr>
                <w:kern w:val="2"/>
                <w:szCs w:val="22"/>
                <w:lang w:val="en-US"/>
              </w:rPr>
            </w:pPr>
            <w:r w:rsidRPr="00480423">
              <w:rPr>
                <w:kern w:val="2"/>
                <w:szCs w:val="22"/>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13FE73A4" w14:textId="77777777" w:rsidR="00E060BF" w:rsidRPr="00480423" w:rsidRDefault="00E060BF" w:rsidP="00AF6673">
            <w:pPr>
              <w:pStyle w:val="TAC"/>
              <w:rPr>
                <w:kern w:val="2"/>
                <w:szCs w:val="22"/>
                <w:lang w:val="en-US"/>
              </w:rPr>
            </w:pPr>
            <w:r w:rsidRPr="00480423">
              <w:rPr>
                <w:kern w:val="2"/>
                <w:szCs w:val="22"/>
                <w:lang w:val="en-US"/>
              </w:rPr>
              <w:t>CA_n46A-n48A</w:t>
            </w:r>
          </w:p>
          <w:p w14:paraId="23A7051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7A104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ACF48FD"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2FD98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5FF4E95" w14:textId="77777777" w:rsidTr="005A0D4C">
        <w:trPr>
          <w:trHeight w:val="29"/>
        </w:trPr>
        <w:tc>
          <w:tcPr>
            <w:tcW w:w="3066" w:type="dxa"/>
            <w:tcBorders>
              <w:top w:val="nil"/>
              <w:left w:val="single" w:sz="4" w:space="0" w:color="auto"/>
              <w:bottom w:val="nil"/>
              <w:right w:val="single" w:sz="4" w:space="0" w:color="auto"/>
            </w:tcBorders>
            <w:vAlign w:val="center"/>
          </w:tcPr>
          <w:p w14:paraId="38EAE33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1AB53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A7578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D58745"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1B348DE" w14:textId="77777777" w:rsidR="00E060BF" w:rsidRPr="00480423" w:rsidRDefault="00E060BF" w:rsidP="00AF6673">
            <w:pPr>
              <w:pStyle w:val="TAC"/>
              <w:rPr>
                <w:kern w:val="2"/>
                <w:szCs w:val="22"/>
                <w:lang w:val="en-US" w:eastAsia="zh-CN"/>
              </w:rPr>
            </w:pPr>
          </w:p>
        </w:tc>
      </w:tr>
      <w:tr w:rsidR="00E060BF" w:rsidRPr="00480423" w14:paraId="6604DB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766D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044DA3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741A0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D16E178"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D4A683" w14:textId="77777777" w:rsidR="00E060BF" w:rsidRPr="00480423" w:rsidRDefault="00E060BF" w:rsidP="00AF6673">
            <w:pPr>
              <w:pStyle w:val="TAC"/>
              <w:rPr>
                <w:kern w:val="2"/>
                <w:szCs w:val="22"/>
                <w:lang w:val="en-US" w:eastAsia="zh-CN"/>
              </w:rPr>
            </w:pPr>
          </w:p>
        </w:tc>
      </w:tr>
      <w:tr w:rsidR="00E060BF" w:rsidRPr="00480423" w14:paraId="1B20160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35F53B9" w14:textId="77777777" w:rsidR="00E060BF" w:rsidRPr="00480423" w:rsidRDefault="00E060BF" w:rsidP="00AF6673">
            <w:pPr>
              <w:pStyle w:val="TAC"/>
              <w:rPr>
                <w:kern w:val="2"/>
                <w:szCs w:val="22"/>
                <w:lang w:val="en-US"/>
              </w:rPr>
            </w:pPr>
            <w:r w:rsidRPr="00480423">
              <w:rPr>
                <w:kern w:val="2"/>
                <w:szCs w:val="22"/>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5B1BC61C" w14:textId="77777777" w:rsidR="00E060BF" w:rsidRPr="00480423" w:rsidRDefault="00E060BF" w:rsidP="00AF6673">
            <w:pPr>
              <w:pStyle w:val="TAC"/>
              <w:rPr>
                <w:kern w:val="2"/>
                <w:szCs w:val="22"/>
                <w:lang w:val="en-US"/>
              </w:rPr>
            </w:pPr>
            <w:r w:rsidRPr="00480423">
              <w:rPr>
                <w:kern w:val="2"/>
                <w:szCs w:val="22"/>
                <w:lang w:val="en-US"/>
              </w:rPr>
              <w:t>CA_n46A-n48A</w:t>
            </w:r>
          </w:p>
          <w:p w14:paraId="538BFB3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3114B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F3AE7B"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7978E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5B3F2B" w14:textId="77777777" w:rsidTr="005A0D4C">
        <w:trPr>
          <w:trHeight w:val="29"/>
        </w:trPr>
        <w:tc>
          <w:tcPr>
            <w:tcW w:w="3066" w:type="dxa"/>
            <w:tcBorders>
              <w:top w:val="nil"/>
              <w:left w:val="single" w:sz="4" w:space="0" w:color="auto"/>
              <w:bottom w:val="nil"/>
              <w:right w:val="single" w:sz="4" w:space="0" w:color="auto"/>
            </w:tcBorders>
            <w:vAlign w:val="center"/>
          </w:tcPr>
          <w:p w14:paraId="38FACC4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87BE50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0D6B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DEE513"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F06F7BF" w14:textId="77777777" w:rsidR="00E060BF" w:rsidRPr="00480423" w:rsidRDefault="00E060BF" w:rsidP="00AF6673">
            <w:pPr>
              <w:pStyle w:val="TAC"/>
              <w:rPr>
                <w:kern w:val="2"/>
                <w:szCs w:val="22"/>
                <w:lang w:val="en-US" w:eastAsia="zh-CN"/>
              </w:rPr>
            </w:pPr>
          </w:p>
        </w:tc>
      </w:tr>
      <w:tr w:rsidR="00E060BF" w:rsidRPr="00480423" w14:paraId="3DDF64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9313D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16DC47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164E5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C81BEC"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E41AA8" w14:textId="77777777" w:rsidR="00E060BF" w:rsidRPr="00480423" w:rsidRDefault="00E060BF" w:rsidP="00AF6673">
            <w:pPr>
              <w:pStyle w:val="TAC"/>
              <w:rPr>
                <w:kern w:val="2"/>
                <w:szCs w:val="22"/>
                <w:lang w:val="en-US" w:eastAsia="zh-CN"/>
              </w:rPr>
            </w:pPr>
          </w:p>
        </w:tc>
      </w:tr>
      <w:tr w:rsidR="00E060BF" w:rsidRPr="00480423" w14:paraId="07951B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1C17F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56D12AD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164489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420A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8745FF"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04531EF" w14:textId="77777777" w:rsidTr="005A0D4C">
        <w:trPr>
          <w:trHeight w:val="29"/>
        </w:trPr>
        <w:tc>
          <w:tcPr>
            <w:tcW w:w="3066" w:type="dxa"/>
            <w:tcBorders>
              <w:top w:val="nil"/>
              <w:left w:val="single" w:sz="4" w:space="0" w:color="auto"/>
              <w:bottom w:val="nil"/>
              <w:right w:val="single" w:sz="4" w:space="0" w:color="auto"/>
            </w:tcBorders>
            <w:vAlign w:val="center"/>
          </w:tcPr>
          <w:p w14:paraId="7E5D608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F4E4BC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BD040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5157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2A49DC4" w14:textId="77777777" w:rsidR="00E060BF" w:rsidRPr="00480423" w:rsidRDefault="00E060BF" w:rsidP="00AF6673">
            <w:pPr>
              <w:pStyle w:val="TAC"/>
              <w:rPr>
                <w:rFonts w:eastAsiaTheme="minorEastAsia"/>
                <w:kern w:val="2"/>
                <w:szCs w:val="22"/>
                <w:lang w:val="en-US" w:eastAsia="zh-CN"/>
              </w:rPr>
            </w:pPr>
          </w:p>
        </w:tc>
      </w:tr>
      <w:tr w:rsidR="00E060BF" w:rsidRPr="00480423" w14:paraId="4D890A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996D7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09980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19C23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3CC65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A91FC4D" w14:textId="77777777" w:rsidR="00E060BF" w:rsidRPr="00480423" w:rsidRDefault="00E060BF" w:rsidP="00AF6673">
            <w:pPr>
              <w:pStyle w:val="TAC"/>
              <w:rPr>
                <w:rFonts w:eastAsiaTheme="minorEastAsia"/>
                <w:kern w:val="2"/>
                <w:szCs w:val="22"/>
                <w:lang w:val="en-US" w:eastAsia="zh-CN"/>
              </w:rPr>
            </w:pPr>
          </w:p>
        </w:tc>
      </w:tr>
      <w:tr w:rsidR="00E060BF" w:rsidRPr="00480423" w14:paraId="1420F1F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D55C2FE" w14:textId="77777777" w:rsidR="00E060BF" w:rsidRPr="00480423" w:rsidRDefault="00E060BF" w:rsidP="00AF6673">
            <w:pPr>
              <w:pStyle w:val="TAC"/>
              <w:rPr>
                <w:kern w:val="2"/>
                <w:szCs w:val="22"/>
                <w:lang w:val="en-US"/>
              </w:rPr>
            </w:pPr>
            <w:r w:rsidRPr="00480423">
              <w:rPr>
                <w:kern w:val="2"/>
                <w:szCs w:val="22"/>
                <w:lang w:val="en-US"/>
              </w:rPr>
              <w:t>CA_n46N-n48(3A)-n96C</w:t>
            </w:r>
          </w:p>
        </w:tc>
        <w:tc>
          <w:tcPr>
            <w:tcW w:w="2712" w:type="dxa"/>
            <w:tcBorders>
              <w:top w:val="nil"/>
              <w:left w:val="single" w:sz="4" w:space="0" w:color="auto"/>
              <w:bottom w:val="nil"/>
              <w:right w:val="single" w:sz="4" w:space="0" w:color="auto"/>
            </w:tcBorders>
            <w:shd w:val="clear" w:color="auto" w:fill="auto"/>
            <w:vAlign w:val="center"/>
          </w:tcPr>
          <w:p w14:paraId="7E26568C" w14:textId="77777777" w:rsidR="00E060BF" w:rsidRPr="00480423" w:rsidRDefault="00E060BF" w:rsidP="00AF6673">
            <w:pPr>
              <w:pStyle w:val="TAC"/>
              <w:rPr>
                <w:kern w:val="2"/>
                <w:szCs w:val="22"/>
                <w:lang w:val="en-US"/>
              </w:rPr>
            </w:pPr>
            <w:r w:rsidRPr="00480423">
              <w:rPr>
                <w:kern w:val="2"/>
                <w:szCs w:val="22"/>
                <w:lang w:val="en-US"/>
              </w:rPr>
              <w:t>CA_n46A-n48A</w:t>
            </w:r>
          </w:p>
          <w:p w14:paraId="1FD3359E"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BCB28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190356"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18A1D97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1D81A7C" w14:textId="77777777" w:rsidTr="005A0D4C">
        <w:trPr>
          <w:trHeight w:val="29"/>
        </w:trPr>
        <w:tc>
          <w:tcPr>
            <w:tcW w:w="3066" w:type="dxa"/>
            <w:tcBorders>
              <w:top w:val="nil"/>
              <w:left w:val="single" w:sz="4" w:space="0" w:color="auto"/>
              <w:bottom w:val="nil"/>
              <w:right w:val="single" w:sz="4" w:space="0" w:color="auto"/>
            </w:tcBorders>
            <w:vAlign w:val="center"/>
          </w:tcPr>
          <w:p w14:paraId="4EF05A7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5CC569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379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F589C9"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8B3B94A" w14:textId="77777777" w:rsidR="00E060BF" w:rsidRPr="00480423" w:rsidRDefault="00E060BF" w:rsidP="00AF6673">
            <w:pPr>
              <w:pStyle w:val="TAC"/>
              <w:rPr>
                <w:kern w:val="2"/>
                <w:szCs w:val="22"/>
                <w:lang w:val="en-US" w:eastAsia="zh-CN"/>
              </w:rPr>
            </w:pPr>
          </w:p>
        </w:tc>
      </w:tr>
      <w:tr w:rsidR="00E060BF" w:rsidRPr="00480423" w14:paraId="1F8970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7CCF4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128B4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A281C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5A5862"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EFD894F" w14:textId="77777777" w:rsidR="00E060BF" w:rsidRPr="00480423" w:rsidRDefault="00E060BF" w:rsidP="00AF6673">
            <w:pPr>
              <w:pStyle w:val="TAC"/>
              <w:rPr>
                <w:kern w:val="2"/>
                <w:szCs w:val="22"/>
                <w:lang w:val="en-US" w:eastAsia="zh-CN"/>
              </w:rPr>
            </w:pPr>
          </w:p>
        </w:tc>
      </w:tr>
      <w:tr w:rsidR="00E060BF" w:rsidRPr="00480423" w14:paraId="2800ECD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6A00A1D" w14:textId="77777777" w:rsidR="00E060BF" w:rsidRPr="00480423" w:rsidRDefault="00E060BF" w:rsidP="00AF6673">
            <w:pPr>
              <w:pStyle w:val="TAC"/>
              <w:rPr>
                <w:kern w:val="2"/>
                <w:szCs w:val="22"/>
                <w:lang w:val="en-US"/>
              </w:rPr>
            </w:pPr>
            <w:r w:rsidRPr="00480423">
              <w:rPr>
                <w:kern w:val="2"/>
                <w:szCs w:val="22"/>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74B0F018" w14:textId="77777777" w:rsidR="00E060BF" w:rsidRPr="00480423" w:rsidRDefault="00E060BF" w:rsidP="00AF6673">
            <w:pPr>
              <w:pStyle w:val="TAC"/>
              <w:rPr>
                <w:kern w:val="2"/>
                <w:szCs w:val="22"/>
                <w:lang w:val="en-US"/>
              </w:rPr>
            </w:pPr>
            <w:r w:rsidRPr="00480423">
              <w:rPr>
                <w:kern w:val="2"/>
                <w:szCs w:val="22"/>
                <w:lang w:val="en-US"/>
              </w:rPr>
              <w:t>CA_n46A-n48A</w:t>
            </w:r>
          </w:p>
          <w:p w14:paraId="42F7C8C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DE17B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141964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2E51B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2AFCEC9" w14:textId="77777777" w:rsidTr="005A0D4C">
        <w:trPr>
          <w:trHeight w:val="29"/>
        </w:trPr>
        <w:tc>
          <w:tcPr>
            <w:tcW w:w="3066" w:type="dxa"/>
            <w:tcBorders>
              <w:top w:val="nil"/>
              <w:left w:val="single" w:sz="4" w:space="0" w:color="auto"/>
              <w:bottom w:val="nil"/>
              <w:right w:val="single" w:sz="4" w:space="0" w:color="auto"/>
            </w:tcBorders>
            <w:vAlign w:val="center"/>
          </w:tcPr>
          <w:p w14:paraId="468AA48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D5F61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4F2C5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651133"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6519437" w14:textId="77777777" w:rsidR="00E060BF" w:rsidRPr="00480423" w:rsidRDefault="00E060BF" w:rsidP="00AF6673">
            <w:pPr>
              <w:pStyle w:val="TAC"/>
              <w:rPr>
                <w:kern w:val="2"/>
                <w:szCs w:val="22"/>
                <w:lang w:val="en-US" w:eastAsia="zh-CN"/>
              </w:rPr>
            </w:pPr>
          </w:p>
        </w:tc>
      </w:tr>
      <w:tr w:rsidR="00E060BF" w:rsidRPr="00480423" w14:paraId="559984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9CAF7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0435C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90136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545E0F0"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4D334B3" w14:textId="77777777" w:rsidR="00E060BF" w:rsidRPr="00480423" w:rsidRDefault="00E060BF" w:rsidP="00AF6673">
            <w:pPr>
              <w:pStyle w:val="TAC"/>
              <w:rPr>
                <w:kern w:val="2"/>
                <w:szCs w:val="22"/>
                <w:lang w:val="en-US" w:eastAsia="zh-CN"/>
              </w:rPr>
            </w:pPr>
          </w:p>
        </w:tc>
      </w:tr>
      <w:tr w:rsidR="00E060BF" w:rsidRPr="00480423" w14:paraId="605EBC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D8B7B02" w14:textId="77777777" w:rsidR="00E060BF" w:rsidRPr="00480423" w:rsidRDefault="00E060BF" w:rsidP="00AF6673">
            <w:pPr>
              <w:pStyle w:val="TAC"/>
              <w:rPr>
                <w:kern w:val="2"/>
                <w:szCs w:val="22"/>
                <w:lang w:val="en-US"/>
              </w:rPr>
            </w:pPr>
            <w:r w:rsidRPr="00480423">
              <w:rPr>
                <w:kern w:val="2"/>
                <w:szCs w:val="22"/>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6AFB02AC" w14:textId="77777777" w:rsidR="00E060BF" w:rsidRPr="00480423" w:rsidRDefault="00E060BF" w:rsidP="00AF6673">
            <w:pPr>
              <w:pStyle w:val="TAC"/>
              <w:rPr>
                <w:kern w:val="2"/>
                <w:szCs w:val="22"/>
                <w:lang w:val="en-US"/>
              </w:rPr>
            </w:pPr>
            <w:r w:rsidRPr="00480423">
              <w:rPr>
                <w:kern w:val="2"/>
                <w:szCs w:val="22"/>
                <w:lang w:val="en-US"/>
              </w:rPr>
              <w:t>CA_n46A-n48A</w:t>
            </w:r>
          </w:p>
          <w:p w14:paraId="3AA25F92"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392A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2D9342"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D772F4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6DF51C" w14:textId="77777777" w:rsidTr="005A0D4C">
        <w:trPr>
          <w:trHeight w:val="29"/>
        </w:trPr>
        <w:tc>
          <w:tcPr>
            <w:tcW w:w="3066" w:type="dxa"/>
            <w:tcBorders>
              <w:top w:val="nil"/>
              <w:left w:val="single" w:sz="4" w:space="0" w:color="auto"/>
              <w:bottom w:val="nil"/>
              <w:right w:val="single" w:sz="4" w:space="0" w:color="auto"/>
            </w:tcBorders>
            <w:vAlign w:val="center"/>
          </w:tcPr>
          <w:p w14:paraId="2D72230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6F46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C9D42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DBB3E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F9099EE" w14:textId="77777777" w:rsidR="00E060BF" w:rsidRPr="00480423" w:rsidRDefault="00E060BF" w:rsidP="00AF6673">
            <w:pPr>
              <w:pStyle w:val="TAC"/>
              <w:rPr>
                <w:kern w:val="2"/>
                <w:szCs w:val="22"/>
                <w:lang w:val="en-US" w:eastAsia="zh-CN"/>
              </w:rPr>
            </w:pPr>
          </w:p>
        </w:tc>
      </w:tr>
      <w:tr w:rsidR="00E060BF" w:rsidRPr="00480423" w14:paraId="04FC86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10F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88D7A2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93902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0E9A56"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943B17C" w14:textId="77777777" w:rsidR="00E060BF" w:rsidRPr="00480423" w:rsidRDefault="00E060BF" w:rsidP="00AF6673">
            <w:pPr>
              <w:pStyle w:val="TAC"/>
              <w:rPr>
                <w:kern w:val="2"/>
                <w:szCs w:val="22"/>
                <w:lang w:val="en-US" w:eastAsia="zh-CN"/>
              </w:rPr>
            </w:pPr>
          </w:p>
        </w:tc>
      </w:tr>
      <w:tr w:rsidR="00E060BF" w:rsidRPr="00480423" w14:paraId="523F522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6B3C1DC" w14:textId="77777777" w:rsidR="00E060BF" w:rsidRPr="00480423" w:rsidRDefault="00E060BF" w:rsidP="00AF6673">
            <w:pPr>
              <w:pStyle w:val="TAC"/>
              <w:rPr>
                <w:kern w:val="2"/>
                <w:szCs w:val="22"/>
                <w:lang w:val="en-US"/>
              </w:rPr>
            </w:pPr>
            <w:r w:rsidRPr="00480423">
              <w:rPr>
                <w:kern w:val="2"/>
                <w:szCs w:val="22"/>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19211580" w14:textId="77777777" w:rsidR="00E060BF" w:rsidRPr="00480423" w:rsidRDefault="00E060BF" w:rsidP="00AF6673">
            <w:pPr>
              <w:pStyle w:val="TAC"/>
              <w:rPr>
                <w:kern w:val="2"/>
                <w:szCs w:val="22"/>
                <w:lang w:val="en-US"/>
              </w:rPr>
            </w:pPr>
            <w:r w:rsidRPr="00480423">
              <w:rPr>
                <w:kern w:val="2"/>
                <w:szCs w:val="22"/>
                <w:lang w:val="en-US"/>
              </w:rPr>
              <w:t>CA_n46A-n48A</w:t>
            </w:r>
          </w:p>
          <w:p w14:paraId="25429DA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A6D47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31363E"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FAA2A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5161790" w14:textId="77777777" w:rsidTr="005A0D4C">
        <w:trPr>
          <w:trHeight w:val="29"/>
        </w:trPr>
        <w:tc>
          <w:tcPr>
            <w:tcW w:w="3066" w:type="dxa"/>
            <w:tcBorders>
              <w:top w:val="nil"/>
              <w:left w:val="single" w:sz="4" w:space="0" w:color="auto"/>
              <w:bottom w:val="nil"/>
              <w:right w:val="single" w:sz="4" w:space="0" w:color="auto"/>
            </w:tcBorders>
            <w:vAlign w:val="center"/>
          </w:tcPr>
          <w:p w14:paraId="623FD92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7A29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9C8A8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7BA3AE"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14311FE" w14:textId="77777777" w:rsidR="00E060BF" w:rsidRPr="00480423" w:rsidRDefault="00E060BF" w:rsidP="00AF6673">
            <w:pPr>
              <w:pStyle w:val="TAC"/>
              <w:rPr>
                <w:kern w:val="2"/>
                <w:szCs w:val="22"/>
                <w:lang w:val="en-US" w:eastAsia="zh-CN"/>
              </w:rPr>
            </w:pPr>
          </w:p>
        </w:tc>
      </w:tr>
      <w:tr w:rsidR="00E060BF" w:rsidRPr="00480423" w14:paraId="61A26A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92C46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88696F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5B387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91C475"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2AA255" w14:textId="77777777" w:rsidR="00E060BF" w:rsidRPr="00480423" w:rsidRDefault="00E060BF" w:rsidP="00AF6673">
            <w:pPr>
              <w:pStyle w:val="TAC"/>
              <w:rPr>
                <w:kern w:val="2"/>
                <w:szCs w:val="22"/>
                <w:lang w:val="en-US" w:eastAsia="zh-CN"/>
              </w:rPr>
            </w:pPr>
          </w:p>
        </w:tc>
      </w:tr>
      <w:tr w:rsidR="00E060BF" w:rsidRPr="00480423" w14:paraId="40A181A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EDBE7A" w14:textId="77777777" w:rsidR="00E060BF" w:rsidRPr="00480423" w:rsidRDefault="00E060BF" w:rsidP="00AF6673">
            <w:pPr>
              <w:pStyle w:val="TAC"/>
              <w:rPr>
                <w:kern w:val="2"/>
                <w:szCs w:val="22"/>
                <w:lang w:val="en-US"/>
              </w:rPr>
            </w:pPr>
            <w:r w:rsidRPr="00480423">
              <w:rPr>
                <w:kern w:val="2"/>
                <w:szCs w:val="22"/>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71B10BC2" w14:textId="77777777" w:rsidR="00E060BF" w:rsidRPr="00480423" w:rsidRDefault="00E060BF" w:rsidP="00AF6673">
            <w:pPr>
              <w:pStyle w:val="TAC"/>
              <w:rPr>
                <w:kern w:val="2"/>
                <w:szCs w:val="22"/>
                <w:lang w:val="en-US"/>
              </w:rPr>
            </w:pPr>
            <w:r w:rsidRPr="00480423">
              <w:rPr>
                <w:kern w:val="2"/>
                <w:szCs w:val="22"/>
                <w:lang w:val="en-US"/>
              </w:rPr>
              <w:t>CA_n46A-n48A</w:t>
            </w:r>
          </w:p>
          <w:p w14:paraId="301D0F9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EB959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9D62F6D"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E6283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E5C581" w14:textId="77777777" w:rsidTr="005A0D4C">
        <w:trPr>
          <w:trHeight w:val="29"/>
        </w:trPr>
        <w:tc>
          <w:tcPr>
            <w:tcW w:w="3066" w:type="dxa"/>
            <w:tcBorders>
              <w:top w:val="nil"/>
              <w:left w:val="single" w:sz="4" w:space="0" w:color="auto"/>
              <w:bottom w:val="nil"/>
              <w:right w:val="single" w:sz="4" w:space="0" w:color="auto"/>
            </w:tcBorders>
            <w:vAlign w:val="center"/>
          </w:tcPr>
          <w:p w14:paraId="0EF6A1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8E60D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2528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A23D7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E1BCF1F" w14:textId="77777777" w:rsidR="00E060BF" w:rsidRPr="00480423" w:rsidRDefault="00E060BF" w:rsidP="00AF6673">
            <w:pPr>
              <w:pStyle w:val="TAC"/>
              <w:rPr>
                <w:kern w:val="2"/>
                <w:szCs w:val="22"/>
                <w:lang w:val="en-US" w:eastAsia="zh-CN"/>
              </w:rPr>
            </w:pPr>
          </w:p>
        </w:tc>
      </w:tr>
      <w:tr w:rsidR="00E060BF" w:rsidRPr="00480423" w14:paraId="2217CC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D6DF9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4DB70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740A7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C37A64"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A3AF00B" w14:textId="77777777" w:rsidR="00E060BF" w:rsidRPr="00480423" w:rsidRDefault="00E060BF" w:rsidP="00AF6673">
            <w:pPr>
              <w:pStyle w:val="TAC"/>
              <w:rPr>
                <w:kern w:val="2"/>
                <w:szCs w:val="22"/>
                <w:lang w:val="en-US" w:eastAsia="zh-CN"/>
              </w:rPr>
            </w:pPr>
          </w:p>
        </w:tc>
      </w:tr>
      <w:tr w:rsidR="00E060BF" w:rsidRPr="00480423" w14:paraId="5DD2CE8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00058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49E0F4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613476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CA7F7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2DDB0C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6E38FF0" w14:textId="77777777" w:rsidTr="005A0D4C">
        <w:trPr>
          <w:trHeight w:val="29"/>
        </w:trPr>
        <w:tc>
          <w:tcPr>
            <w:tcW w:w="3066" w:type="dxa"/>
            <w:tcBorders>
              <w:top w:val="nil"/>
              <w:left w:val="single" w:sz="4" w:space="0" w:color="auto"/>
              <w:bottom w:val="nil"/>
              <w:right w:val="single" w:sz="4" w:space="0" w:color="auto"/>
            </w:tcBorders>
            <w:vAlign w:val="center"/>
          </w:tcPr>
          <w:p w14:paraId="7B49F8E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FDE399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42B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26D7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831BB19" w14:textId="77777777" w:rsidR="00E060BF" w:rsidRPr="00480423" w:rsidRDefault="00E060BF" w:rsidP="00AF6673">
            <w:pPr>
              <w:pStyle w:val="TAC"/>
              <w:rPr>
                <w:rFonts w:eastAsiaTheme="minorEastAsia"/>
                <w:kern w:val="2"/>
                <w:szCs w:val="22"/>
                <w:lang w:val="en-US" w:eastAsia="zh-CN"/>
              </w:rPr>
            </w:pPr>
          </w:p>
        </w:tc>
      </w:tr>
      <w:tr w:rsidR="00E060BF" w:rsidRPr="00480423" w14:paraId="05C35E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5CC9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55C37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38C8E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803E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6F8117A" w14:textId="77777777" w:rsidR="00E060BF" w:rsidRPr="00480423" w:rsidRDefault="00E060BF" w:rsidP="00AF6673">
            <w:pPr>
              <w:pStyle w:val="TAC"/>
              <w:rPr>
                <w:rFonts w:eastAsiaTheme="minorEastAsia"/>
                <w:kern w:val="2"/>
                <w:szCs w:val="22"/>
                <w:lang w:val="en-US" w:eastAsia="zh-CN"/>
              </w:rPr>
            </w:pPr>
          </w:p>
        </w:tc>
      </w:tr>
      <w:tr w:rsidR="00E060BF" w:rsidRPr="00480423" w14:paraId="08FBCFF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3196E8A" w14:textId="77777777" w:rsidR="00E060BF" w:rsidRPr="00480423" w:rsidRDefault="00E060BF" w:rsidP="00AF6673">
            <w:pPr>
              <w:pStyle w:val="TAC"/>
              <w:rPr>
                <w:kern w:val="2"/>
                <w:szCs w:val="22"/>
                <w:lang w:val="en-US"/>
              </w:rPr>
            </w:pPr>
            <w:r w:rsidRPr="00480423">
              <w:rPr>
                <w:kern w:val="2"/>
                <w:szCs w:val="22"/>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71B26C36" w14:textId="77777777" w:rsidR="00E060BF" w:rsidRPr="00480423" w:rsidRDefault="00E060BF" w:rsidP="00AF6673">
            <w:pPr>
              <w:pStyle w:val="TAC"/>
              <w:rPr>
                <w:kern w:val="2"/>
                <w:szCs w:val="22"/>
                <w:lang w:val="en-US"/>
              </w:rPr>
            </w:pPr>
            <w:r w:rsidRPr="00480423">
              <w:rPr>
                <w:kern w:val="2"/>
                <w:szCs w:val="22"/>
                <w:lang w:val="en-US"/>
              </w:rPr>
              <w:t>CA_n46A-n48A</w:t>
            </w:r>
          </w:p>
          <w:p w14:paraId="64EE49C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91425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ABD94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BB5D6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8B6D7A5" w14:textId="77777777" w:rsidTr="005A0D4C">
        <w:trPr>
          <w:trHeight w:val="29"/>
        </w:trPr>
        <w:tc>
          <w:tcPr>
            <w:tcW w:w="3066" w:type="dxa"/>
            <w:tcBorders>
              <w:top w:val="nil"/>
              <w:left w:val="single" w:sz="4" w:space="0" w:color="auto"/>
              <w:bottom w:val="nil"/>
              <w:right w:val="single" w:sz="4" w:space="0" w:color="auto"/>
            </w:tcBorders>
            <w:vAlign w:val="center"/>
          </w:tcPr>
          <w:p w14:paraId="3F66783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91DEF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8768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B8E6E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D7E134A" w14:textId="77777777" w:rsidR="00E060BF" w:rsidRPr="00480423" w:rsidRDefault="00E060BF" w:rsidP="00AF6673">
            <w:pPr>
              <w:pStyle w:val="TAC"/>
              <w:rPr>
                <w:kern w:val="2"/>
                <w:szCs w:val="22"/>
                <w:lang w:val="en-US" w:eastAsia="zh-CN"/>
              </w:rPr>
            </w:pPr>
          </w:p>
        </w:tc>
      </w:tr>
      <w:tr w:rsidR="00E060BF" w:rsidRPr="00480423" w14:paraId="0F9D8B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7BC60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68185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7989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AB6E41"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8B19493" w14:textId="77777777" w:rsidR="00E060BF" w:rsidRPr="00480423" w:rsidRDefault="00E060BF" w:rsidP="00AF6673">
            <w:pPr>
              <w:pStyle w:val="TAC"/>
              <w:rPr>
                <w:kern w:val="2"/>
                <w:szCs w:val="22"/>
                <w:lang w:val="en-US" w:eastAsia="zh-CN"/>
              </w:rPr>
            </w:pPr>
          </w:p>
        </w:tc>
      </w:tr>
      <w:tr w:rsidR="00E060BF" w:rsidRPr="00480423" w14:paraId="053A3A6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A1058C8" w14:textId="77777777" w:rsidR="00E060BF" w:rsidRPr="00480423" w:rsidRDefault="00E060BF" w:rsidP="00AF6673">
            <w:pPr>
              <w:pStyle w:val="TAC"/>
              <w:rPr>
                <w:kern w:val="2"/>
                <w:szCs w:val="22"/>
                <w:lang w:val="en-US"/>
              </w:rPr>
            </w:pPr>
            <w:r w:rsidRPr="00480423">
              <w:rPr>
                <w:kern w:val="2"/>
                <w:szCs w:val="22"/>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502AAB66" w14:textId="77777777" w:rsidR="00E060BF" w:rsidRPr="00480423" w:rsidRDefault="00E060BF" w:rsidP="00AF6673">
            <w:pPr>
              <w:pStyle w:val="TAC"/>
              <w:rPr>
                <w:kern w:val="2"/>
                <w:szCs w:val="22"/>
                <w:lang w:val="en-US"/>
              </w:rPr>
            </w:pPr>
            <w:r w:rsidRPr="00480423">
              <w:rPr>
                <w:kern w:val="2"/>
                <w:szCs w:val="22"/>
                <w:lang w:val="en-US"/>
              </w:rPr>
              <w:t>CA_n46A-n48A</w:t>
            </w:r>
          </w:p>
          <w:p w14:paraId="0FFE517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8A4F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2D63EE"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5F974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1290230" w14:textId="77777777" w:rsidTr="005A0D4C">
        <w:trPr>
          <w:trHeight w:val="29"/>
        </w:trPr>
        <w:tc>
          <w:tcPr>
            <w:tcW w:w="3066" w:type="dxa"/>
            <w:tcBorders>
              <w:top w:val="nil"/>
              <w:left w:val="single" w:sz="4" w:space="0" w:color="auto"/>
              <w:bottom w:val="nil"/>
              <w:right w:val="single" w:sz="4" w:space="0" w:color="auto"/>
            </w:tcBorders>
            <w:vAlign w:val="center"/>
          </w:tcPr>
          <w:p w14:paraId="25DF7E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A06A7B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5DC03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A32364"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4919C60" w14:textId="77777777" w:rsidR="00E060BF" w:rsidRPr="00480423" w:rsidRDefault="00E060BF" w:rsidP="00AF6673">
            <w:pPr>
              <w:pStyle w:val="TAC"/>
              <w:rPr>
                <w:kern w:val="2"/>
                <w:szCs w:val="22"/>
                <w:lang w:val="en-US" w:eastAsia="zh-CN"/>
              </w:rPr>
            </w:pPr>
          </w:p>
        </w:tc>
      </w:tr>
      <w:tr w:rsidR="00E060BF" w:rsidRPr="00480423" w14:paraId="35CA55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5DA2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D0028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FE03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E6CA57"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ED4704" w14:textId="77777777" w:rsidR="00E060BF" w:rsidRPr="00480423" w:rsidRDefault="00E060BF" w:rsidP="00AF6673">
            <w:pPr>
              <w:pStyle w:val="TAC"/>
              <w:rPr>
                <w:kern w:val="2"/>
                <w:szCs w:val="22"/>
                <w:lang w:val="en-US" w:eastAsia="zh-CN"/>
              </w:rPr>
            </w:pPr>
          </w:p>
        </w:tc>
      </w:tr>
      <w:tr w:rsidR="00E060BF" w:rsidRPr="00480423" w14:paraId="227D8B3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39ED29" w14:textId="77777777" w:rsidR="00E060BF" w:rsidRPr="00480423" w:rsidRDefault="00E060BF" w:rsidP="00AF6673">
            <w:pPr>
              <w:pStyle w:val="TAC"/>
              <w:rPr>
                <w:kern w:val="2"/>
                <w:szCs w:val="22"/>
                <w:lang w:val="en-US"/>
              </w:rPr>
            </w:pPr>
            <w:r w:rsidRPr="00480423">
              <w:rPr>
                <w:kern w:val="2"/>
                <w:szCs w:val="22"/>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7F4C1AF4" w14:textId="77777777" w:rsidR="00E060BF" w:rsidRPr="00480423" w:rsidRDefault="00E060BF" w:rsidP="00AF6673">
            <w:pPr>
              <w:pStyle w:val="TAC"/>
              <w:rPr>
                <w:kern w:val="2"/>
                <w:szCs w:val="22"/>
                <w:lang w:val="en-US"/>
              </w:rPr>
            </w:pPr>
            <w:r w:rsidRPr="00480423">
              <w:rPr>
                <w:kern w:val="2"/>
                <w:szCs w:val="22"/>
                <w:lang w:val="en-US"/>
              </w:rPr>
              <w:t>CA_n46A-n48A</w:t>
            </w:r>
          </w:p>
          <w:p w14:paraId="25B2F36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30C4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2FCEADD"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BCAE9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F8CAAA3" w14:textId="77777777" w:rsidTr="005A0D4C">
        <w:trPr>
          <w:trHeight w:val="29"/>
        </w:trPr>
        <w:tc>
          <w:tcPr>
            <w:tcW w:w="3066" w:type="dxa"/>
            <w:tcBorders>
              <w:top w:val="nil"/>
              <w:left w:val="single" w:sz="4" w:space="0" w:color="auto"/>
              <w:bottom w:val="nil"/>
              <w:right w:val="single" w:sz="4" w:space="0" w:color="auto"/>
            </w:tcBorders>
            <w:vAlign w:val="center"/>
          </w:tcPr>
          <w:p w14:paraId="4553379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489726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F7AB1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6C90D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76FD5401" w14:textId="77777777" w:rsidR="00E060BF" w:rsidRPr="00480423" w:rsidRDefault="00E060BF" w:rsidP="00AF6673">
            <w:pPr>
              <w:pStyle w:val="TAC"/>
              <w:rPr>
                <w:kern w:val="2"/>
                <w:szCs w:val="22"/>
                <w:lang w:val="en-US" w:eastAsia="zh-CN"/>
              </w:rPr>
            </w:pPr>
          </w:p>
        </w:tc>
      </w:tr>
      <w:tr w:rsidR="00E060BF" w:rsidRPr="00480423" w14:paraId="44A114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7B2E3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AA8EFB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00088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2533E56"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E8B64A5" w14:textId="77777777" w:rsidR="00E060BF" w:rsidRPr="00480423" w:rsidRDefault="00E060BF" w:rsidP="00AF6673">
            <w:pPr>
              <w:pStyle w:val="TAC"/>
              <w:rPr>
                <w:kern w:val="2"/>
                <w:szCs w:val="22"/>
                <w:lang w:val="en-US" w:eastAsia="zh-CN"/>
              </w:rPr>
            </w:pPr>
          </w:p>
        </w:tc>
      </w:tr>
      <w:tr w:rsidR="00E060BF" w:rsidRPr="00480423" w14:paraId="5781CDB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299E852" w14:textId="77777777" w:rsidR="00E060BF" w:rsidRPr="00480423" w:rsidRDefault="00E060BF" w:rsidP="00AF6673">
            <w:pPr>
              <w:pStyle w:val="TAC"/>
              <w:rPr>
                <w:kern w:val="2"/>
                <w:szCs w:val="22"/>
                <w:lang w:val="en-US"/>
              </w:rPr>
            </w:pPr>
            <w:r w:rsidRPr="00480423">
              <w:rPr>
                <w:kern w:val="2"/>
                <w:szCs w:val="22"/>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1572979D" w14:textId="77777777" w:rsidR="00E060BF" w:rsidRPr="00480423" w:rsidRDefault="00E060BF" w:rsidP="00AF6673">
            <w:pPr>
              <w:pStyle w:val="TAC"/>
              <w:rPr>
                <w:kern w:val="2"/>
                <w:szCs w:val="22"/>
                <w:lang w:val="en-US"/>
              </w:rPr>
            </w:pPr>
            <w:r w:rsidRPr="00480423">
              <w:rPr>
                <w:kern w:val="2"/>
                <w:szCs w:val="22"/>
                <w:lang w:val="en-US"/>
              </w:rPr>
              <w:t>CA_n46A-n48A</w:t>
            </w:r>
          </w:p>
          <w:p w14:paraId="682F256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BA78D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BAD88D"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2126A3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5BBD8DD" w14:textId="77777777" w:rsidTr="005A0D4C">
        <w:trPr>
          <w:trHeight w:val="29"/>
        </w:trPr>
        <w:tc>
          <w:tcPr>
            <w:tcW w:w="3066" w:type="dxa"/>
            <w:tcBorders>
              <w:top w:val="nil"/>
              <w:left w:val="single" w:sz="4" w:space="0" w:color="auto"/>
              <w:bottom w:val="nil"/>
              <w:right w:val="single" w:sz="4" w:space="0" w:color="auto"/>
            </w:tcBorders>
            <w:vAlign w:val="center"/>
          </w:tcPr>
          <w:p w14:paraId="29BEE55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7102F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8C693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AD63DB"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8DCB294" w14:textId="77777777" w:rsidR="00E060BF" w:rsidRPr="00480423" w:rsidRDefault="00E060BF" w:rsidP="00AF6673">
            <w:pPr>
              <w:pStyle w:val="TAC"/>
              <w:rPr>
                <w:kern w:val="2"/>
                <w:szCs w:val="22"/>
                <w:lang w:val="en-US" w:eastAsia="zh-CN"/>
              </w:rPr>
            </w:pPr>
          </w:p>
        </w:tc>
      </w:tr>
      <w:tr w:rsidR="00E060BF" w:rsidRPr="00480423" w14:paraId="70B750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7B95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A182D6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3B5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AB546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D0C8E1" w14:textId="77777777" w:rsidR="00E060BF" w:rsidRPr="00480423" w:rsidRDefault="00E060BF" w:rsidP="00AF6673">
            <w:pPr>
              <w:pStyle w:val="TAC"/>
              <w:rPr>
                <w:kern w:val="2"/>
                <w:szCs w:val="22"/>
                <w:lang w:val="en-US" w:eastAsia="zh-CN"/>
              </w:rPr>
            </w:pPr>
          </w:p>
        </w:tc>
      </w:tr>
      <w:tr w:rsidR="00E060BF" w:rsidRPr="00480423" w14:paraId="5B963A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3870DB7" w14:textId="77777777" w:rsidR="00E060BF" w:rsidRPr="00480423" w:rsidRDefault="00E060BF" w:rsidP="00AF6673">
            <w:pPr>
              <w:pStyle w:val="TAC"/>
              <w:rPr>
                <w:kern w:val="2"/>
                <w:szCs w:val="22"/>
                <w:lang w:val="en-US"/>
              </w:rPr>
            </w:pPr>
            <w:r w:rsidRPr="00480423">
              <w:rPr>
                <w:kern w:val="2"/>
                <w:szCs w:val="22"/>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2F25FD39" w14:textId="77777777" w:rsidR="00E060BF" w:rsidRPr="00480423" w:rsidRDefault="00E060BF" w:rsidP="00AF6673">
            <w:pPr>
              <w:pStyle w:val="TAC"/>
              <w:rPr>
                <w:kern w:val="2"/>
                <w:szCs w:val="22"/>
                <w:lang w:val="en-US"/>
              </w:rPr>
            </w:pPr>
            <w:r w:rsidRPr="00480423">
              <w:rPr>
                <w:kern w:val="2"/>
                <w:szCs w:val="22"/>
                <w:lang w:val="en-US"/>
              </w:rPr>
              <w:t>CA_n46A-n48A</w:t>
            </w:r>
          </w:p>
          <w:p w14:paraId="5F70421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A3F95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DA08286"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1BC304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8B5121" w14:textId="77777777" w:rsidTr="005A0D4C">
        <w:trPr>
          <w:trHeight w:val="29"/>
        </w:trPr>
        <w:tc>
          <w:tcPr>
            <w:tcW w:w="3066" w:type="dxa"/>
            <w:tcBorders>
              <w:top w:val="nil"/>
              <w:left w:val="single" w:sz="4" w:space="0" w:color="auto"/>
              <w:bottom w:val="nil"/>
              <w:right w:val="single" w:sz="4" w:space="0" w:color="auto"/>
            </w:tcBorders>
            <w:vAlign w:val="center"/>
          </w:tcPr>
          <w:p w14:paraId="2D50931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27430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43387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D8F2D0"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EE7CC09" w14:textId="77777777" w:rsidR="00E060BF" w:rsidRPr="00480423" w:rsidRDefault="00E060BF" w:rsidP="00AF6673">
            <w:pPr>
              <w:pStyle w:val="TAC"/>
              <w:rPr>
                <w:kern w:val="2"/>
                <w:szCs w:val="22"/>
                <w:lang w:val="en-US" w:eastAsia="zh-CN"/>
              </w:rPr>
            </w:pPr>
          </w:p>
        </w:tc>
      </w:tr>
      <w:tr w:rsidR="00E060BF" w:rsidRPr="00480423" w14:paraId="6370C6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B453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4EE80E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D41C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05ADF85"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93DD066" w14:textId="77777777" w:rsidR="00E060BF" w:rsidRPr="00480423" w:rsidRDefault="00E060BF" w:rsidP="00AF6673">
            <w:pPr>
              <w:pStyle w:val="TAC"/>
              <w:rPr>
                <w:kern w:val="2"/>
                <w:szCs w:val="22"/>
                <w:lang w:val="en-US" w:eastAsia="zh-CN"/>
              </w:rPr>
            </w:pPr>
          </w:p>
        </w:tc>
      </w:tr>
      <w:tr w:rsidR="00E060BF" w:rsidRPr="00480423" w14:paraId="769518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6E8BA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43EF619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17F265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EE743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7EDBDB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5678F9D" w14:textId="77777777" w:rsidTr="005A0D4C">
        <w:trPr>
          <w:trHeight w:val="29"/>
        </w:trPr>
        <w:tc>
          <w:tcPr>
            <w:tcW w:w="3066" w:type="dxa"/>
            <w:tcBorders>
              <w:top w:val="nil"/>
              <w:left w:val="single" w:sz="4" w:space="0" w:color="auto"/>
              <w:bottom w:val="nil"/>
              <w:right w:val="single" w:sz="4" w:space="0" w:color="auto"/>
            </w:tcBorders>
            <w:vAlign w:val="center"/>
          </w:tcPr>
          <w:p w14:paraId="50E1CD2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188B66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C94CD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9628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08C6766" w14:textId="77777777" w:rsidR="00E060BF" w:rsidRPr="00480423" w:rsidRDefault="00E060BF" w:rsidP="00AF6673">
            <w:pPr>
              <w:pStyle w:val="TAC"/>
              <w:rPr>
                <w:rFonts w:eastAsiaTheme="minorEastAsia"/>
                <w:kern w:val="2"/>
                <w:szCs w:val="22"/>
                <w:lang w:val="en-US" w:eastAsia="zh-CN"/>
              </w:rPr>
            </w:pPr>
          </w:p>
        </w:tc>
      </w:tr>
      <w:tr w:rsidR="00E060BF" w:rsidRPr="00480423" w14:paraId="791037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D78E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138A2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A81DB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89A32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24480DB" w14:textId="77777777" w:rsidR="00E060BF" w:rsidRPr="00480423" w:rsidRDefault="00E060BF" w:rsidP="00AF6673">
            <w:pPr>
              <w:pStyle w:val="TAC"/>
              <w:rPr>
                <w:rFonts w:eastAsiaTheme="minorEastAsia"/>
                <w:kern w:val="2"/>
                <w:szCs w:val="22"/>
                <w:lang w:val="en-US" w:eastAsia="zh-CN"/>
              </w:rPr>
            </w:pPr>
          </w:p>
        </w:tc>
      </w:tr>
      <w:tr w:rsidR="00E060BF" w:rsidRPr="00480423" w14:paraId="264C5DF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E21056B" w14:textId="77777777" w:rsidR="00E060BF" w:rsidRPr="00480423" w:rsidRDefault="00E060BF" w:rsidP="00AF6673">
            <w:pPr>
              <w:pStyle w:val="TAC"/>
              <w:rPr>
                <w:kern w:val="2"/>
                <w:szCs w:val="22"/>
                <w:lang w:val="en-US"/>
              </w:rPr>
            </w:pPr>
            <w:r w:rsidRPr="00480423">
              <w:rPr>
                <w:kern w:val="2"/>
                <w:szCs w:val="22"/>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53D9DEDE" w14:textId="77777777" w:rsidR="00E060BF" w:rsidRPr="00480423" w:rsidRDefault="00E060BF" w:rsidP="00AF6673">
            <w:pPr>
              <w:pStyle w:val="TAC"/>
              <w:rPr>
                <w:kern w:val="2"/>
                <w:szCs w:val="22"/>
                <w:lang w:val="en-US"/>
              </w:rPr>
            </w:pPr>
            <w:r w:rsidRPr="00480423">
              <w:rPr>
                <w:kern w:val="2"/>
                <w:szCs w:val="22"/>
                <w:lang w:val="en-US"/>
              </w:rPr>
              <w:t>CA_n46A-n48A</w:t>
            </w:r>
          </w:p>
          <w:p w14:paraId="6847D45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B25A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D0CCD8"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4F250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B98152" w14:textId="77777777" w:rsidTr="005A0D4C">
        <w:trPr>
          <w:trHeight w:val="29"/>
        </w:trPr>
        <w:tc>
          <w:tcPr>
            <w:tcW w:w="3066" w:type="dxa"/>
            <w:tcBorders>
              <w:top w:val="nil"/>
              <w:left w:val="single" w:sz="4" w:space="0" w:color="auto"/>
              <w:bottom w:val="nil"/>
              <w:right w:val="single" w:sz="4" w:space="0" w:color="auto"/>
            </w:tcBorders>
            <w:vAlign w:val="center"/>
          </w:tcPr>
          <w:p w14:paraId="5ABE10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89DC91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377C3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66C62"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298A9DF" w14:textId="77777777" w:rsidR="00E060BF" w:rsidRPr="00480423" w:rsidRDefault="00E060BF" w:rsidP="00AF6673">
            <w:pPr>
              <w:pStyle w:val="TAC"/>
              <w:rPr>
                <w:kern w:val="2"/>
                <w:szCs w:val="22"/>
                <w:lang w:val="en-US" w:eastAsia="zh-CN"/>
              </w:rPr>
            </w:pPr>
          </w:p>
        </w:tc>
      </w:tr>
      <w:tr w:rsidR="00E060BF" w:rsidRPr="00480423" w14:paraId="705DAA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A2C7D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D914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E85F2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978D0D"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F0AE771" w14:textId="77777777" w:rsidR="00E060BF" w:rsidRPr="00480423" w:rsidRDefault="00E060BF" w:rsidP="00AF6673">
            <w:pPr>
              <w:pStyle w:val="TAC"/>
              <w:rPr>
                <w:kern w:val="2"/>
                <w:szCs w:val="22"/>
                <w:lang w:val="en-US" w:eastAsia="zh-CN"/>
              </w:rPr>
            </w:pPr>
          </w:p>
        </w:tc>
      </w:tr>
      <w:tr w:rsidR="00E060BF" w:rsidRPr="00480423" w14:paraId="56402C2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474F2E4" w14:textId="77777777" w:rsidR="00E060BF" w:rsidRPr="00480423" w:rsidRDefault="00E060BF" w:rsidP="00AF6673">
            <w:pPr>
              <w:pStyle w:val="TAC"/>
              <w:rPr>
                <w:kern w:val="2"/>
                <w:szCs w:val="22"/>
                <w:lang w:val="en-US"/>
              </w:rPr>
            </w:pPr>
            <w:r w:rsidRPr="00480423">
              <w:rPr>
                <w:kern w:val="2"/>
                <w:szCs w:val="22"/>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2596E5FA" w14:textId="77777777" w:rsidR="00E060BF" w:rsidRPr="00480423" w:rsidRDefault="00E060BF" w:rsidP="00AF6673">
            <w:pPr>
              <w:pStyle w:val="TAC"/>
              <w:rPr>
                <w:kern w:val="2"/>
                <w:szCs w:val="22"/>
                <w:lang w:val="en-US"/>
              </w:rPr>
            </w:pPr>
            <w:r w:rsidRPr="00480423">
              <w:rPr>
                <w:kern w:val="2"/>
                <w:szCs w:val="22"/>
                <w:lang w:val="en-US"/>
              </w:rPr>
              <w:t>CA_n46A-n48A</w:t>
            </w:r>
          </w:p>
          <w:p w14:paraId="290176C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3734D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8F2256B"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925E8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3977A43" w14:textId="77777777" w:rsidTr="005A0D4C">
        <w:trPr>
          <w:trHeight w:val="29"/>
        </w:trPr>
        <w:tc>
          <w:tcPr>
            <w:tcW w:w="3066" w:type="dxa"/>
            <w:tcBorders>
              <w:top w:val="nil"/>
              <w:left w:val="single" w:sz="4" w:space="0" w:color="auto"/>
              <w:bottom w:val="nil"/>
              <w:right w:val="single" w:sz="4" w:space="0" w:color="auto"/>
            </w:tcBorders>
            <w:vAlign w:val="center"/>
          </w:tcPr>
          <w:p w14:paraId="76EB35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5E2B5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B2056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86BF0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B5B2B43" w14:textId="77777777" w:rsidR="00E060BF" w:rsidRPr="00480423" w:rsidRDefault="00E060BF" w:rsidP="00AF6673">
            <w:pPr>
              <w:pStyle w:val="TAC"/>
              <w:rPr>
                <w:kern w:val="2"/>
                <w:szCs w:val="22"/>
                <w:lang w:val="en-US" w:eastAsia="zh-CN"/>
              </w:rPr>
            </w:pPr>
          </w:p>
        </w:tc>
      </w:tr>
      <w:tr w:rsidR="00E060BF" w:rsidRPr="00480423" w14:paraId="6874E5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3A3CC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3A490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0F735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CC9CC57"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4B114BA" w14:textId="77777777" w:rsidR="00E060BF" w:rsidRPr="00480423" w:rsidRDefault="00E060BF" w:rsidP="00AF6673">
            <w:pPr>
              <w:pStyle w:val="TAC"/>
              <w:rPr>
                <w:kern w:val="2"/>
                <w:szCs w:val="22"/>
                <w:lang w:val="en-US" w:eastAsia="zh-CN"/>
              </w:rPr>
            </w:pPr>
          </w:p>
        </w:tc>
      </w:tr>
      <w:tr w:rsidR="00E060BF" w:rsidRPr="00480423" w14:paraId="25EAA08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792A033" w14:textId="77777777" w:rsidR="00E060BF" w:rsidRPr="00480423" w:rsidRDefault="00E060BF" w:rsidP="00AF6673">
            <w:pPr>
              <w:pStyle w:val="TAC"/>
              <w:rPr>
                <w:kern w:val="2"/>
                <w:szCs w:val="22"/>
                <w:lang w:val="en-US"/>
              </w:rPr>
            </w:pPr>
            <w:r w:rsidRPr="00480423">
              <w:rPr>
                <w:kern w:val="2"/>
                <w:szCs w:val="22"/>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7F18AC4D" w14:textId="77777777" w:rsidR="00E060BF" w:rsidRPr="00480423" w:rsidRDefault="00E060BF" w:rsidP="00AF6673">
            <w:pPr>
              <w:pStyle w:val="TAC"/>
              <w:rPr>
                <w:kern w:val="2"/>
                <w:szCs w:val="22"/>
                <w:lang w:val="en-US"/>
              </w:rPr>
            </w:pPr>
            <w:r w:rsidRPr="00480423">
              <w:rPr>
                <w:kern w:val="2"/>
                <w:szCs w:val="22"/>
                <w:lang w:val="en-US"/>
              </w:rPr>
              <w:t>CA_n46A-n48A</w:t>
            </w:r>
          </w:p>
          <w:p w14:paraId="7096F5C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F3A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24E093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6C4C5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A994BBF" w14:textId="77777777" w:rsidTr="005A0D4C">
        <w:trPr>
          <w:trHeight w:val="29"/>
        </w:trPr>
        <w:tc>
          <w:tcPr>
            <w:tcW w:w="3066" w:type="dxa"/>
            <w:tcBorders>
              <w:top w:val="nil"/>
              <w:left w:val="single" w:sz="4" w:space="0" w:color="auto"/>
              <w:bottom w:val="nil"/>
              <w:right w:val="single" w:sz="4" w:space="0" w:color="auto"/>
            </w:tcBorders>
            <w:vAlign w:val="center"/>
          </w:tcPr>
          <w:p w14:paraId="351CCC5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CD8A82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B8E6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7CC927"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C3DD175" w14:textId="77777777" w:rsidR="00E060BF" w:rsidRPr="00480423" w:rsidRDefault="00E060BF" w:rsidP="00AF6673">
            <w:pPr>
              <w:pStyle w:val="TAC"/>
              <w:rPr>
                <w:kern w:val="2"/>
                <w:szCs w:val="22"/>
                <w:lang w:val="en-US" w:eastAsia="zh-CN"/>
              </w:rPr>
            </w:pPr>
          </w:p>
        </w:tc>
      </w:tr>
      <w:tr w:rsidR="00E060BF" w:rsidRPr="00480423" w14:paraId="4D6390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FBBAD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3BF6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617EA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44FBB3"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478E7DB" w14:textId="77777777" w:rsidR="00E060BF" w:rsidRPr="00480423" w:rsidRDefault="00E060BF" w:rsidP="00AF6673">
            <w:pPr>
              <w:pStyle w:val="TAC"/>
              <w:rPr>
                <w:kern w:val="2"/>
                <w:szCs w:val="22"/>
                <w:lang w:val="en-US" w:eastAsia="zh-CN"/>
              </w:rPr>
            </w:pPr>
          </w:p>
        </w:tc>
      </w:tr>
      <w:tr w:rsidR="00E060BF" w:rsidRPr="00480423" w14:paraId="63D0DAA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FB042AE" w14:textId="77777777" w:rsidR="00E060BF" w:rsidRPr="00480423" w:rsidRDefault="00E060BF" w:rsidP="00AF6673">
            <w:pPr>
              <w:pStyle w:val="TAC"/>
              <w:rPr>
                <w:kern w:val="2"/>
                <w:szCs w:val="22"/>
                <w:lang w:val="en-US"/>
              </w:rPr>
            </w:pPr>
            <w:r w:rsidRPr="00480423">
              <w:rPr>
                <w:kern w:val="2"/>
                <w:szCs w:val="22"/>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27FB1761" w14:textId="77777777" w:rsidR="00E060BF" w:rsidRPr="00480423" w:rsidRDefault="00E060BF" w:rsidP="00AF6673">
            <w:pPr>
              <w:pStyle w:val="TAC"/>
              <w:rPr>
                <w:kern w:val="2"/>
                <w:szCs w:val="22"/>
                <w:lang w:val="en-US"/>
              </w:rPr>
            </w:pPr>
            <w:r w:rsidRPr="00480423">
              <w:rPr>
                <w:kern w:val="2"/>
                <w:szCs w:val="22"/>
                <w:lang w:val="en-US"/>
              </w:rPr>
              <w:t>CA_n46A-n48A</w:t>
            </w:r>
          </w:p>
          <w:p w14:paraId="66BCBBF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845A8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D92F9A3"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7FCC6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E0EDF2" w14:textId="77777777" w:rsidTr="005A0D4C">
        <w:trPr>
          <w:trHeight w:val="29"/>
        </w:trPr>
        <w:tc>
          <w:tcPr>
            <w:tcW w:w="3066" w:type="dxa"/>
            <w:tcBorders>
              <w:top w:val="nil"/>
              <w:left w:val="single" w:sz="4" w:space="0" w:color="auto"/>
              <w:bottom w:val="nil"/>
              <w:right w:val="single" w:sz="4" w:space="0" w:color="auto"/>
            </w:tcBorders>
            <w:vAlign w:val="center"/>
          </w:tcPr>
          <w:p w14:paraId="5E6095E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A638DF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4A2E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0F126F0"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E6FAA30" w14:textId="77777777" w:rsidR="00E060BF" w:rsidRPr="00480423" w:rsidRDefault="00E060BF" w:rsidP="00AF6673">
            <w:pPr>
              <w:pStyle w:val="TAC"/>
              <w:rPr>
                <w:kern w:val="2"/>
                <w:szCs w:val="22"/>
                <w:lang w:val="en-US" w:eastAsia="zh-CN"/>
              </w:rPr>
            </w:pPr>
          </w:p>
        </w:tc>
      </w:tr>
      <w:tr w:rsidR="00E060BF" w:rsidRPr="00480423" w14:paraId="7CC9EA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15362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CB5CD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B4B87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814537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ED3C218" w14:textId="77777777" w:rsidR="00E060BF" w:rsidRPr="00480423" w:rsidRDefault="00E060BF" w:rsidP="00AF6673">
            <w:pPr>
              <w:pStyle w:val="TAC"/>
              <w:rPr>
                <w:kern w:val="2"/>
                <w:szCs w:val="22"/>
                <w:lang w:val="en-US" w:eastAsia="zh-CN"/>
              </w:rPr>
            </w:pPr>
          </w:p>
        </w:tc>
      </w:tr>
      <w:tr w:rsidR="00E060BF" w:rsidRPr="00480423" w14:paraId="1EFE6FD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942DE98" w14:textId="77777777" w:rsidR="00E060BF" w:rsidRPr="00480423" w:rsidRDefault="00E060BF" w:rsidP="00AF6673">
            <w:pPr>
              <w:pStyle w:val="TAC"/>
              <w:rPr>
                <w:kern w:val="2"/>
                <w:szCs w:val="22"/>
                <w:lang w:val="en-US"/>
              </w:rPr>
            </w:pPr>
            <w:r w:rsidRPr="00480423">
              <w:rPr>
                <w:kern w:val="2"/>
                <w:szCs w:val="22"/>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456258BE" w14:textId="77777777" w:rsidR="00E060BF" w:rsidRPr="00480423" w:rsidRDefault="00E060BF" w:rsidP="00AF6673">
            <w:pPr>
              <w:pStyle w:val="TAC"/>
              <w:rPr>
                <w:kern w:val="2"/>
                <w:szCs w:val="22"/>
                <w:lang w:val="en-US"/>
              </w:rPr>
            </w:pPr>
            <w:r w:rsidRPr="00480423">
              <w:rPr>
                <w:kern w:val="2"/>
                <w:szCs w:val="22"/>
                <w:lang w:val="en-US"/>
              </w:rPr>
              <w:t>CA_n46A-n48A</w:t>
            </w:r>
          </w:p>
          <w:p w14:paraId="68F33D9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8F08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85346BF"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CDE60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A7D8628" w14:textId="77777777" w:rsidTr="005A0D4C">
        <w:trPr>
          <w:trHeight w:val="29"/>
        </w:trPr>
        <w:tc>
          <w:tcPr>
            <w:tcW w:w="3066" w:type="dxa"/>
            <w:tcBorders>
              <w:top w:val="nil"/>
              <w:left w:val="single" w:sz="4" w:space="0" w:color="auto"/>
              <w:bottom w:val="nil"/>
              <w:right w:val="single" w:sz="4" w:space="0" w:color="auto"/>
            </w:tcBorders>
            <w:vAlign w:val="center"/>
          </w:tcPr>
          <w:p w14:paraId="22144D2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E10C7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A8F52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D16F4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8A69A63" w14:textId="77777777" w:rsidR="00E060BF" w:rsidRPr="00480423" w:rsidRDefault="00E060BF" w:rsidP="00AF6673">
            <w:pPr>
              <w:pStyle w:val="TAC"/>
              <w:rPr>
                <w:kern w:val="2"/>
                <w:szCs w:val="22"/>
                <w:lang w:val="en-US" w:eastAsia="zh-CN"/>
              </w:rPr>
            </w:pPr>
          </w:p>
        </w:tc>
      </w:tr>
      <w:tr w:rsidR="00E060BF" w:rsidRPr="00480423" w14:paraId="24AC3C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907D3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210BF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D4B9C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E8DAB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31B983E" w14:textId="77777777" w:rsidR="00E060BF" w:rsidRPr="00480423" w:rsidRDefault="00E060BF" w:rsidP="00AF6673">
            <w:pPr>
              <w:pStyle w:val="TAC"/>
              <w:rPr>
                <w:kern w:val="2"/>
                <w:szCs w:val="22"/>
                <w:lang w:val="en-US" w:eastAsia="zh-CN"/>
              </w:rPr>
            </w:pPr>
          </w:p>
        </w:tc>
      </w:tr>
      <w:tr w:rsidR="00E060BF" w:rsidRPr="00480423" w14:paraId="1F00BB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94C4A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2C4A1B9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210EAF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13A6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2F2FDD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FCE0813" w14:textId="77777777" w:rsidTr="005A0D4C">
        <w:trPr>
          <w:trHeight w:val="29"/>
        </w:trPr>
        <w:tc>
          <w:tcPr>
            <w:tcW w:w="3066" w:type="dxa"/>
            <w:tcBorders>
              <w:top w:val="nil"/>
              <w:left w:val="single" w:sz="4" w:space="0" w:color="auto"/>
              <w:bottom w:val="nil"/>
              <w:right w:val="single" w:sz="4" w:space="0" w:color="auto"/>
            </w:tcBorders>
            <w:vAlign w:val="center"/>
          </w:tcPr>
          <w:p w14:paraId="7A30B49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98D8D0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9178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B917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3FD880B2" w14:textId="77777777" w:rsidR="00E060BF" w:rsidRPr="00480423" w:rsidRDefault="00E060BF" w:rsidP="00AF6673">
            <w:pPr>
              <w:pStyle w:val="TAC"/>
              <w:rPr>
                <w:rFonts w:eastAsiaTheme="minorEastAsia"/>
                <w:kern w:val="2"/>
                <w:szCs w:val="22"/>
                <w:lang w:val="en-US" w:eastAsia="zh-CN"/>
              </w:rPr>
            </w:pPr>
          </w:p>
        </w:tc>
      </w:tr>
      <w:tr w:rsidR="00E060BF" w:rsidRPr="00480423" w14:paraId="489415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18B1D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6A94F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098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3D99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C3C83AB" w14:textId="77777777" w:rsidR="00E060BF" w:rsidRPr="00480423" w:rsidRDefault="00E060BF" w:rsidP="00AF6673">
            <w:pPr>
              <w:pStyle w:val="TAC"/>
              <w:rPr>
                <w:rFonts w:eastAsiaTheme="minorEastAsia"/>
                <w:kern w:val="2"/>
                <w:szCs w:val="22"/>
                <w:lang w:val="en-US" w:eastAsia="zh-CN"/>
              </w:rPr>
            </w:pPr>
          </w:p>
        </w:tc>
      </w:tr>
      <w:tr w:rsidR="00E060BF" w:rsidRPr="00480423" w14:paraId="01EB2A8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407F747" w14:textId="77777777" w:rsidR="00E060BF" w:rsidRPr="00480423" w:rsidRDefault="00E060BF" w:rsidP="00AF6673">
            <w:pPr>
              <w:pStyle w:val="TAC"/>
              <w:rPr>
                <w:kern w:val="2"/>
                <w:szCs w:val="22"/>
                <w:lang w:val="en-US"/>
              </w:rPr>
            </w:pPr>
            <w:r w:rsidRPr="00480423">
              <w:rPr>
                <w:kern w:val="2"/>
                <w:szCs w:val="22"/>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70A64D76" w14:textId="77777777" w:rsidR="00E060BF" w:rsidRPr="00480423" w:rsidRDefault="00E060BF" w:rsidP="00AF6673">
            <w:pPr>
              <w:pStyle w:val="TAC"/>
              <w:rPr>
                <w:kern w:val="2"/>
                <w:szCs w:val="22"/>
                <w:lang w:val="en-US"/>
              </w:rPr>
            </w:pPr>
            <w:r w:rsidRPr="00480423">
              <w:rPr>
                <w:kern w:val="2"/>
                <w:szCs w:val="22"/>
                <w:lang w:val="en-US"/>
              </w:rPr>
              <w:t>CA_n46A-n48A</w:t>
            </w:r>
          </w:p>
          <w:p w14:paraId="36F68CA6"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7E7B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5948E5"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324E53A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8ADE7B" w14:textId="77777777" w:rsidTr="005A0D4C">
        <w:trPr>
          <w:trHeight w:val="29"/>
        </w:trPr>
        <w:tc>
          <w:tcPr>
            <w:tcW w:w="3066" w:type="dxa"/>
            <w:tcBorders>
              <w:top w:val="nil"/>
              <w:left w:val="single" w:sz="4" w:space="0" w:color="auto"/>
              <w:bottom w:val="nil"/>
              <w:right w:val="single" w:sz="4" w:space="0" w:color="auto"/>
            </w:tcBorders>
            <w:vAlign w:val="center"/>
          </w:tcPr>
          <w:p w14:paraId="35CBF54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8D9C6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B5223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ED431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3346170" w14:textId="77777777" w:rsidR="00E060BF" w:rsidRPr="00480423" w:rsidRDefault="00E060BF" w:rsidP="00AF6673">
            <w:pPr>
              <w:pStyle w:val="TAC"/>
              <w:rPr>
                <w:kern w:val="2"/>
                <w:szCs w:val="22"/>
                <w:lang w:val="en-US" w:eastAsia="zh-CN"/>
              </w:rPr>
            </w:pPr>
          </w:p>
        </w:tc>
      </w:tr>
      <w:tr w:rsidR="00E060BF" w:rsidRPr="00480423" w14:paraId="2C010A4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85D1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DC3EE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9DAE6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3855B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3E604C" w14:textId="77777777" w:rsidR="00E060BF" w:rsidRPr="00480423" w:rsidRDefault="00E060BF" w:rsidP="00AF6673">
            <w:pPr>
              <w:pStyle w:val="TAC"/>
              <w:rPr>
                <w:kern w:val="2"/>
                <w:szCs w:val="22"/>
                <w:lang w:val="en-US" w:eastAsia="zh-CN"/>
              </w:rPr>
            </w:pPr>
          </w:p>
        </w:tc>
      </w:tr>
      <w:tr w:rsidR="00E060BF" w:rsidRPr="00480423" w14:paraId="5137926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EF3B78F" w14:textId="77777777" w:rsidR="00E060BF" w:rsidRPr="00480423" w:rsidRDefault="00E060BF" w:rsidP="00AF6673">
            <w:pPr>
              <w:pStyle w:val="TAC"/>
              <w:rPr>
                <w:kern w:val="2"/>
                <w:szCs w:val="22"/>
                <w:lang w:val="en-US"/>
              </w:rPr>
            </w:pPr>
            <w:r w:rsidRPr="00480423">
              <w:rPr>
                <w:kern w:val="2"/>
                <w:szCs w:val="22"/>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26D5AF29" w14:textId="77777777" w:rsidR="00E060BF" w:rsidRPr="00480423" w:rsidRDefault="00E060BF" w:rsidP="00AF6673">
            <w:pPr>
              <w:pStyle w:val="TAC"/>
              <w:rPr>
                <w:kern w:val="2"/>
                <w:szCs w:val="22"/>
                <w:lang w:val="en-US"/>
              </w:rPr>
            </w:pPr>
            <w:r w:rsidRPr="00480423">
              <w:rPr>
                <w:kern w:val="2"/>
                <w:szCs w:val="22"/>
                <w:lang w:val="en-US"/>
              </w:rPr>
              <w:t>CA_n46A-n48A</w:t>
            </w:r>
          </w:p>
          <w:p w14:paraId="6EAD72E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1F402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CEBC47F"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BDE10C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44358FF" w14:textId="77777777" w:rsidTr="005A0D4C">
        <w:trPr>
          <w:trHeight w:val="29"/>
        </w:trPr>
        <w:tc>
          <w:tcPr>
            <w:tcW w:w="3066" w:type="dxa"/>
            <w:tcBorders>
              <w:top w:val="nil"/>
              <w:left w:val="single" w:sz="4" w:space="0" w:color="auto"/>
              <w:bottom w:val="nil"/>
              <w:right w:val="single" w:sz="4" w:space="0" w:color="auto"/>
            </w:tcBorders>
            <w:vAlign w:val="center"/>
          </w:tcPr>
          <w:p w14:paraId="5BF8D5B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42B5B7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61C9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75DD0E"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CAE42BE" w14:textId="77777777" w:rsidR="00E060BF" w:rsidRPr="00480423" w:rsidRDefault="00E060BF" w:rsidP="00AF6673">
            <w:pPr>
              <w:pStyle w:val="TAC"/>
              <w:rPr>
                <w:kern w:val="2"/>
                <w:szCs w:val="22"/>
                <w:lang w:val="en-US" w:eastAsia="zh-CN"/>
              </w:rPr>
            </w:pPr>
          </w:p>
        </w:tc>
      </w:tr>
      <w:tr w:rsidR="00E060BF" w:rsidRPr="00480423" w14:paraId="71D2CD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A37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DFF1A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456E8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ADFE0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1F5E805" w14:textId="77777777" w:rsidR="00E060BF" w:rsidRPr="00480423" w:rsidRDefault="00E060BF" w:rsidP="00AF6673">
            <w:pPr>
              <w:pStyle w:val="TAC"/>
              <w:rPr>
                <w:kern w:val="2"/>
                <w:szCs w:val="22"/>
                <w:lang w:val="en-US" w:eastAsia="zh-CN"/>
              </w:rPr>
            </w:pPr>
          </w:p>
        </w:tc>
      </w:tr>
      <w:tr w:rsidR="00E060BF" w:rsidRPr="00480423" w14:paraId="67896FB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F141F24" w14:textId="77777777" w:rsidR="00E060BF" w:rsidRPr="00480423" w:rsidRDefault="00E060BF" w:rsidP="00AF6673">
            <w:pPr>
              <w:pStyle w:val="TAC"/>
              <w:rPr>
                <w:kern w:val="2"/>
                <w:szCs w:val="22"/>
                <w:lang w:val="en-US"/>
              </w:rPr>
            </w:pPr>
            <w:r w:rsidRPr="00480423">
              <w:rPr>
                <w:kern w:val="2"/>
                <w:szCs w:val="22"/>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01FB6BBE" w14:textId="77777777" w:rsidR="00E060BF" w:rsidRPr="00480423" w:rsidRDefault="00E060BF" w:rsidP="00AF6673">
            <w:pPr>
              <w:pStyle w:val="TAC"/>
              <w:rPr>
                <w:kern w:val="2"/>
                <w:szCs w:val="22"/>
                <w:lang w:val="en-US"/>
              </w:rPr>
            </w:pPr>
            <w:r w:rsidRPr="00480423">
              <w:rPr>
                <w:kern w:val="2"/>
                <w:szCs w:val="22"/>
                <w:lang w:val="en-US"/>
              </w:rPr>
              <w:t>CA_n46A-n48A</w:t>
            </w:r>
          </w:p>
          <w:p w14:paraId="25610C5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29DC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0AB82D"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4485FA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F7E957" w14:textId="77777777" w:rsidTr="005A0D4C">
        <w:trPr>
          <w:trHeight w:val="29"/>
        </w:trPr>
        <w:tc>
          <w:tcPr>
            <w:tcW w:w="3066" w:type="dxa"/>
            <w:tcBorders>
              <w:top w:val="nil"/>
              <w:left w:val="single" w:sz="4" w:space="0" w:color="auto"/>
              <w:bottom w:val="nil"/>
              <w:right w:val="single" w:sz="4" w:space="0" w:color="auto"/>
            </w:tcBorders>
            <w:vAlign w:val="center"/>
          </w:tcPr>
          <w:p w14:paraId="1E8EA8B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1EBAFB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C149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274F1E"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A131ACC" w14:textId="77777777" w:rsidR="00E060BF" w:rsidRPr="00480423" w:rsidRDefault="00E060BF" w:rsidP="00AF6673">
            <w:pPr>
              <w:pStyle w:val="TAC"/>
              <w:rPr>
                <w:kern w:val="2"/>
                <w:szCs w:val="22"/>
                <w:lang w:val="en-US" w:eastAsia="zh-CN"/>
              </w:rPr>
            </w:pPr>
          </w:p>
        </w:tc>
      </w:tr>
      <w:tr w:rsidR="00E060BF" w:rsidRPr="00480423" w14:paraId="10F11C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BF714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6A170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03082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5D272B"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B49CD3" w14:textId="77777777" w:rsidR="00E060BF" w:rsidRPr="00480423" w:rsidRDefault="00E060BF" w:rsidP="00AF6673">
            <w:pPr>
              <w:pStyle w:val="TAC"/>
              <w:rPr>
                <w:kern w:val="2"/>
                <w:szCs w:val="22"/>
                <w:lang w:val="en-US" w:eastAsia="zh-CN"/>
              </w:rPr>
            </w:pPr>
          </w:p>
        </w:tc>
      </w:tr>
      <w:tr w:rsidR="00E060BF" w:rsidRPr="00480423" w14:paraId="6A5E1A0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CDB556A" w14:textId="77777777" w:rsidR="00E060BF" w:rsidRPr="00480423" w:rsidRDefault="00E060BF" w:rsidP="00AF6673">
            <w:pPr>
              <w:pStyle w:val="TAC"/>
              <w:rPr>
                <w:kern w:val="2"/>
                <w:szCs w:val="22"/>
                <w:lang w:val="en-US"/>
              </w:rPr>
            </w:pPr>
            <w:r w:rsidRPr="00480423">
              <w:rPr>
                <w:kern w:val="2"/>
                <w:szCs w:val="22"/>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55688D9C" w14:textId="77777777" w:rsidR="00E060BF" w:rsidRPr="00480423" w:rsidRDefault="00E060BF" w:rsidP="00AF6673">
            <w:pPr>
              <w:pStyle w:val="TAC"/>
              <w:rPr>
                <w:kern w:val="2"/>
                <w:szCs w:val="22"/>
                <w:lang w:val="en-US"/>
              </w:rPr>
            </w:pPr>
            <w:r w:rsidRPr="00480423">
              <w:rPr>
                <w:kern w:val="2"/>
                <w:szCs w:val="22"/>
                <w:lang w:val="en-US"/>
              </w:rPr>
              <w:t>CA_n46A-n48A</w:t>
            </w:r>
          </w:p>
          <w:p w14:paraId="270D8C2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C6EFB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3E70BC1"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BAE7D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FD8D17B" w14:textId="77777777" w:rsidTr="005A0D4C">
        <w:trPr>
          <w:trHeight w:val="29"/>
        </w:trPr>
        <w:tc>
          <w:tcPr>
            <w:tcW w:w="3066" w:type="dxa"/>
            <w:tcBorders>
              <w:top w:val="nil"/>
              <w:left w:val="single" w:sz="4" w:space="0" w:color="auto"/>
              <w:bottom w:val="nil"/>
              <w:right w:val="single" w:sz="4" w:space="0" w:color="auto"/>
            </w:tcBorders>
            <w:vAlign w:val="center"/>
          </w:tcPr>
          <w:p w14:paraId="371A158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EB7B2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554F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E54560"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5A32BED" w14:textId="77777777" w:rsidR="00E060BF" w:rsidRPr="00480423" w:rsidRDefault="00E060BF" w:rsidP="00AF6673">
            <w:pPr>
              <w:pStyle w:val="TAC"/>
              <w:rPr>
                <w:kern w:val="2"/>
                <w:szCs w:val="22"/>
                <w:lang w:val="en-US" w:eastAsia="zh-CN"/>
              </w:rPr>
            </w:pPr>
          </w:p>
        </w:tc>
      </w:tr>
      <w:tr w:rsidR="00E060BF" w:rsidRPr="00480423" w14:paraId="733362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E91FD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786CB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EFF6B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FD76C9F"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66EC975" w14:textId="77777777" w:rsidR="00E060BF" w:rsidRPr="00480423" w:rsidRDefault="00E060BF" w:rsidP="00AF6673">
            <w:pPr>
              <w:pStyle w:val="TAC"/>
              <w:rPr>
                <w:kern w:val="2"/>
                <w:szCs w:val="22"/>
                <w:lang w:val="en-US" w:eastAsia="zh-CN"/>
              </w:rPr>
            </w:pPr>
          </w:p>
        </w:tc>
      </w:tr>
      <w:tr w:rsidR="00E060BF" w:rsidRPr="00480423" w14:paraId="67C287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54735B2" w14:textId="77777777" w:rsidR="00E060BF" w:rsidRPr="00480423" w:rsidRDefault="00E060BF" w:rsidP="00AF6673">
            <w:pPr>
              <w:pStyle w:val="TAC"/>
              <w:rPr>
                <w:kern w:val="2"/>
                <w:szCs w:val="22"/>
                <w:lang w:val="en-US"/>
              </w:rPr>
            </w:pPr>
            <w:r w:rsidRPr="00480423">
              <w:rPr>
                <w:kern w:val="2"/>
                <w:szCs w:val="22"/>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67E3B49E" w14:textId="77777777" w:rsidR="00E060BF" w:rsidRPr="00480423" w:rsidRDefault="00E060BF" w:rsidP="00AF6673">
            <w:pPr>
              <w:pStyle w:val="TAC"/>
              <w:rPr>
                <w:kern w:val="2"/>
                <w:szCs w:val="22"/>
                <w:lang w:val="en-US"/>
              </w:rPr>
            </w:pPr>
            <w:r w:rsidRPr="00480423">
              <w:rPr>
                <w:kern w:val="2"/>
                <w:szCs w:val="22"/>
                <w:lang w:val="en-US"/>
              </w:rPr>
              <w:t>CA_n46A-n48A</w:t>
            </w:r>
          </w:p>
          <w:p w14:paraId="2595122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531B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B0F607"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8DB150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259DFC8" w14:textId="77777777" w:rsidTr="005A0D4C">
        <w:trPr>
          <w:trHeight w:val="29"/>
        </w:trPr>
        <w:tc>
          <w:tcPr>
            <w:tcW w:w="3066" w:type="dxa"/>
            <w:tcBorders>
              <w:top w:val="nil"/>
              <w:left w:val="single" w:sz="4" w:space="0" w:color="auto"/>
              <w:bottom w:val="nil"/>
              <w:right w:val="single" w:sz="4" w:space="0" w:color="auto"/>
            </w:tcBorders>
            <w:vAlign w:val="center"/>
          </w:tcPr>
          <w:p w14:paraId="2CC22CE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42215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06DF7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B90ED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47BF459" w14:textId="77777777" w:rsidR="00E060BF" w:rsidRPr="00480423" w:rsidRDefault="00E060BF" w:rsidP="00AF6673">
            <w:pPr>
              <w:pStyle w:val="TAC"/>
              <w:rPr>
                <w:kern w:val="2"/>
                <w:szCs w:val="22"/>
                <w:lang w:val="en-US" w:eastAsia="zh-CN"/>
              </w:rPr>
            </w:pPr>
          </w:p>
        </w:tc>
      </w:tr>
      <w:tr w:rsidR="00E060BF" w:rsidRPr="00480423" w14:paraId="1368D8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EAF99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D76BC7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294F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EEAA0D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A28343D" w14:textId="77777777" w:rsidR="00E060BF" w:rsidRPr="00480423" w:rsidRDefault="00E060BF" w:rsidP="00AF6673">
            <w:pPr>
              <w:pStyle w:val="TAC"/>
              <w:rPr>
                <w:kern w:val="2"/>
                <w:szCs w:val="22"/>
                <w:lang w:val="en-US" w:eastAsia="zh-CN"/>
              </w:rPr>
            </w:pPr>
          </w:p>
        </w:tc>
      </w:tr>
      <w:tr w:rsidR="00E060BF" w:rsidRPr="00480423" w14:paraId="11AC30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45DC1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6B1976C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DDBD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17F8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CB4DDC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ADB0345" w14:textId="77777777" w:rsidTr="005A0D4C">
        <w:trPr>
          <w:trHeight w:val="29"/>
        </w:trPr>
        <w:tc>
          <w:tcPr>
            <w:tcW w:w="3066" w:type="dxa"/>
            <w:tcBorders>
              <w:top w:val="nil"/>
              <w:left w:val="single" w:sz="4" w:space="0" w:color="auto"/>
              <w:bottom w:val="nil"/>
              <w:right w:val="single" w:sz="4" w:space="0" w:color="auto"/>
            </w:tcBorders>
            <w:vAlign w:val="center"/>
          </w:tcPr>
          <w:p w14:paraId="15CE3E6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43BBD7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E0813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C995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656E12FB" w14:textId="77777777" w:rsidR="00E060BF" w:rsidRPr="00480423" w:rsidRDefault="00E060BF" w:rsidP="00AF6673">
            <w:pPr>
              <w:pStyle w:val="TAC"/>
              <w:rPr>
                <w:rFonts w:eastAsiaTheme="minorEastAsia"/>
                <w:kern w:val="2"/>
                <w:szCs w:val="22"/>
                <w:lang w:val="en-US" w:eastAsia="zh-CN"/>
              </w:rPr>
            </w:pPr>
          </w:p>
        </w:tc>
      </w:tr>
      <w:tr w:rsidR="00E060BF" w:rsidRPr="00480423" w14:paraId="289786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1950F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44314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2456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22CB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2EC26C1" w14:textId="77777777" w:rsidR="00E060BF" w:rsidRPr="00480423" w:rsidRDefault="00E060BF" w:rsidP="00AF6673">
            <w:pPr>
              <w:pStyle w:val="TAC"/>
              <w:rPr>
                <w:rFonts w:eastAsiaTheme="minorEastAsia"/>
                <w:kern w:val="2"/>
                <w:szCs w:val="22"/>
                <w:lang w:val="en-US" w:eastAsia="zh-CN"/>
              </w:rPr>
            </w:pPr>
          </w:p>
        </w:tc>
      </w:tr>
      <w:tr w:rsidR="00E060BF" w:rsidRPr="00480423" w14:paraId="3C07C6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80E6097" w14:textId="77777777" w:rsidR="00E060BF" w:rsidRPr="00480423" w:rsidRDefault="00E060BF" w:rsidP="00AF6673">
            <w:pPr>
              <w:pStyle w:val="TAC"/>
              <w:rPr>
                <w:kern w:val="2"/>
                <w:szCs w:val="22"/>
                <w:lang w:val="en-US"/>
              </w:rPr>
            </w:pPr>
            <w:r w:rsidRPr="00480423">
              <w:rPr>
                <w:kern w:val="2"/>
                <w:szCs w:val="22"/>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3A9C6722" w14:textId="77777777" w:rsidR="00E060BF" w:rsidRPr="00480423" w:rsidRDefault="00E060BF" w:rsidP="00AF6673">
            <w:pPr>
              <w:pStyle w:val="TAC"/>
              <w:rPr>
                <w:kern w:val="2"/>
                <w:szCs w:val="22"/>
                <w:lang w:val="en-US"/>
              </w:rPr>
            </w:pPr>
            <w:r w:rsidRPr="00480423">
              <w:rPr>
                <w:kern w:val="2"/>
                <w:szCs w:val="22"/>
                <w:lang w:val="en-US"/>
              </w:rPr>
              <w:t>CA_n46A-n48A</w:t>
            </w:r>
          </w:p>
          <w:p w14:paraId="1D2D5AD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03D67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4812BC"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039F6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4FA037C" w14:textId="77777777" w:rsidTr="005A0D4C">
        <w:trPr>
          <w:trHeight w:val="29"/>
        </w:trPr>
        <w:tc>
          <w:tcPr>
            <w:tcW w:w="3066" w:type="dxa"/>
            <w:tcBorders>
              <w:top w:val="nil"/>
              <w:left w:val="single" w:sz="4" w:space="0" w:color="auto"/>
              <w:bottom w:val="nil"/>
              <w:right w:val="single" w:sz="4" w:space="0" w:color="auto"/>
            </w:tcBorders>
            <w:vAlign w:val="center"/>
          </w:tcPr>
          <w:p w14:paraId="1143F10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6834D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46AF8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C96A6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A038B0B" w14:textId="77777777" w:rsidR="00E060BF" w:rsidRPr="00480423" w:rsidRDefault="00E060BF" w:rsidP="00AF6673">
            <w:pPr>
              <w:pStyle w:val="TAC"/>
              <w:rPr>
                <w:kern w:val="2"/>
                <w:szCs w:val="22"/>
                <w:lang w:val="en-US" w:eastAsia="zh-CN"/>
              </w:rPr>
            </w:pPr>
          </w:p>
        </w:tc>
      </w:tr>
      <w:tr w:rsidR="00E060BF" w:rsidRPr="00480423" w14:paraId="489D51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646CD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B1125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191B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458D5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A4AF4C8" w14:textId="77777777" w:rsidR="00E060BF" w:rsidRPr="00480423" w:rsidRDefault="00E060BF" w:rsidP="00AF6673">
            <w:pPr>
              <w:pStyle w:val="TAC"/>
              <w:rPr>
                <w:kern w:val="2"/>
                <w:szCs w:val="22"/>
                <w:lang w:val="en-US" w:eastAsia="zh-CN"/>
              </w:rPr>
            </w:pPr>
          </w:p>
        </w:tc>
      </w:tr>
      <w:tr w:rsidR="00E060BF" w:rsidRPr="00480423" w14:paraId="599CB9E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648D7D3" w14:textId="77777777" w:rsidR="00E060BF" w:rsidRPr="00480423" w:rsidRDefault="00E060BF" w:rsidP="00AF6673">
            <w:pPr>
              <w:pStyle w:val="TAC"/>
              <w:rPr>
                <w:kern w:val="2"/>
                <w:szCs w:val="22"/>
                <w:lang w:val="en-US"/>
              </w:rPr>
            </w:pPr>
            <w:r w:rsidRPr="00480423">
              <w:rPr>
                <w:kern w:val="2"/>
                <w:szCs w:val="22"/>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438C99B6" w14:textId="77777777" w:rsidR="00E060BF" w:rsidRPr="00480423" w:rsidRDefault="00E060BF" w:rsidP="00AF6673">
            <w:pPr>
              <w:pStyle w:val="TAC"/>
              <w:rPr>
                <w:kern w:val="2"/>
                <w:szCs w:val="22"/>
                <w:lang w:val="en-US"/>
              </w:rPr>
            </w:pPr>
            <w:r w:rsidRPr="00480423">
              <w:rPr>
                <w:kern w:val="2"/>
                <w:szCs w:val="22"/>
                <w:lang w:val="en-US"/>
              </w:rPr>
              <w:t>CA_n46A-n48A</w:t>
            </w:r>
          </w:p>
          <w:p w14:paraId="03F1AFB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EEB5B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BE8DE5"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A563E3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E5EFECE" w14:textId="77777777" w:rsidTr="005A0D4C">
        <w:trPr>
          <w:trHeight w:val="29"/>
        </w:trPr>
        <w:tc>
          <w:tcPr>
            <w:tcW w:w="3066" w:type="dxa"/>
            <w:tcBorders>
              <w:top w:val="nil"/>
              <w:left w:val="single" w:sz="4" w:space="0" w:color="auto"/>
              <w:bottom w:val="nil"/>
              <w:right w:val="single" w:sz="4" w:space="0" w:color="auto"/>
            </w:tcBorders>
            <w:vAlign w:val="center"/>
          </w:tcPr>
          <w:p w14:paraId="6C941C7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91419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18C1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CEC4D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2631665" w14:textId="77777777" w:rsidR="00E060BF" w:rsidRPr="00480423" w:rsidRDefault="00E060BF" w:rsidP="00AF6673">
            <w:pPr>
              <w:pStyle w:val="TAC"/>
              <w:rPr>
                <w:kern w:val="2"/>
                <w:szCs w:val="22"/>
                <w:lang w:val="en-US" w:eastAsia="zh-CN"/>
              </w:rPr>
            </w:pPr>
          </w:p>
        </w:tc>
      </w:tr>
      <w:tr w:rsidR="00E060BF" w:rsidRPr="00480423" w14:paraId="358D28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61DDB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E833D6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D83BF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1814380"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7077E83" w14:textId="77777777" w:rsidR="00E060BF" w:rsidRPr="00480423" w:rsidRDefault="00E060BF" w:rsidP="00AF6673">
            <w:pPr>
              <w:pStyle w:val="TAC"/>
              <w:rPr>
                <w:kern w:val="2"/>
                <w:szCs w:val="22"/>
                <w:lang w:val="en-US" w:eastAsia="zh-CN"/>
              </w:rPr>
            </w:pPr>
          </w:p>
        </w:tc>
      </w:tr>
      <w:tr w:rsidR="00E060BF" w:rsidRPr="00480423" w14:paraId="07538E0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56B5B4" w14:textId="77777777" w:rsidR="00E060BF" w:rsidRPr="00480423" w:rsidRDefault="00E060BF" w:rsidP="00AF6673">
            <w:pPr>
              <w:pStyle w:val="TAC"/>
              <w:rPr>
                <w:lang w:val="en-US"/>
              </w:rPr>
            </w:pPr>
            <w:r w:rsidRPr="00480423">
              <w:rPr>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308564A7" w14:textId="77777777" w:rsidR="00E060BF" w:rsidRPr="00480423" w:rsidRDefault="00E060BF" w:rsidP="00AF6673">
            <w:pPr>
              <w:pStyle w:val="TAC"/>
              <w:rPr>
                <w:lang w:val="en-US"/>
              </w:rPr>
            </w:pPr>
            <w:r w:rsidRPr="00480423">
              <w:rPr>
                <w:lang w:val="en-US"/>
              </w:rPr>
              <w:t>CA_n46A-n48A</w:t>
            </w:r>
          </w:p>
          <w:p w14:paraId="08731F3B"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81D5A1"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ED47FE"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EFD88E" w14:textId="77777777" w:rsidR="00E060BF" w:rsidRPr="00480423" w:rsidRDefault="00E060BF" w:rsidP="00AF6673">
            <w:pPr>
              <w:pStyle w:val="TAC"/>
              <w:rPr>
                <w:lang w:val="en-US" w:eastAsia="zh-CN"/>
              </w:rPr>
            </w:pPr>
            <w:r w:rsidRPr="00480423">
              <w:rPr>
                <w:lang w:val="en-US" w:eastAsia="zh-CN"/>
              </w:rPr>
              <w:t>0</w:t>
            </w:r>
          </w:p>
        </w:tc>
      </w:tr>
      <w:tr w:rsidR="00E060BF" w:rsidRPr="00480423" w14:paraId="4CF47C90" w14:textId="77777777" w:rsidTr="005A0D4C">
        <w:trPr>
          <w:trHeight w:val="29"/>
        </w:trPr>
        <w:tc>
          <w:tcPr>
            <w:tcW w:w="3066" w:type="dxa"/>
            <w:tcBorders>
              <w:top w:val="nil"/>
              <w:left w:val="single" w:sz="4" w:space="0" w:color="auto"/>
              <w:bottom w:val="nil"/>
              <w:right w:val="single" w:sz="4" w:space="0" w:color="auto"/>
            </w:tcBorders>
            <w:vAlign w:val="center"/>
          </w:tcPr>
          <w:p w14:paraId="2B7CCFE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E419D1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33C3E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EF8B99"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2CB5124" w14:textId="77777777" w:rsidR="00E060BF" w:rsidRPr="00480423" w:rsidRDefault="00E060BF" w:rsidP="00AF6673">
            <w:pPr>
              <w:pStyle w:val="TAC"/>
              <w:rPr>
                <w:lang w:val="en-US" w:eastAsia="zh-CN"/>
              </w:rPr>
            </w:pPr>
          </w:p>
        </w:tc>
      </w:tr>
      <w:tr w:rsidR="00E060BF" w:rsidRPr="00480423" w14:paraId="2B981F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5B79C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5BB3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01A757"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7D81C9"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6E8C9F3" w14:textId="77777777" w:rsidR="00E060BF" w:rsidRPr="00480423" w:rsidRDefault="00E060BF" w:rsidP="00AF6673">
            <w:pPr>
              <w:pStyle w:val="TAC"/>
              <w:rPr>
                <w:lang w:val="en-US" w:eastAsia="zh-CN"/>
              </w:rPr>
            </w:pPr>
          </w:p>
        </w:tc>
      </w:tr>
      <w:tr w:rsidR="00E060BF" w:rsidRPr="00480423" w14:paraId="16B9E9B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5F01DFF" w14:textId="77777777" w:rsidR="00E060BF" w:rsidRPr="00480423" w:rsidRDefault="00E060BF" w:rsidP="00AF6673">
            <w:pPr>
              <w:pStyle w:val="TAC"/>
              <w:rPr>
                <w:lang w:val="en-US"/>
              </w:rPr>
            </w:pPr>
            <w:r w:rsidRPr="00480423">
              <w:rPr>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67BB78A8" w14:textId="77777777" w:rsidR="00E060BF" w:rsidRPr="00480423" w:rsidRDefault="00E060BF" w:rsidP="00AF6673">
            <w:pPr>
              <w:pStyle w:val="TAC"/>
              <w:rPr>
                <w:lang w:val="en-US"/>
              </w:rPr>
            </w:pPr>
            <w:r w:rsidRPr="00480423">
              <w:rPr>
                <w:lang w:val="en-US"/>
              </w:rPr>
              <w:t>CA_n46A-n48A</w:t>
            </w:r>
          </w:p>
          <w:p w14:paraId="1E10A7A4"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BF38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FBB522B"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4C35D4" w14:textId="77777777" w:rsidR="00E060BF" w:rsidRPr="00480423" w:rsidRDefault="00E060BF" w:rsidP="00AF6673">
            <w:pPr>
              <w:pStyle w:val="TAC"/>
              <w:rPr>
                <w:lang w:val="en-US" w:eastAsia="zh-CN"/>
              </w:rPr>
            </w:pPr>
            <w:r w:rsidRPr="00480423">
              <w:rPr>
                <w:lang w:val="en-US" w:eastAsia="zh-CN"/>
              </w:rPr>
              <w:t>0</w:t>
            </w:r>
          </w:p>
        </w:tc>
      </w:tr>
      <w:tr w:rsidR="00E060BF" w:rsidRPr="00480423" w14:paraId="34A23939" w14:textId="77777777" w:rsidTr="005A0D4C">
        <w:trPr>
          <w:trHeight w:val="29"/>
        </w:trPr>
        <w:tc>
          <w:tcPr>
            <w:tcW w:w="3066" w:type="dxa"/>
            <w:tcBorders>
              <w:top w:val="nil"/>
              <w:left w:val="single" w:sz="4" w:space="0" w:color="auto"/>
              <w:bottom w:val="nil"/>
              <w:right w:val="single" w:sz="4" w:space="0" w:color="auto"/>
            </w:tcBorders>
            <w:vAlign w:val="center"/>
          </w:tcPr>
          <w:p w14:paraId="754915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FBD986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8C0DB7"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F71A1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CAFF04A" w14:textId="77777777" w:rsidR="00E060BF" w:rsidRPr="00480423" w:rsidRDefault="00E060BF" w:rsidP="00AF6673">
            <w:pPr>
              <w:pStyle w:val="TAC"/>
              <w:rPr>
                <w:lang w:val="en-US" w:eastAsia="zh-CN"/>
              </w:rPr>
            </w:pPr>
          </w:p>
        </w:tc>
      </w:tr>
      <w:tr w:rsidR="00E060BF" w:rsidRPr="00480423" w14:paraId="3EA982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7A20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46D51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6AAD4D"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872EC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61B416B" w14:textId="77777777" w:rsidR="00E060BF" w:rsidRPr="00480423" w:rsidRDefault="00E060BF" w:rsidP="00AF6673">
            <w:pPr>
              <w:pStyle w:val="TAC"/>
              <w:rPr>
                <w:lang w:val="en-US" w:eastAsia="zh-CN"/>
              </w:rPr>
            </w:pPr>
          </w:p>
        </w:tc>
      </w:tr>
      <w:tr w:rsidR="00E060BF" w:rsidRPr="00480423" w14:paraId="3CA429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80555C0" w14:textId="77777777" w:rsidR="00E060BF" w:rsidRPr="00480423" w:rsidRDefault="00E060BF" w:rsidP="00AF6673">
            <w:pPr>
              <w:pStyle w:val="TAC"/>
              <w:rPr>
                <w:lang w:val="en-US"/>
              </w:rPr>
            </w:pPr>
            <w:r w:rsidRPr="00480423">
              <w:rPr>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4FB75282" w14:textId="77777777" w:rsidR="00E060BF" w:rsidRPr="00480423" w:rsidRDefault="00E060BF" w:rsidP="00AF6673">
            <w:pPr>
              <w:pStyle w:val="TAC"/>
              <w:rPr>
                <w:lang w:val="en-US"/>
              </w:rPr>
            </w:pPr>
            <w:r w:rsidRPr="00480423">
              <w:rPr>
                <w:lang w:val="en-US"/>
              </w:rPr>
              <w:t>CA_n46A-n48A</w:t>
            </w:r>
          </w:p>
          <w:p w14:paraId="46E52210"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589BA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55909D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DBA70B" w14:textId="77777777" w:rsidR="00E060BF" w:rsidRPr="00480423" w:rsidRDefault="00E060BF" w:rsidP="00AF6673">
            <w:pPr>
              <w:pStyle w:val="TAC"/>
              <w:rPr>
                <w:lang w:val="en-US" w:eastAsia="zh-CN"/>
              </w:rPr>
            </w:pPr>
            <w:r w:rsidRPr="00480423">
              <w:rPr>
                <w:lang w:val="en-US" w:eastAsia="zh-CN"/>
              </w:rPr>
              <w:t>0</w:t>
            </w:r>
          </w:p>
        </w:tc>
      </w:tr>
      <w:tr w:rsidR="00E060BF" w:rsidRPr="00480423" w14:paraId="45720235" w14:textId="77777777" w:rsidTr="005A0D4C">
        <w:trPr>
          <w:trHeight w:val="29"/>
        </w:trPr>
        <w:tc>
          <w:tcPr>
            <w:tcW w:w="3066" w:type="dxa"/>
            <w:tcBorders>
              <w:top w:val="nil"/>
              <w:left w:val="single" w:sz="4" w:space="0" w:color="auto"/>
              <w:bottom w:val="nil"/>
              <w:right w:val="single" w:sz="4" w:space="0" w:color="auto"/>
            </w:tcBorders>
            <w:vAlign w:val="center"/>
          </w:tcPr>
          <w:p w14:paraId="00D2A80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C83E71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44FDB9"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C6998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DFCC72D" w14:textId="77777777" w:rsidR="00E060BF" w:rsidRPr="00480423" w:rsidRDefault="00E060BF" w:rsidP="00AF6673">
            <w:pPr>
              <w:pStyle w:val="TAC"/>
              <w:rPr>
                <w:lang w:val="en-US" w:eastAsia="zh-CN"/>
              </w:rPr>
            </w:pPr>
          </w:p>
        </w:tc>
      </w:tr>
      <w:tr w:rsidR="00E060BF" w:rsidRPr="00480423" w14:paraId="1525F49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CB900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96168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F328C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6F52AC"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0C3732A" w14:textId="77777777" w:rsidR="00E060BF" w:rsidRPr="00480423" w:rsidRDefault="00E060BF" w:rsidP="00AF6673">
            <w:pPr>
              <w:pStyle w:val="TAC"/>
              <w:rPr>
                <w:lang w:val="en-US" w:eastAsia="zh-CN"/>
              </w:rPr>
            </w:pPr>
          </w:p>
        </w:tc>
      </w:tr>
      <w:tr w:rsidR="00E060BF" w:rsidRPr="00480423" w14:paraId="7C19D8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241E23" w14:textId="77777777" w:rsidR="00E060BF" w:rsidRPr="00480423" w:rsidRDefault="00E060BF" w:rsidP="00AF6673">
            <w:pPr>
              <w:pStyle w:val="TAC"/>
              <w:rPr>
                <w:rFonts w:eastAsiaTheme="minorEastAsia"/>
                <w:lang w:val="en-US"/>
              </w:rPr>
            </w:pPr>
            <w:r w:rsidRPr="00480423">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40A51F26"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A8C727"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ECEE8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E8840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2542E48" w14:textId="77777777" w:rsidTr="005A0D4C">
        <w:trPr>
          <w:trHeight w:val="29"/>
        </w:trPr>
        <w:tc>
          <w:tcPr>
            <w:tcW w:w="3066" w:type="dxa"/>
            <w:tcBorders>
              <w:top w:val="nil"/>
              <w:left w:val="single" w:sz="4" w:space="0" w:color="auto"/>
              <w:bottom w:val="nil"/>
              <w:right w:val="single" w:sz="4" w:space="0" w:color="auto"/>
            </w:tcBorders>
            <w:vAlign w:val="center"/>
          </w:tcPr>
          <w:p w14:paraId="0698257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E196F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68D0E1"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211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FF698E4" w14:textId="77777777" w:rsidR="00E060BF" w:rsidRPr="00480423" w:rsidRDefault="00E060BF" w:rsidP="00AF6673">
            <w:pPr>
              <w:pStyle w:val="TAC"/>
              <w:rPr>
                <w:rFonts w:eastAsiaTheme="minorEastAsia"/>
                <w:lang w:val="en-US" w:eastAsia="zh-CN"/>
              </w:rPr>
            </w:pPr>
          </w:p>
        </w:tc>
      </w:tr>
      <w:tr w:rsidR="00E060BF" w:rsidRPr="00480423" w14:paraId="5F0FC3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8056A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8803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ECDC03"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C133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FDFFD93" w14:textId="77777777" w:rsidR="00E060BF" w:rsidRPr="00480423" w:rsidRDefault="00E060BF" w:rsidP="00AF6673">
            <w:pPr>
              <w:pStyle w:val="TAC"/>
              <w:rPr>
                <w:rFonts w:eastAsiaTheme="minorEastAsia"/>
                <w:lang w:val="en-US" w:eastAsia="zh-CN"/>
              </w:rPr>
            </w:pPr>
          </w:p>
        </w:tc>
      </w:tr>
      <w:tr w:rsidR="00E060BF" w:rsidRPr="00480423" w14:paraId="1F4C0D1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AD46972" w14:textId="77777777" w:rsidR="00E060BF" w:rsidRPr="00480423" w:rsidRDefault="00E060BF" w:rsidP="00AF6673">
            <w:pPr>
              <w:pStyle w:val="TAC"/>
              <w:rPr>
                <w:lang w:val="en-US"/>
              </w:rPr>
            </w:pPr>
            <w:r w:rsidRPr="00480423">
              <w:rPr>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41DE2111" w14:textId="77777777" w:rsidR="00E060BF" w:rsidRPr="00480423" w:rsidRDefault="00E060BF" w:rsidP="00AF6673">
            <w:pPr>
              <w:pStyle w:val="TAC"/>
              <w:rPr>
                <w:lang w:val="en-US"/>
              </w:rPr>
            </w:pPr>
            <w:r w:rsidRPr="00480423">
              <w:rPr>
                <w:lang w:val="en-US"/>
              </w:rPr>
              <w:t>CA_n46A-n48A</w:t>
            </w:r>
          </w:p>
          <w:p w14:paraId="01A75D53"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B3EBF5"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6FCF53" w14:textId="77777777" w:rsidR="00E060BF" w:rsidRPr="00480423" w:rsidRDefault="00E060BF" w:rsidP="00AF6673">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757186C4" w14:textId="77777777" w:rsidR="00E060BF" w:rsidRPr="00480423" w:rsidRDefault="00E060BF" w:rsidP="00AF6673">
            <w:pPr>
              <w:pStyle w:val="TAC"/>
              <w:rPr>
                <w:lang w:val="en-US" w:eastAsia="zh-CN"/>
              </w:rPr>
            </w:pPr>
            <w:r w:rsidRPr="00480423">
              <w:rPr>
                <w:lang w:val="en-US" w:eastAsia="zh-CN"/>
              </w:rPr>
              <w:t>0</w:t>
            </w:r>
          </w:p>
        </w:tc>
      </w:tr>
      <w:tr w:rsidR="00E060BF" w:rsidRPr="00480423" w14:paraId="384019B1" w14:textId="77777777" w:rsidTr="005A0D4C">
        <w:trPr>
          <w:trHeight w:val="29"/>
        </w:trPr>
        <w:tc>
          <w:tcPr>
            <w:tcW w:w="3066" w:type="dxa"/>
            <w:tcBorders>
              <w:top w:val="nil"/>
              <w:left w:val="single" w:sz="4" w:space="0" w:color="auto"/>
              <w:bottom w:val="nil"/>
              <w:right w:val="single" w:sz="4" w:space="0" w:color="auto"/>
            </w:tcBorders>
            <w:vAlign w:val="center"/>
          </w:tcPr>
          <w:p w14:paraId="439FA10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DF213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EFE7B6"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990B5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A548A08" w14:textId="77777777" w:rsidR="00E060BF" w:rsidRPr="00480423" w:rsidRDefault="00E060BF" w:rsidP="00AF6673">
            <w:pPr>
              <w:pStyle w:val="TAC"/>
              <w:rPr>
                <w:lang w:val="en-US" w:eastAsia="zh-CN"/>
              </w:rPr>
            </w:pPr>
          </w:p>
        </w:tc>
      </w:tr>
      <w:tr w:rsidR="00E060BF" w:rsidRPr="00480423" w14:paraId="21D027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266B6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2F3088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9C545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85CEB0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FB0EF10" w14:textId="77777777" w:rsidR="00E060BF" w:rsidRPr="00480423" w:rsidRDefault="00E060BF" w:rsidP="00AF6673">
            <w:pPr>
              <w:pStyle w:val="TAC"/>
              <w:rPr>
                <w:lang w:val="en-US" w:eastAsia="zh-CN"/>
              </w:rPr>
            </w:pPr>
          </w:p>
        </w:tc>
      </w:tr>
      <w:tr w:rsidR="00E060BF" w:rsidRPr="00480423" w14:paraId="0A19FFF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97EDEC6" w14:textId="77777777" w:rsidR="00E060BF" w:rsidRPr="00480423" w:rsidRDefault="00E060BF" w:rsidP="00AF6673">
            <w:pPr>
              <w:pStyle w:val="TAC"/>
              <w:rPr>
                <w:lang w:val="en-US"/>
              </w:rPr>
            </w:pPr>
            <w:r w:rsidRPr="00480423">
              <w:rPr>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23353CEE" w14:textId="77777777" w:rsidR="00E060BF" w:rsidRPr="00480423" w:rsidRDefault="00E060BF" w:rsidP="00AF6673">
            <w:pPr>
              <w:pStyle w:val="TAC"/>
              <w:rPr>
                <w:lang w:val="en-US"/>
              </w:rPr>
            </w:pPr>
            <w:r w:rsidRPr="00480423">
              <w:rPr>
                <w:lang w:val="en-US"/>
              </w:rPr>
              <w:t>CA_n46A-n48A</w:t>
            </w:r>
          </w:p>
          <w:p w14:paraId="4C6F389F"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DC148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0BBCE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459F509" w14:textId="77777777" w:rsidR="00E060BF" w:rsidRPr="00480423" w:rsidRDefault="00E060BF" w:rsidP="00AF6673">
            <w:pPr>
              <w:pStyle w:val="TAC"/>
              <w:rPr>
                <w:lang w:val="en-US" w:eastAsia="zh-CN"/>
              </w:rPr>
            </w:pPr>
            <w:r w:rsidRPr="00480423">
              <w:rPr>
                <w:lang w:val="en-US" w:eastAsia="zh-CN"/>
              </w:rPr>
              <w:t>0</w:t>
            </w:r>
          </w:p>
        </w:tc>
      </w:tr>
      <w:tr w:rsidR="00E060BF" w:rsidRPr="00480423" w14:paraId="34DA737B" w14:textId="77777777" w:rsidTr="005A0D4C">
        <w:trPr>
          <w:trHeight w:val="29"/>
        </w:trPr>
        <w:tc>
          <w:tcPr>
            <w:tcW w:w="3066" w:type="dxa"/>
            <w:tcBorders>
              <w:top w:val="nil"/>
              <w:left w:val="single" w:sz="4" w:space="0" w:color="auto"/>
              <w:bottom w:val="nil"/>
              <w:right w:val="single" w:sz="4" w:space="0" w:color="auto"/>
            </w:tcBorders>
            <w:vAlign w:val="center"/>
          </w:tcPr>
          <w:p w14:paraId="227D41D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A543E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001305"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E694B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6E4DC0C" w14:textId="77777777" w:rsidR="00E060BF" w:rsidRPr="00480423" w:rsidRDefault="00E060BF" w:rsidP="00AF6673">
            <w:pPr>
              <w:pStyle w:val="TAC"/>
              <w:rPr>
                <w:lang w:val="en-US" w:eastAsia="zh-CN"/>
              </w:rPr>
            </w:pPr>
          </w:p>
        </w:tc>
      </w:tr>
      <w:tr w:rsidR="00E060BF" w:rsidRPr="00480423" w14:paraId="6537FFE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8CF53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9A866B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7A7B76"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DF420C"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CF59A95" w14:textId="77777777" w:rsidR="00E060BF" w:rsidRPr="00480423" w:rsidRDefault="00E060BF" w:rsidP="00AF6673">
            <w:pPr>
              <w:pStyle w:val="TAC"/>
              <w:rPr>
                <w:lang w:val="en-US" w:eastAsia="zh-CN"/>
              </w:rPr>
            </w:pPr>
          </w:p>
        </w:tc>
      </w:tr>
      <w:tr w:rsidR="00E060BF" w:rsidRPr="00480423" w14:paraId="2F38F97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060F61E" w14:textId="77777777" w:rsidR="00E060BF" w:rsidRPr="00480423" w:rsidRDefault="00E060BF" w:rsidP="00AF6673">
            <w:pPr>
              <w:pStyle w:val="TAC"/>
              <w:rPr>
                <w:lang w:val="en-US"/>
              </w:rPr>
            </w:pPr>
            <w:r w:rsidRPr="00480423">
              <w:rPr>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12CEB564" w14:textId="77777777" w:rsidR="00E060BF" w:rsidRPr="00480423" w:rsidRDefault="00E060BF" w:rsidP="00AF6673">
            <w:pPr>
              <w:pStyle w:val="TAC"/>
              <w:rPr>
                <w:lang w:val="en-US"/>
              </w:rPr>
            </w:pPr>
            <w:r w:rsidRPr="00480423">
              <w:rPr>
                <w:lang w:val="en-US"/>
              </w:rPr>
              <w:t>CA_n46A-n48A</w:t>
            </w:r>
          </w:p>
          <w:p w14:paraId="1F1184A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1B1E3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63D1A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D6E6582" w14:textId="77777777" w:rsidR="00E060BF" w:rsidRPr="00480423" w:rsidRDefault="00E060BF" w:rsidP="00AF6673">
            <w:pPr>
              <w:pStyle w:val="TAC"/>
              <w:rPr>
                <w:lang w:val="en-US" w:eastAsia="zh-CN"/>
              </w:rPr>
            </w:pPr>
            <w:r w:rsidRPr="00480423">
              <w:rPr>
                <w:lang w:val="en-US" w:eastAsia="zh-CN"/>
              </w:rPr>
              <w:t>0</w:t>
            </w:r>
          </w:p>
        </w:tc>
      </w:tr>
      <w:tr w:rsidR="00E060BF" w:rsidRPr="00480423" w14:paraId="0C46E1EA" w14:textId="77777777" w:rsidTr="005A0D4C">
        <w:trPr>
          <w:trHeight w:val="29"/>
        </w:trPr>
        <w:tc>
          <w:tcPr>
            <w:tcW w:w="3066" w:type="dxa"/>
            <w:tcBorders>
              <w:top w:val="nil"/>
              <w:left w:val="single" w:sz="4" w:space="0" w:color="auto"/>
              <w:bottom w:val="nil"/>
              <w:right w:val="single" w:sz="4" w:space="0" w:color="auto"/>
            </w:tcBorders>
            <w:vAlign w:val="center"/>
          </w:tcPr>
          <w:p w14:paraId="37C7A19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08E5F9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F5FFDD"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65C39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30D3213" w14:textId="77777777" w:rsidR="00E060BF" w:rsidRPr="00480423" w:rsidRDefault="00E060BF" w:rsidP="00AF6673">
            <w:pPr>
              <w:pStyle w:val="TAC"/>
              <w:rPr>
                <w:lang w:val="en-US" w:eastAsia="zh-CN"/>
              </w:rPr>
            </w:pPr>
          </w:p>
        </w:tc>
      </w:tr>
      <w:tr w:rsidR="00E060BF" w:rsidRPr="00480423" w14:paraId="23AD2B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558DC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B2CAE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2F994E"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19045A"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FC8C152" w14:textId="77777777" w:rsidR="00E060BF" w:rsidRPr="00480423" w:rsidRDefault="00E060BF" w:rsidP="00AF6673">
            <w:pPr>
              <w:pStyle w:val="TAC"/>
              <w:rPr>
                <w:lang w:val="en-US" w:eastAsia="zh-CN"/>
              </w:rPr>
            </w:pPr>
          </w:p>
        </w:tc>
      </w:tr>
      <w:tr w:rsidR="00E060BF" w:rsidRPr="00480423" w14:paraId="1234537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564D6E3" w14:textId="77777777" w:rsidR="00E060BF" w:rsidRPr="00480423" w:rsidRDefault="00E060BF" w:rsidP="00AF6673">
            <w:pPr>
              <w:pStyle w:val="TAC"/>
              <w:rPr>
                <w:lang w:val="en-US"/>
              </w:rPr>
            </w:pPr>
            <w:r w:rsidRPr="00480423">
              <w:rPr>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4894AF56" w14:textId="77777777" w:rsidR="00E060BF" w:rsidRPr="00480423" w:rsidRDefault="00E060BF" w:rsidP="00AF6673">
            <w:pPr>
              <w:pStyle w:val="TAC"/>
              <w:rPr>
                <w:lang w:val="en-US"/>
              </w:rPr>
            </w:pPr>
            <w:r w:rsidRPr="00480423">
              <w:rPr>
                <w:lang w:val="en-US"/>
              </w:rPr>
              <w:t>CA_n46A-n48A</w:t>
            </w:r>
          </w:p>
          <w:p w14:paraId="0B174D2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F7EC59"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D32CCA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0E0FC1A" w14:textId="77777777" w:rsidR="00E060BF" w:rsidRPr="00480423" w:rsidRDefault="00E060BF" w:rsidP="00AF6673">
            <w:pPr>
              <w:pStyle w:val="TAC"/>
              <w:rPr>
                <w:lang w:val="en-US" w:eastAsia="zh-CN"/>
              </w:rPr>
            </w:pPr>
            <w:r w:rsidRPr="00480423">
              <w:rPr>
                <w:lang w:val="en-US" w:eastAsia="zh-CN"/>
              </w:rPr>
              <w:t>0</w:t>
            </w:r>
          </w:p>
        </w:tc>
      </w:tr>
      <w:tr w:rsidR="00E060BF" w:rsidRPr="00480423" w14:paraId="277AE35C" w14:textId="77777777" w:rsidTr="005A0D4C">
        <w:trPr>
          <w:trHeight w:val="29"/>
        </w:trPr>
        <w:tc>
          <w:tcPr>
            <w:tcW w:w="3066" w:type="dxa"/>
            <w:tcBorders>
              <w:top w:val="nil"/>
              <w:left w:val="single" w:sz="4" w:space="0" w:color="auto"/>
              <w:bottom w:val="nil"/>
              <w:right w:val="single" w:sz="4" w:space="0" w:color="auto"/>
            </w:tcBorders>
            <w:vAlign w:val="center"/>
          </w:tcPr>
          <w:p w14:paraId="7C72531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8EAA44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ACE246"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71974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3C49453" w14:textId="77777777" w:rsidR="00E060BF" w:rsidRPr="00480423" w:rsidRDefault="00E060BF" w:rsidP="00AF6673">
            <w:pPr>
              <w:pStyle w:val="TAC"/>
              <w:rPr>
                <w:lang w:val="en-US" w:eastAsia="zh-CN"/>
              </w:rPr>
            </w:pPr>
          </w:p>
        </w:tc>
      </w:tr>
      <w:tr w:rsidR="00E060BF" w:rsidRPr="00480423" w14:paraId="0C53180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71048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AC7B38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3EAE30"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AD3C2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DEA9B42" w14:textId="77777777" w:rsidR="00E060BF" w:rsidRPr="00480423" w:rsidRDefault="00E060BF" w:rsidP="00AF6673">
            <w:pPr>
              <w:pStyle w:val="TAC"/>
              <w:rPr>
                <w:lang w:val="en-US" w:eastAsia="zh-CN"/>
              </w:rPr>
            </w:pPr>
          </w:p>
        </w:tc>
      </w:tr>
      <w:tr w:rsidR="00E060BF" w:rsidRPr="00480423" w14:paraId="6104E36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CEAC32" w14:textId="77777777" w:rsidR="00E060BF" w:rsidRPr="00480423" w:rsidRDefault="00E060BF" w:rsidP="00AF6673">
            <w:pPr>
              <w:pStyle w:val="TAC"/>
              <w:rPr>
                <w:lang w:val="en-US"/>
              </w:rPr>
            </w:pPr>
            <w:r w:rsidRPr="00480423">
              <w:rPr>
                <w:lang w:val="en-US"/>
              </w:rPr>
              <w:t>CA_n46D-n48(4A)-n96D</w:t>
            </w:r>
          </w:p>
        </w:tc>
        <w:tc>
          <w:tcPr>
            <w:tcW w:w="2712" w:type="dxa"/>
            <w:tcBorders>
              <w:top w:val="nil"/>
              <w:left w:val="single" w:sz="4" w:space="0" w:color="auto"/>
              <w:bottom w:val="nil"/>
              <w:right w:val="single" w:sz="4" w:space="0" w:color="auto"/>
            </w:tcBorders>
            <w:shd w:val="clear" w:color="auto" w:fill="auto"/>
            <w:vAlign w:val="center"/>
          </w:tcPr>
          <w:p w14:paraId="15B0F593" w14:textId="77777777" w:rsidR="00E060BF" w:rsidRPr="00480423" w:rsidRDefault="00E060BF" w:rsidP="00AF6673">
            <w:pPr>
              <w:pStyle w:val="TAC"/>
              <w:rPr>
                <w:lang w:val="en-US"/>
              </w:rPr>
            </w:pPr>
            <w:r w:rsidRPr="00480423">
              <w:rPr>
                <w:lang w:val="en-US"/>
              </w:rPr>
              <w:t>CA_n46A-n48A</w:t>
            </w:r>
          </w:p>
          <w:p w14:paraId="40C9C22C"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AED8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4E7EC5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630007" w14:textId="77777777" w:rsidR="00E060BF" w:rsidRPr="00480423" w:rsidRDefault="00E060BF" w:rsidP="00AF6673">
            <w:pPr>
              <w:pStyle w:val="TAC"/>
              <w:rPr>
                <w:lang w:val="en-US" w:eastAsia="zh-CN"/>
              </w:rPr>
            </w:pPr>
            <w:r w:rsidRPr="00480423">
              <w:rPr>
                <w:lang w:val="en-US" w:eastAsia="zh-CN"/>
              </w:rPr>
              <w:t>0</w:t>
            </w:r>
          </w:p>
        </w:tc>
      </w:tr>
      <w:tr w:rsidR="00E060BF" w:rsidRPr="00480423" w14:paraId="2E2921CA" w14:textId="77777777" w:rsidTr="005A0D4C">
        <w:trPr>
          <w:trHeight w:val="29"/>
        </w:trPr>
        <w:tc>
          <w:tcPr>
            <w:tcW w:w="3066" w:type="dxa"/>
            <w:tcBorders>
              <w:top w:val="nil"/>
              <w:left w:val="single" w:sz="4" w:space="0" w:color="auto"/>
              <w:bottom w:val="nil"/>
              <w:right w:val="single" w:sz="4" w:space="0" w:color="auto"/>
            </w:tcBorders>
            <w:vAlign w:val="center"/>
          </w:tcPr>
          <w:p w14:paraId="1394147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2E13E3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1BC36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42BF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0B6C179" w14:textId="77777777" w:rsidR="00E060BF" w:rsidRPr="00480423" w:rsidRDefault="00E060BF" w:rsidP="00AF6673">
            <w:pPr>
              <w:pStyle w:val="TAC"/>
              <w:rPr>
                <w:lang w:val="en-US" w:eastAsia="zh-CN"/>
              </w:rPr>
            </w:pPr>
          </w:p>
        </w:tc>
      </w:tr>
      <w:tr w:rsidR="00E060BF" w:rsidRPr="00480423" w14:paraId="04B12A0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020C5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8A023C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8A19F5"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712A57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162C1CA" w14:textId="77777777" w:rsidR="00E060BF" w:rsidRPr="00480423" w:rsidRDefault="00E060BF" w:rsidP="00AF6673">
            <w:pPr>
              <w:pStyle w:val="TAC"/>
              <w:rPr>
                <w:lang w:val="en-US" w:eastAsia="zh-CN"/>
              </w:rPr>
            </w:pPr>
          </w:p>
        </w:tc>
      </w:tr>
      <w:tr w:rsidR="00E060BF" w:rsidRPr="00480423" w14:paraId="6BB170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A5A7CF" w14:textId="77777777" w:rsidR="00E060BF" w:rsidRPr="00480423" w:rsidRDefault="00E060BF" w:rsidP="00AF6673">
            <w:pPr>
              <w:pStyle w:val="TAC"/>
              <w:rPr>
                <w:rFonts w:eastAsiaTheme="minorEastAsia"/>
                <w:lang w:val="en-US"/>
              </w:rPr>
            </w:pPr>
            <w:r w:rsidRPr="00480423">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3D236732" w14:textId="77777777" w:rsidR="00E060BF" w:rsidRPr="00771F82" w:rsidRDefault="00E060BF" w:rsidP="00AF6673">
            <w:pPr>
              <w:pStyle w:val="TAC"/>
              <w:rPr>
                <w:rFonts w:eastAsiaTheme="minorEastAsia"/>
                <w:lang w:val="en-US"/>
              </w:rPr>
            </w:pPr>
            <w:r w:rsidRPr="00771F82">
              <w:rPr>
                <w:rFonts w:eastAsiaTheme="minorEastAsia"/>
                <w:lang w:val="en-US"/>
              </w:rPr>
              <w:t>CA_n46A-n48A</w:t>
            </w:r>
          </w:p>
          <w:p w14:paraId="123ACF72" w14:textId="77777777" w:rsidR="00E060BF" w:rsidRPr="00480423" w:rsidRDefault="00E060BF" w:rsidP="00AF6673">
            <w:pPr>
              <w:pStyle w:val="TAC"/>
              <w:rPr>
                <w:rFonts w:eastAsiaTheme="minorEastAsia"/>
                <w:lang w:val="en-US"/>
              </w:rPr>
            </w:pPr>
            <w:r w:rsidRPr="00771F82">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534F990"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C570F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FAD4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ACE379" w14:textId="77777777" w:rsidTr="005A0D4C">
        <w:trPr>
          <w:trHeight w:val="29"/>
        </w:trPr>
        <w:tc>
          <w:tcPr>
            <w:tcW w:w="3066" w:type="dxa"/>
            <w:tcBorders>
              <w:top w:val="nil"/>
              <w:left w:val="single" w:sz="4" w:space="0" w:color="auto"/>
              <w:bottom w:val="nil"/>
              <w:right w:val="single" w:sz="4" w:space="0" w:color="auto"/>
            </w:tcBorders>
            <w:vAlign w:val="center"/>
          </w:tcPr>
          <w:p w14:paraId="113B054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6E4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CEC63"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F581D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0382A97D" w14:textId="77777777" w:rsidR="00E060BF" w:rsidRPr="00480423" w:rsidRDefault="00E060BF" w:rsidP="00AF6673">
            <w:pPr>
              <w:pStyle w:val="TAC"/>
              <w:rPr>
                <w:rFonts w:eastAsiaTheme="minorEastAsia"/>
                <w:lang w:val="en-US" w:eastAsia="zh-CN"/>
              </w:rPr>
            </w:pPr>
          </w:p>
        </w:tc>
      </w:tr>
      <w:tr w:rsidR="00E060BF" w:rsidRPr="00480423" w14:paraId="7BF399D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9F623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A888A5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30E149"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53F7C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F9D9897" w14:textId="77777777" w:rsidR="00E060BF" w:rsidRPr="00480423" w:rsidRDefault="00E060BF" w:rsidP="00AF6673">
            <w:pPr>
              <w:pStyle w:val="TAC"/>
              <w:rPr>
                <w:rFonts w:eastAsiaTheme="minorEastAsia"/>
                <w:lang w:val="en-US" w:eastAsia="zh-CN"/>
              </w:rPr>
            </w:pPr>
          </w:p>
        </w:tc>
      </w:tr>
      <w:tr w:rsidR="00E060BF" w:rsidRPr="00480423" w14:paraId="3AD1883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B60D346" w14:textId="77777777" w:rsidR="00E060BF" w:rsidRPr="00480423" w:rsidRDefault="00E060BF" w:rsidP="00AF6673">
            <w:pPr>
              <w:pStyle w:val="TAC"/>
              <w:rPr>
                <w:lang w:val="en-US"/>
              </w:rPr>
            </w:pPr>
            <w:r w:rsidRPr="00480423">
              <w:rPr>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5C95F114" w14:textId="77777777" w:rsidR="00E060BF" w:rsidRPr="00480423" w:rsidRDefault="00E060BF" w:rsidP="00AF6673">
            <w:pPr>
              <w:pStyle w:val="TAC"/>
              <w:rPr>
                <w:lang w:val="en-US"/>
              </w:rPr>
            </w:pPr>
            <w:r w:rsidRPr="00480423">
              <w:rPr>
                <w:lang w:val="en-US"/>
              </w:rPr>
              <w:t>CA_n46A-n48A</w:t>
            </w:r>
          </w:p>
          <w:p w14:paraId="7F4E857F"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64554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28F756" w14:textId="77777777" w:rsidR="00E060BF" w:rsidRPr="00480423" w:rsidRDefault="00E060BF" w:rsidP="00AF6673">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64A576F5" w14:textId="77777777" w:rsidR="00E060BF" w:rsidRPr="00480423" w:rsidRDefault="00E060BF" w:rsidP="00AF6673">
            <w:pPr>
              <w:pStyle w:val="TAC"/>
              <w:rPr>
                <w:lang w:val="en-US" w:eastAsia="zh-CN"/>
              </w:rPr>
            </w:pPr>
            <w:r w:rsidRPr="00480423">
              <w:rPr>
                <w:lang w:val="en-US" w:eastAsia="zh-CN"/>
              </w:rPr>
              <w:t>0</w:t>
            </w:r>
          </w:p>
        </w:tc>
      </w:tr>
      <w:tr w:rsidR="00E060BF" w:rsidRPr="00480423" w14:paraId="470E8F71" w14:textId="77777777" w:rsidTr="005A0D4C">
        <w:trPr>
          <w:trHeight w:val="29"/>
        </w:trPr>
        <w:tc>
          <w:tcPr>
            <w:tcW w:w="3066" w:type="dxa"/>
            <w:tcBorders>
              <w:top w:val="nil"/>
              <w:left w:val="single" w:sz="4" w:space="0" w:color="auto"/>
              <w:bottom w:val="nil"/>
              <w:right w:val="single" w:sz="4" w:space="0" w:color="auto"/>
            </w:tcBorders>
            <w:vAlign w:val="center"/>
          </w:tcPr>
          <w:p w14:paraId="13649A4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58045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F35A8E"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E5E72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CE0CC68" w14:textId="77777777" w:rsidR="00E060BF" w:rsidRPr="00480423" w:rsidRDefault="00E060BF" w:rsidP="00AF6673">
            <w:pPr>
              <w:pStyle w:val="TAC"/>
              <w:rPr>
                <w:lang w:val="en-US" w:eastAsia="zh-CN"/>
              </w:rPr>
            </w:pPr>
          </w:p>
        </w:tc>
      </w:tr>
      <w:tr w:rsidR="00E060BF" w:rsidRPr="00480423" w14:paraId="306D22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A1BDD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FCA82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CB280C"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ACC2C5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5CD4F70" w14:textId="77777777" w:rsidR="00E060BF" w:rsidRPr="00480423" w:rsidRDefault="00E060BF" w:rsidP="00AF6673">
            <w:pPr>
              <w:pStyle w:val="TAC"/>
              <w:rPr>
                <w:lang w:val="en-US" w:eastAsia="zh-CN"/>
              </w:rPr>
            </w:pPr>
          </w:p>
        </w:tc>
      </w:tr>
      <w:tr w:rsidR="00E060BF" w:rsidRPr="00480423" w14:paraId="2DE1810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5DA0565" w14:textId="77777777" w:rsidR="00E060BF" w:rsidRPr="00480423" w:rsidRDefault="00E060BF" w:rsidP="00AF6673">
            <w:pPr>
              <w:pStyle w:val="TAC"/>
              <w:rPr>
                <w:lang w:val="en-US"/>
              </w:rPr>
            </w:pPr>
            <w:r w:rsidRPr="00480423">
              <w:rPr>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780DECFF" w14:textId="77777777" w:rsidR="00E060BF" w:rsidRPr="00480423" w:rsidRDefault="00E060BF" w:rsidP="00AF6673">
            <w:pPr>
              <w:pStyle w:val="TAC"/>
              <w:rPr>
                <w:lang w:val="en-US"/>
              </w:rPr>
            </w:pPr>
            <w:r w:rsidRPr="00480423">
              <w:rPr>
                <w:lang w:val="en-US"/>
              </w:rPr>
              <w:t>CA_n46A-n48A</w:t>
            </w:r>
          </w:p>
          <w:p w14:paraId="4949F5C3"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660EE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755D42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B8FD7E" w14:textId="77777777" w:rsidR="00E060BF" w:rsidRPr="00480423" w:rsidRDefault="00E060BF" w:rsidP="00AF6673">
            <w:pPr>
              <w:pStyle w:val="TAC"/>
              <w:rPr>
                <w:lang w:val="en-US" w:eastAsia="zh-CN"/>
              </w:rPr>
            </w:pPr>
            <w:r w:rsidRPr="00480423">
              <w:rPr>
                <w:lang w:val="en-US" w:eastAsia="zh-CN"/>
              </w:rPr>
              <w:t>0</w:t>
            </w:r>
          </w:p>
        </w:tc>
      </w:tr>
      <w:tr w:rsidR="00E060BF" w:rsidRPr="00480423" w14:paraId="3EAC2236" w14:textId="77777777" w:rsidTr="005A0D4C">
        <w:trPr>
          <w:trHeight w:val="29"/>
        </w:trPr>
        <w:tc>
          <w:tcPr>
            <w:tcW w:w="3066" w:type="dxa"/>
            <w:tcBorders>
              <w:top w:val="nil"/>
              <w:left w:val="single" w:sz="4" w:space="0" w:color="auto"/>
              <w:bottom w:val="nil"/>
              <w:right w:val="single" w:sz="4" w:space="0" w:color="auto"/>
            </w:tcBorders>
            <w:vAlign w:val="center"/>
          </w:tcPr>
          <w:p w14:paraId="3F1F8A2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8033B1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FE4A5A"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77419A"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61C81CA" w14:textId="77777777" w:rsidR="00E060BF" w:rsidRPr="00480423" w:rsidRDefault="00E060BF" w:rsidP="00AF6673">
            <w:pPr>
              <w:pStyle w:val="TAC"/>
              <w:rPr>
                <w:lang w:val="en-US" w:eastAsia="zh-CN"/>
              </w:rPr>
            </w:pPr>
          </w:p>
        </w:tc>
      </w:tr>
      <w:tr w:rsidR="00E060BF" w:rsidRPr="00480423" w14:paraId="56A7AE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A946F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1420F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405B72"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01107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3E155DB" w14:textId="77777777" w:rsidR="00E060BF" w:rsidRPr="00480423" w:rsidRDefault="00E060BF" w:rsidP="00AF6673">
            <w:pPr>
              <w:pStyle w:val="TAC"/>
              <w:rPr>
                <w:lang w:val="en-US" w:eastAsia="zh-CN"/>
              </w:rPr>
            </w:pPr>
          </w:p>
        </w:tc>
      </w:tr>
      <w:tr w:rsidR="00E060BF" w:rsidRPr="00480423" w14:paraId="164D28F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9D81C24" w14:textId="77777777" w:rsidR="00E060BF" w:rsidRPr="00480423" w:rsidRDefault="00E060BF" w:rsidP="00AF6673">
            <w:pPr>
              <w:pStyle w:val="TAC"/>
              <w:rPr>
                <w:lang w:val="en-US"/>
              </w:rPr>
            </w:pPr>
            <w:r w:rsidRPr="00480423">
              <w:rPr>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72BC776D" w14:textId="77777777" w:rsidR="00E060BF" w:rsidRPr="00480423" w:rsidRDefault="00E060BF" w:rsidP="00AF6673">
            <w:pPr>
              <w:pStyle w:val="TAC"/>
              <w:rPr>
                <w:lang w:val="en-US"/>
              </w:rPr>
            </w:pPr>
            <w:r w:rsidRPr="00480423">
              <w:rPr>
                <w:lang w:val="en-US"/>
              </w:rPr>
              <w:t>CA_n46A-n48A</w:t>
            </w:r>
          </w:p>
          <w:p w14:paraId="433E9598"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FDD1F1"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6BEFB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D7AE79" w14:textId="77777777" w:rsidR="00E060BF" w:rsidRPr="00480423" w:rsidRDefault="00E060BF" w:rsidP="00AF6673">
            <w:pPr>
              <w:pStyle w:val="TAC"/>
              <w:rPr>
                <w:lang w:val="en-US" w:eastAsia="zh-CN"/>
              </w:rPr>
            </w:pPr>
            <w:r w:rsidRPr="00480423">
              <w:rPr>
                <w:lang w:val="en-US" w:eastAsia="zh-CN"/>
              </w:rPr>
              <w:t>0</w:t>
            </w:r>
          </w:p>
        </w:tc>
      </w:tr>
      <w:tr w:rsidR="00E060BF" w:rsidRPr="00480423" w14:paraId="453E12F1" w14:textId="77777777" w:rsidTr="005A0D4C">
        <w:trPr>
          <w:trHeight w:val="29"/>
        </w:trPr>
        <w:tc>
          <w:tcPr>
            <w:tcW w:w="3066" w:type="dxa"/>
            <w:tcBorders>
              <w:top w:val="nil"/>
              <w:left w:val="single" w:sz="4" w:space="0" w:color="auto"/>
              <w:bottom w:val="nil"/>
              <w:right w:val="single" w:sz="4" w:space="0" w:color="auto"/>
            </w:tcBorders>
            <w:vAlign w:val="center"/>
          </w:tcPr>
          <w:p w14:paraId="2929000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4F372F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D9CA9"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BFC4B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8EA07E7" w14:textId="77777777" w:rsidR="00E060BF" w:rsidRPr="00480423" w:rsidRDefault="00E060BF" w:rsidP="00AF6673">
            <w:pPr>
              <w:pStyle w:val="TAC"/>
              <w:rPr>
                <w:lang w:val="en-US" w:eastAsia="zh-CN"/>
              </w:rPr>
            </w:pPr>
          </w:p>
        </w:tc>
      </w:tr>
      <w:tr w:rsidR="00E060BF" w:rsidRPr="00480423" w14:paraId="0069F1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69824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B8297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AEF3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5864BB"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D1D198D" w14:textId="77777777" w:rsidR="00E060BF" w:rsidRPr="00480423" w:rsidRDefault="00E060BF" w:rsidP="00AF6673">
            <w:pPr>
              <w:pStyle w:val="TAC"/>
              <w:rPr>
                <w:lang w:val="en-US" w:eastAsia="zh-CN"/>
              </w:rPr>
            </w:pPr>
          </w:p>
        </w:tc>
      </w:tr>
      <w:tr w:rsidR="00E060BF" w:rsidRPr="00480423" w14:paraId="064489C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B709B99" w14:textId="77777777" w:rsidR="00E060BF" w:rsidRPr="00480423" w:rsidRDefault="00E060BF" w:rsidP="00AF6673">
            <w:pPr>
              <w:pStyle w:val="TAC"/>
              <w:rPr>
                <w:lang w:val="en-US"/>
              </w:rPr>
            </w:pPr>
            <w:r w:rsidRPr="00480423">
              <w:rPr>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2A0E4781" w14:textId="77777777" w:rsidR="00E060BF" w:rsidRPr="00480423" w:rsidRDefault="00E060BF" w:rsidP="00AF6673">
            <w:pPr>
              <w:pStyle w:val="TAC"/>
              <w:rPr>
                <w:lang w:val="en-US"/>
              </w:rPr>
            </w:pPr>
            <w:r w:rsidRPr="00480423">
              <w:rPr>
                <w:lang w:val="en-US"/>
              </w:rPr>
              <w:t>CA_n46A-n48A</w:t>
            </w:r>
          </w:p>
          <w:p w14:paraId="00D9D897"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6B93A"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A0CAB8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31D4DF5" w14:textId="77777777" w:rsidR="00E060BF" w:rsidRPr="00480423" w:rsidRDefault="00E060BF" w:rsidP="00AF6673">
            <w:pPr>
              <w:pStyle w:val="TAC"/>
              <w:rPr>
                <w:lang w:val="en-US" w:eastAsia="zh-CN"/>
              </w:rPr>
            </w:pPr>
            <w:r w:rsidRPr="00480423">
              <w:rPr>
                <w:lang w:val="en-US" w:eastAsia="zh-CN"/>
              </w:rPr>
              <w:t>0</w:t>
            </w:r>
          </w:p>
        </w:tc>
      </w:tr>
      <w:tr w:rsidR="00E060BF" w:rsidRPr="00480423" w14:paraId="28EDA814" w14:textId="77777777" w:rsidTr="005A0D4C">
        <w:trPr>
          <w:trHeight w:val="29"/>
        </w:trPr>
        <w:tc>
          <w:tcPr>
            <w:tcW w:w="3066" w:type="dxa"/>
            <w:tcBorders>
              <w:top w:val="nil"/>
              <w:left w:val="single" w:sz="4" w:space="0" w:color="auto"/>
              <w:bottom w:val="nil"/>
              <w:right w:val="single" w:sz="4" w:space="0" w:color="auto"/>
            </w:tcBorders>
            <w:vAlign w:val="center"/>
          </w:tcPr>
          <w:p w14:paraId="0E66154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D4AD5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F05C9E"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1DE8C0"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076CEF0" w14:textId="77777777" w:rsidR="00E060BF" w:rsidRPr="00480423" w:rsidRDefault="00E060BF" w:rsidP="00AF6673">
            <w:pPr>
              <w:pStyle w:val="TAC"/>
              <w:rPr>
                <w:lang w:val="en-US" w:eastAsia="zh-CN"/>
              </w:rPr>
            </w:pPr>
          </w:p>
        </w:tc>
      </w:tr>
      <w:tr w:rsidR="00E060BF" w:rsidRPr="00480423" w14:paraId="588669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55C76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CFA6D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405993"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B9439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B626341" w14:textId="77777777" w:rsidR="00E060BF" w:rsidRPr="00480423" w:rsidRDefault="00E060BF" w:rsidP="00AF6673">
            <w:pPr>
              <w:pStyle w:val="TAC"/>
              <w:rPr>
                <w:lang w:val="en-US" w:eastAsia="zh-CN"/>
              </w:rPr>
            </w:pPr>
          </w:p>
        </w:tc>
      </w:tr>
      <w:tr w:rsidR="00E060BF" w:rsidRPr="00480423" w14:paraId="296A039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79BE8CC" w14:textId="77777777" w:rsidR="00E060BF" w:rsidRPr="00480423" w:rsidRDefault="00E060BF" w:rsidP="00AF6673">
            <w:pPr>
              <w:pStyle w:val="TAC"/>
              <w:rPr>
                <w:lang w:val="en-US"/>
              </w:rPr>
            </w:pPr>
            <w:r w:rsidRPr="00480423">
              <w:rPr>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3E9932" w14:textId="77777777" w:rsidR="00E060BF" w:rsidRPr="00480423" w:rsidRDefault="00E060BF" w:rsidP="00AF6673">
            <w:pPr>
              <w:pStyle w:val="TAC"/>
              <w:rPr>
                <w:lang w:val="en-US"/>
              </w:rPr>
            </w:pPr>
            <w:r w:rsidRPr="00480423">
              <w:rPr>
                <w:lang w:val="en-US"/>
              </w:rPr>
              <w:t>CA_n46A-n48A</w:t>
            </w:r>
          </w:p>
          <w:p w14:paraId="4388111E"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0592C6"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DC9ED5"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C6103E" w14:textId="77777777" w:rsidR="00E060BF" w:rsidRPr="00480423" w:rsidRDefault="00E060BF" w:rsidP="00AF6673">
            <w:pPr>
              <w:pStyle w:val="TAC"/>
              <w:rPr>
                <w:lang w:val="en-US" w:eastAsia="zh-CN"/>
              </w:rPr>
            </w:pPr>
            <w:r w:rsidRPr="00480423">
              <w:rPr>
                <w:lang w:val="en-US" w:eastAsia="zh-CN"/>
              </w:rPr>
              <w:t>0</w:t>
            </w:r>
          </w:p>
        </w:tc>
      </w:tr>
      <w:tr w:rsidR="00E060BF" w:rsidRPr="00480423" w14:paraId="777CD4AE" w14:textId="77777777" w:rsidTr="005A0D4C">
        <w:trPr>
          <w:trHeight w:val="29"/>
        </w:trPr>
        <w:tc>
          <w:tcPr>
            <w:tcW w:w="3066" w:type="dxa"/>
            <w:tcBorders>
              <w:top w:val="nil"/>
              <w:left w:val="single" w:sz="4" w:space="0" w:color="auto"/>
              <w:bottom w:val="nil"/>
              <w:right w:val="single" w:sz="4" w:space="0" w:color="auto"/>
            </w:tcBorders>
            <w:vAlign w:val="center"/>
          </w:tcPr>
          <w:p w14:paraId="6317EB3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7A70AB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524294"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D10188"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2134891D" w14:textId="77777777" w:rsidR="00E060BF" w:rsidRPr="00480423" w:rsidRDefault="00E060BF" w:rsidP="00AF6673">
            <w:pPr>
              <w:pStyle w:val="TAC"/>
              <w:rPr>
                <w:lang w:val="en-US" w:eastAsia="zh-CN"/>
              </w:rPr>
            </w:pPr>
          </w:p>
        </w:tc>
      </w:tr>
      <w:tr w:rsidR="00E060BF" w:rsidRPr="00480423" w14:paraId="50FE80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F80B6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8DB23F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FEE277"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242CA1F"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750C766" w14:textId="77777777" w:rsidR="00E060BF" w:rsidRPr="00480423" w:rsidRDefault="00E060BF" w:rsidP="00AF6673">
            <w:pPr>
              <w:pStyle w:val="TAC"/>
              <w:rPr>
                <w:lang w:val="en-US" w:eastAsia="zh-CN"/>
              </w:rPr>
            </w:pPr>
          </w:p>
        </w:tc>
      </w:tr>
      <w:tr w:rsidR="00E060BF" w:rsidRPr="00480423" w14:paraId="70B0F5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93B2CB" w14:textId="77777777" w:rsidR="00E060BF" w:rsidRPr="00480423" w:rsidRDefault="00E060BF" w:rsidP="00AF6673">
            <w:pPr>
              <w:pStyle w:val="TAC"/>
              <w:rPr>
                <w:rFonts w:eastAsiaTheme="minorEastAsia"/>
                <w:lang w:val="en-US"/>
              </w:rPr>
            </w:pPr>
            <w:r w:rsidRPr="00480423">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133EF3DC"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DF7CA"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5B7FB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E34F5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120D3CC" w14:textId="77777777" w:rsidTr="005A0D4C">
        <w:trPr>
          <w:trHeight w:val="29"/>
        </w:trPr>
        <w:tc>
          <w:tcPr>
            <w:tcW w:w="3066" w:type="dxa"/>
            <w:tcBorders>
              <w:top w:val="nil"/>
              <w:left w:val="single" w:sz="4" w:space="0" w:color="auto"/>
              <w:bottom w:val="nil"/>
              <w:right w:val="single" w:sz="4" w:space="0" w:color="auto"/>
            </w:tcBorders>
            <w:vAlign w:val="center"/>
          </w:tcPr>
          <w:p w14:paraId="4FD7A45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C7B72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CB2DEF"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AE1B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4972B89A" w14:textId="77777777" w:rsidR="00E060BF" w:rsidRPr="00480423" w:rsidRDefault="00E060BF" w:rsidP="00AF6673">
            <w:pPr>
              <w:pStyle w:val="TAC"/>
              <w:rPr>
                <w:rFonts w:eastAsiaTheme="minorEastAsia"/>
                <w:lang w:val="en-US" w:eastAsia="zh-CN"/>
              </w:rPr>
            </w:pPr>
          </w:p>
        </w:tc>
      </w:tr>
      <w:tr w:rsidR="00E060BF" w:rsidRPr="00480423" w14:paraId="0E4F05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6A098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FB963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BFB67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8C6F8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438B97" w14:textId="77777777" w:rsidR="00E060BF" w:rsidRPr="00480423" w:rsidRDefault="00E060BF" w:rsidP="00AF6673">
            <w:pPr>
              <w:pStyle w:val="TAC"/>
              <w:rPr>
                <w:rFonts w:eastAsiaTheme="minorEastAsia"/>
                <w:lang w:val="en-US" w:eastAsia="zh-CN"/>
              </w:rPr>
            </w:pPr>
          </w:p>
        </w:tc>
      </w:tr>
      <w:tr w:rsidR="00E060BF" w:rsidRPr="00480423" w14:paraId="1C5CC15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89CBE85" w14:textId="77777777" w:rsidR="00E060BF" w:rsidRPr="00480423" w:rsidRDefault="00E060BF" w:rsidP="00AF6673">
            <w:pPr>
              <w:pStyle w:val="TAC"/>
              <w:rPr>
                <w:lang w:val="en-US"/>
              </w:rPr>
            </w:pPr>
            <w:r w:rsidRPr="00480423">
              <w:rPr>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459C08" w14:textId="77777777" w:rsidR="00E060BF" w:rsidRPr="00480423" w:rsidRDefault="00E060BF" w:rsidP="00AF6673">
            <w:pPr>
              <w:pStyle w:val="TAC"/>
              <w:rPr>
                <w:lang w:val="en-US"/>
              </w:rPr>
            </w:pPr>
            <w:r w:rsidRPr="00480423">
              <w:rPr>
                <w:lang w:val="en-US"/>
              </w:rPr>
              <w:t>CA_n46A-n48A</w:t>
            </w:r>
          </w:p>
          <w:p w14:paraId="097F9CB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AC396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23F91C"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186EBB" w14:textId="77777777" w:rsidR="00E060BF" w:rsidRPr="00480423" w:rsidRDefault="00E060BF" w:rsidP="00AF6673">
            <w:pPr>
              <w:pStyle w:val="TAC"/>
              <w:rPr>
                <w:lang w:val="en-US" w:eastAsia="zh-CN"/>
              </w:rPr>
            </w:pPr>
            <w:r w:rsidRPr="00480423">
              <w:rPr>
                <w:lang w:val="en-US" w:eastAsia="zh-CN"/>
              </w:rPr>
              <w:t>0</w:t>
            </w:r>
          </w:p>
        </w:tc>
      </w:tr>
      <w:tr w:rsidR="00E060BF" w:rsidRPr="00480423" w14:paraId="7551DE69" w14:textId="77777777" w:rsidTr="005A0D4C">
        <w:trPr>
          <w:trHeight w:val="29"/>
        </w:trPr>
        <w:tc>
          <w:tcPr>
            <w:tcW w:w="3066" w:type="dxa"/>
            <w:tcBorders>
              <w:top w:val="nil"/>
              <w:left w:val="single" w:sz="4" w:space="0" w:color="auto"/>
              <w:bottom w:val="nil"/>
              <w:right w:val="single" w:sz="4" w:space="0" w:color="auto"/>
            </w:tcBorders>
            <w:vAlign w:val="center"/>
          </w:tcPr>
          <w:p w14:paraId="2D7121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2EA72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D0911C"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C5BD39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29D1EBDA" w14:textId="77777777" w:rsidR="00E060BF" w:rsidRPr="00480423" w:rsidRDefault="00E060BF" w:rsidP="00AF6673">
            <w:pPr>
              <w:pStyle w:val="TAC"/>
              <w:rPr>
                <w:lang w:val="en-US" w:eastAsia="zh-CN"/>
              </w:rPr>
            </w:pPr>
          </w:p>
        </w:tc>
      </w:tr>
      <w:tr w:rsidR="00E060BF" w:rsidRPr="00480423" w14:paraId="46533F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CE68A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991373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0187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B66A43"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17638F" w14:textId="77777777" w:rsidR="00E060BF" w:rsidRPr="00480423" w:rsidRDefault="00E060BF" w:rsidP="00AF6673">
            <w:pPr>
              <w:pStyle w:val="TAC"/>
              <w:rPr>
                <w:lang w:val="en-US" w:eastAsia="zh-CN"/>
              </w:rPr>
            </w:pPr>
          </w:p>
        </w:tc>
      </w:tr>
      <w:tr w:rsidR="00E060BF" w:rsidRPr="00480423" w14:paraId="6893FA1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02C7BB1E" w14:textId="77777777" w:rsidR="00E060BF" w:rsidRPr="00480423" w:rsidRDefault="00E060BF" w:rsidP="00AF6673">
            <w:pPr>
              <w:pStyle w:val="TAC"/>
              <w:rPr>
                <w:lang w:val="en-US"/>
              </w:rPr>
            </w:pPr>
            <w:r>
              <w:rPr>
                <w:color w:val="000000"/>
                <w:lang w:eastAsia="zh-CN"/>
              </w:rPr>
              <w:t>CA_n46A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3622FD6"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28D1F897"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left w:val="single" w:sz="4" w:space="0" w:color="auto"/>
              <w:right w:val="single" w:sz="4" w:space="0" w:color="auto"/>
            </w:tcBorders>
            <w:vAlign w:val="center"/>
          </w:tcPr>
          <w:p w14:paraId="1A3A8D27"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345D1E8"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389288B9"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5B6E8A6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FED6EB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2BD24B8"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4D367033"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7B27B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BAEC954" w14:textId="77777777" w:rsidR="00E060BF" w:rsidRPr="00480423" w:rsidRDefault="00E060BF" w:rsidP="00AF6673">
            <w:pPr>
              <w:pStyle w:val="TAC"/>
              <w:rPr>
                <w:lang w:val="en-US" w:eastAsia="zh-CN"/>
              </w:rPr>
            </w:pPr>
          </w:p>
        </w:tc>
      </w:tr>
      <w:tr w:rsidR="00E060BF" w:rsidRPr="00480423" w14:paraId="6F04598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AC0B16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D621B9A"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7C9A75C"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E2621AD"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7E6DEF5" w14:textId="77777777" w:rsidR="00E060BF" w:rsidRPr="00480423" w:rsidRDefault="00E060BF" w:rsidP="00AF6673">
            <w:pPr>
              <w:pStyle w:val="TAC"/>
              <w:rPr>
                <w:lang w:val="en-US" w:eastAsia="zh-CN"/>
              </w:rPr>
            </w:pPr>
          </w:p>
        </w:tc>
      </w:tr>
      <w:tr w:rsidR="00E060BF" w:rsidRPr="00480423" w14:paraId="3468218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4EBB26A" w14:textId="77777777" w:rsidR="00E060BF" w:rsidRPr="00480423" w:rsidRDefault="00E060BF" w:rsidP="00AF6673">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12857AA"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3B7CF59"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left w:val="single" w:sz="4" w:space="0" w:color="auto"/>
              <w:right w:val="single" w:sz="4" w:space="0" w:color="auto"/>
            </w:tcBorders>
            <w:vAlign w:val="center"/>
          </w:tcPr>
          <w:p w14:paraId="6D9A8B2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CDA5BAB"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FFBA7FB" w14:textId="77777777" w:rsidR="00E060BF" w:rsidRPr="00480423" w:rsidRDefault="00E060BF" w:rsidP="00AF6673">
            <w:pPr>
              <w:pStyle w:val="TAC"/>
              <w:rPr>
                <w:lang w:val="en-US" w:eastAsia="zh-CN"/>
              </w:rPr>
            </w:pPr>
            <w:r>
              <w:rPr>
                <w:szCs w:val="18"/>
                <w:lang w:val="en-US" w:eastAsia="zh-CN"/>
              </w:rPr>
              <w:t>0</w:t>
            </w:r>
          </w:p>
        </w:tc>
      </w:tr>
      <w:tr w:rsidR="00E060BF" w:rsidRPr="00480423" w14:paraId="7D2FF9D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9D9F2C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942CC59"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72A6644C"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29C0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6080838" w14:textId="77777777" w:rsidR="00E060BF" w:rsidRPr="00480423" w:rsidRDefault="00E060BF" w:rsidP="00AF6673">
            <w:pPr>
              <w:pStyle w:val="TAC"/>
              <w:rPr>
                <w:lang w:val="en-US" w:eastAsia="zh-CN"/>
              </w:rPr>
            </w:pPr>
          </w:p>
        </w:tc>
      </w:tr>
      <w:tr w:rsidR="00E060BF" w:rsidRPr="00480423" w14:paraId="3C402602"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48FF74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0F5BA8"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723BFA38"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1FB2D6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09BA63" w14:textId="77777777" w:rsidR="00E060BF" w:rsidRPr="00480423" w:rsidRDefault="00E060BF" w:rsidP="00AF6673">
            <w:pPr>
              <w:pStyle w:val="TAC"/>
              <w:rPr>
                <w:lang w:val="en-US" w:eastAsia="zh-CN"/>
              </w:rPr>
            </w:pPr>
          </w:p>
        </w:tc>
      </w:tr>
      <w:tr w:rsidR="00E060BF" w:rsidRPr="00480423" w14:paraId="56B4B9F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FEF47F" w14:textId="77777777" w:rsidR="00E060BF" w:rsidRPr="00480423" w:rsidRDefault="00E060BF" w:rsidP="00AF6673">
            <w:pPr>
              <w:pStyle w:val="TAC"/>
              <w:rPr>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66F6507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7A35D5"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56FFA3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DF78B5"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26987D" w14:textId="77777777" w:rsidR="00E060BF" w:rsidRPr="00480423" w:rsidRDefault="00E060BF" w:rsidP="00AF6673">
            <w:pPr>
              <w:pStyle w:val="TAC"/>
              <w:rPr>
                <w:lang w:val="en-US" w:eastAsia="zh-CN"/>
              </w:rPr>
            </w:pPr>
            <w:r>
              <w:rPr>
                <w:szCs w:val="18"/>
                <w:lang w:val="en-US" w:eastAsia="zh-CN"/>
              </w:rPr>
              <w:t>0</w:t>
            </w:r>
          </w:p>
        </w:tc>
      </w:tr>
      <w:tr w:rsidR="00E060BF" w:rsidRPr="00480423" w14:paraId="1CAA2BC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E5023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361A63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32B9BE"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0C6A1E"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C4FCE4C" w14:textId="77777777" w:rsidR="00E060BF" w:rsidRPr="00480423" w:rsidRDefault="00E060BF" w:rsidP="00AF6673">
            <w:pPr>
              <w:pStyle w:val="TAC"/>
              <w:rPr>
                <w:lang w:val="en-US" w:eastAsia="zh-CN"/>
              </w:rPr>
            </w:pPr>
          </w:p>
        </w:tc>
      </w:tr>
      <w:tr w:rsidR="00E060BF" w:rsidRPr="00480423" w14:paraId="285350A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75F2A6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8EB27A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5C46B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F12DF82"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155B11" w14:textId="77777777" w:rsidR="00E060BF" w:rsidRPr="00480423" w:rsidRDefault="00E060BF" w:rsidP="00AF6673">
            <w:pPr>
              <w:pStyle w:val="TAC"/>
              <w:rPr>
                <w:lang w:val="en-US" w:eastAsia="zh-CN"/>
              </w:rPr>
            </w:pPr>
          </w:p>
        </w:tc>
      </w:tr>
      <w:tr w:rsidR="00E060BF" w:rsidRPr="00480423" w14:paraId="5B32670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F4ACADA"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54C40C"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F1B256"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4536D0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897815"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7D0AABA" w14:textId="77777777" w:rsidR="00E060BF" w:rsidRPr="00480423" w:rsidRDefault="00E060BF" w:rsidP="00AF6673">
            <w:pPr>
              <w:pStyle w:val="TAC"/>
              <w:rPr>
                <w:lang w:val="en-US" w:eastAsia="zh-CN"/>
              </w:rPr>
            </w:pPr>
            <w:r>
              <w:rPr>
                <w:szCs w:val="18"/>
                <w:lang w:val="en-US" w:eastAsia="zh-CN"/>
              </w:rPr>
              <w:t>0</w:t>
            </w:r>
          </w:p>
        </w:tc>
      </w:tr>
      <w:tr w:rsidR="00E060BF" w:rsidRPr="00480423" w14:paraId="1B873B7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7A75FF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1A750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97580"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ED7A0E"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B703AA8" w14:textId="77777777" w:rsidR="00E060BF" w:rsidRPr="00480423" w:rsidRDefault="00E060BF" w:rsidP="00AF6673">
            <w:pPr>
              <w:pStyle w:val="TAC"/>
              <w:rPr>
                <w:lang w:val="en-US" w:eastAsia="zh-CN"/>
              </w:rPr>
            </w:pPr>
          </w:p>
        </w:tc>
      </w:tr>
      <w:tr w:rsidR="00E060BF" w:rsidRPr="00480423" w14:paraId="27EDB04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E01F90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CBAB05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0B178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192526F"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5715599" w14:textId="77777777" w:rsidR="00E060BF" w:rsidRPr="00480423" w:rsidRDefault="00E060BF" w:rsidP="00AF6673">
            <w:pPr>
              <w:pStyle w:val="TAC"/>
              <w:rPr>
                <w:lang w:val="en-US" w:eastAsia="zh-CN"/>
              </w:rPr>
            </w:pPr>
          </w:p>
        </w:tc>
      </w:tr>
      <w:tr w:rsidR="00E060BF" w:rsidRPr="00480423" w14:paraId="42D91F2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490DB53"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3AF43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4B6CB01"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396989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369A22A"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7F0B16" w14:textId="77777777" w:rsidR="00E060BF" w:rsidRPr="00480423" w:rsidRDefault="00E060BF" w:rsidP="00AF6673">
            <w:pPr>
              <w:pStyle w:val="TAC"/>
              <w:rPr>
                <w:lang w:val="en-US" w:eastAsia="zh-CN"/>
              </w:rPr>
            </w:pPr>
            <w:r>
              <w:rPr>
                <w:szCs w:val="18"/>
                <w:lang w:val="en-US" w:eastAsia="zh-CN"/>
              </w:rPr>
              <w:t>0</w:t>
            </w:r>
          </w:p>
        </w:tc>
      </w:tr>
      <w:tr w:rsidR="00E060BF" w:rsidRPr="00480423" w14:paraId="7574A54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E8C5AE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987496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88C5A"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CD238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6D99D4E" w14:textId="77777777" w:rsidR="00E060BF" w:rsidRPr="00480423" w:rsidRDefault="00E060BF" w:rsidP="00AF6673">
            <w:pPr>
              <w:pStyle w:val="TAC"/>
              <w:rPr>
                <w:lang w:val="en-US" w:eastAsia="zh-CN"/>
              </w:rPr>
            </w:pPr>
          </w:p>
        </w:tc>
      </w:tr>
      <w:tr w:rsidR="00E060BF" w:rsidRPr="00480423" w14:paraId="07C89D0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6F697B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D276DC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AA148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3E328BB"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9E8107" w14:textId="77777777" w:rsidR="00E060BF" w:rsidRPr="00480423" w:rsidRDefault="00E060BF" w:rsidP="00AF6673">
            <w:pPr>
              <w:pStyle w:val="TAC"/>
              <w:rPr>
                <w:lang w:val="en-US" w:eastAsia="zh-CN"/>
              </w:rPr>
            </w:pPr>
          </w:p>
        </w:tc>
      </w:tr>
      <w:tr w:rsidR="00E060BF" w:rsidRPr="00480423" w14:paraId="355999D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63C9A7D"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FF86CD"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5EE334B2"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6982C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CAFEA2"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976DBB" w14:textId="77777777" w:rsidR="00E060BF" w:rsidRPr="00480423" w:rsidRDefault="00E060BF" w:rsidP="00AF6673">
            <w:pPr>
              <w:pStyle w:val="TAC"/>
              <w:rPr>
                <w:lang w:val="en-US" w:eastAsia="zh-CN"/>
              </w:rPr>
            </w:pPr>
            <w:r>
              <w:rPr>
                <w:szCs w:val="18"/>
                <w:lang w:val="en-US" w:eastAsia="zh-CN"/>
              </w:rPr>
              <w:t>0</w:t>
            </w:r>
          </w:p>
        </w:tc>
      </w:tr>
      <w:tr w:rsidR="00E060BF" w:rsidRPr="00480423" w14:paraId="214DB7B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96EBC9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844F81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EF70E3"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CA941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A9F6E0E" w14:textId="77777777" w:rsidR="00E060BF" w:rsidRPr="00480423" w:rsidRDefault="00E060BF" w:rsidP="00AF6673">
            <w:pPr>
              <w:pStyle w:val="TAC"/>
              <w:rPr>
                <w:lang w:val="en-US" w:eastAsia="zh-CN"/>
              </w:rPr>
            </w:pPr>
          </w:p>
        </w:tc>
      </w:tr>
      <w:tr w:rsidR="00E060BF" w:rsidRPr="00480423" w14:paraId="3894F1B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D8D12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814A5C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1B0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2FE19C1"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92EEF09" w14:textId="77777777" w:rsidR="00E060BF" w:rsidRPr="00480423" w:rsidRDefault="00E060BF" w:rsidP="00AF6673">
            <w:pPr>
              <w:pStyle w:val="TAC"/>
              <w:rPr>
                <w:lang w:val="en-US" w:eastAsia="zh-CN"/>
              </w:rPr>
            </w:pPr>
          </w:p>
        </w:tc>
      </w:tr>
      <w:tr w:rsidR="00E060BF" w:rsidRPr="00480423" w14:paraId="4464969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450A5505" w14:textId="77777777" w:rsidR="00E060BF" w:rsidRPr="00480423" w:rsidRDefault="00E060BF" w:rsidP="00AF6673">
            <w:pPr>
              <w:pStyle w:val="TAC"/>
              <w:rPr>
                <w:lang w:val="en-US"/>
              </w:rPr>
            </w:pPr>
            <w:r>
              <w:rPr>
                <w:color w:val="000000"/>
                <w:lang w:eastAsia="zh-CN"/>
              </w:rPr>
              <w:t>CA_n46(2A)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6C8299"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35DB02FF"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E0EBB3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30166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D736F7" w14:textId="77777777" w:rsidR="00E060BF" w:rsidRPr="00480423" w:rsidRDefault="00E060BF" w:rsidP="00AF6673">
            <w:pPr>
              <w:pStyle w:val="TAC"/>
              <w:rPr>
                <w:lang w:val="en-US" w:eastAsia="zh-CN"/>
              </w:rPr>
            </w:pPr>
            <w:r>
              <w:rPr>
                <w:szCs w:val="18"/>
                <w:lang w:val="en-US" w:eastAsia="zh-CN"/>
              </w:rPr>
              <w:t>0</w:t>
            </w:r>
          </w:p>
        </w:tc>
      </w:tr>
      <w:tr w:rsidR="00E060BF" w:rsidRPr="00480423" w14:paraId="1926B14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1F3130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52DAF0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0CEA8"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24A31A"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091EC65" w14:textId="77777777" w:rsidR="00E060BF" w:rsidRPr="00480423" w:rsidRDefault="00E060BF" w:rsidP="00AF6673">
            <w:pPr>
              <w:pStyle w:val="TAC"/>
              <w:rPr>
                <w:lang w:val="en-US" w:eastAsia="zh-CN"/>
              </w:rPr>
            </w:pPr>
          </w:p>
        </w:tc>
      </w:tr>
      <w:tr w:rsidR="00E060BF" w:rsidRPr="00480423" w14:paraId="3254BE8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C6B379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41B84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6B29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F3E12F0"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6950FD" w14:textId="77777777" w:rsidR="00E060BF" w:rsidRPr="00480423" w:rsidRDefault="00E060BF" w:rsidP="00AF6673">
            <w:pPr>
              <w:pStyle w:val="TAC"/>
              <w:rPr>
                <w:lang w:val="en-US" w:eastAsia="zh-CN"/>
              </w:rPr>
            </w:pPr>
          </w:p>
        </w:tc>
      </w:tr>
      <w:tr w:rsidR="00E060BF" w:rsidRPr="00480423" w14:paraId="37B8257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81EC305" w14:textId="77777777" w:rsidR="00E060BF" w:rsidRPr="00480423" w:rsidRDefault="00E060BF" w:rsidP="00AF6673">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F2C7F91"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926B51D"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5CFF18C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65DB2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95AA6E" w14:textId="77777777" w:rsidR="00E060BF" w:rsidRPr="00480423" w:rsidRDefault="00E060BF" w:rsidP="00AF6673">
            <w:pPr>
              <w:pStyle w:val="TAC"/>
              <w:rPr>
                <w:lang w:val="en-US" w:eastAsia="zh-CN"/>
              </w:rPr>
            </w:pPr>
            <w:r>
              <w:rPr>
                <w:szCs w:val="18"/>
                <w:lang w:val="en-US" w:eastAsia="zh-CN"/>
              </w:rPr>
              <w:t>0</w:t>
            </w:r>
          </w:p>
        </w:tc>
      </w:tr>
      <w:tr w:rsidR="00E060BF" w:rsidRPr="00480423" w14:paraId="32CBCA4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810DA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7F6BDC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DC4966"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F8A56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DEEF221" w14:textId="77777777" w:rsidR="00E060BF" w:rsidRPr="00480423" w:rsidRDefault="00E060BF" w:rsidP="00AF6673">
            <w:pPr>
              <w:pStyle w:val="TAC"/>
              <w:rPr>
                <w:lang w:val="en-US" w:eastAsia="zh-CN"/>
              </w:rPr>
            </w:pPr>
          </w:p>
        </w:tc>
      </w:tr>
      <w:tr w:rsidR="00E060BF" w:rsidRPr="00480423" w14:paraId="12D6F0C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F1C1FD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4FE8CB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8395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D6DA78A"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2C10B30" w14:textId="77777777" w:rsidR="00E060BF" w:rsidRPr="00480423" w:rsidRDefault="00E060BF" w:rsidP="00AF6673">
            <w:pPr>
              <w:pStyle w:val="TAC"/>
              <w:rPr>
                <w:lang w:val="en-US" w:eastAsia="zh-CN"/>
              </w:rPr>
            </w:pPr>
          </w:p>
        </w:tc>
      </w:tr>
      <w:tr w:rsidR="00E060BF" w:rsidRPr="00480423" w14:paraId="136E446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AE0C36F" w14:textId="77777777" w:rsidR="00E060BF" w:rsidRPr="00480423" w:rsidRDefault="00E060BF" w:rsidP="00AF6673">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B666C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92620C"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DC83A3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6DC08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E8084AA" w14:textId="77777777" w:rsidR="00E060BF" w:rsidRPr="00480423" w:rsidRDefault="00E060BF" w:rsidP="00AF6673">
            <w:pPr>
              <w:pStyle w:val="TAC"/>
              <w:rPr>
                <w:lang w:val="en-US" w:eastAsia="zh-CN"/>
              </w:rPr>
            </w:pPr>
            <w:r>
              <w:rPr>
                <w:szCs w:val="18"/>
                <w:lang w:val="en-US" w:eastAsia="zh-CN"/>
              </w:rPr>
              <w:t>0</w:t>
            </w:r>
          </w:p>
        </w:tc>
      </w:tr>
      <w:tr w:rsidR="00E060BF" w:rsidRPr="00480423" w14:paraId="1DC51B0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841EFD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99EFB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8DB0E0"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C724B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0D95CAD" w14:textId="77777777" w:rsidR="00E060BF" w:rsidRPr="00480423" w:rsidRDefault="00E060BF" w:rsidP="00AF6673">
            <w:pPr>
              <w:pStyle w:val="TAC"/>
              <w:rPr>
                <w:lang w:val="en-US" w:eastAsia="zh-CN"/>
              </w:rPr>
            </w:pPr>
          </w:p>
        </w:tc>
      </w:tr>
      <w:tr w:rsidR="00E060BF" w:rsidRPr="00480423" w14:paraId="7519AA7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DAA047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E7A939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DB8F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52DA7C8"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8A8B96" w14:textId="77777777" w:rsidR="00E060BF" w:rsidRPr="00480423" w:rsidRDefault="00E060BF" w:rsidP="00AF6673">
            <w:pPr>
              <w:pStyle w:val="TAC"/>
              <w:rPr>
                <w:lang w:val="en-US" w:eastAsia="zh-CN"/>
              </w:rPr>
            </w:pPr>
          </w:p>
        </w:tc>
      </w:tr>
      <w:tr w:rsidR="00E060BF" w:rsidRPr="00480423" w14:paraId="3770956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4AE9C08"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69A4CD4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63E5B2"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D6FD3BF"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1B50C7"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F6CF04" w14:textId="77777777" w:rsidR="00E060BF" w:rsidRPr="00480423" w:rsidRDefault="00E060BF" w:rsidP="00AF6673">
            <w:pPr>
              <w:pStyle w:val="TAC"/>
              <w:rPr>
                <w:lang w:val="en-US" w:eastAsia="zh-CN"/>
              </w:rPr>
            </w:pPr>
            <w:r>
              <w:rPr>
                <w:szCs w:val="18"/>
                <w:lang w:val="en-US" w:eastAsia="zh-CN"/>
              </w:rPr>
              <w:t>0</w:t>
            </w:r>
          </w:p>
        </w:tc>
      </w:tr>
      <w:tr w:rsidR="00E060BF" w:rsidRPr="00480423" w14:paraId="18AA52D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5219A0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1E6B5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9957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B6F4E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ADE2E7D" w14:textId="77777777" w:rsidR="00E060BF" w:rsidRPr="00480423" w:rsidRDefault="00E060BF" w:rsidP="00AF6673">
            <w:pPr>
              <w:pStyle w:val="TAC"/>
              <w:rPr>
                <w:lang w:val="en-US" w:eastAsia="zh-CN"/>
              </w:rPr>
            </w:pPr>
          </w:p>
        </w:tc>
      </w:tr>
      <w:tr w:rsidR="00E060BF" w:rsidRPr="00480423" w14:paraId="1908312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937FAD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39FA91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26585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D17763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81F04CE" w14:textId="77777777" w:rsidR="00E060BF" w:rsidRPr="00480423" w:rsidRDefault="00E060BF" w:rsidP="00AF6673">
            <w:pPr>
              <w:pStyle w:val="TAC"/>
              <w:rPr>
                <w:lang w:val="en-US" w:eastAsia="zh-CN"/>
              </w:rPr>
            </w:pPr>
          </w:p>
        </w:tc>
      </w:tr>
      <w:tr w:rsidR="00E060BF" w:rsidRPr="00480423" w14:paraId="1091C1F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A5332C2"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4CF2B2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B70F25"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BCCDD1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4A0B8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CA9FE69" w14:textId="77777777" w:rsidR="00E060BF" w:rsidRPr="00480423" w:rsidRDefault="00E060BF" w:rsidP="00AF6673">
            <w:pPr>
              <w:pStyle w:val="TAC"/>
              <w:rPr>
                <w:lang w:val="en-US" w:eastAsia="zh-CN"/>
              </w:rPr>
            </w:pPr>
            <w:r>
              <w:rPr>
                <w:szCs w:val="18"/>
                <w:lang w:val="en-US" w:eastAsia="zh-CN"/>
              </w:rPr>
              <w:t>0</w:t>
            </w:r>
          </w:p>
        </w:tc>
      </w:tr>
      <w:tr w:rsidR="00E060BF" w:rsidRPr="00480423" w14:paraId="1199CE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2CBB11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55C9A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26B129"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675E6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09CFCC5" w14:textId="77777777" w:rsidR="00E060BF" w:rsidRPr="00480423" w:rsidRDefault="00E060BF" w:rsidP="00AF6673">
            <w:pPr>
              <w:pStyle w:val="TAC"/>
              <w:rPr>
                <w:lang w:val="en-US" w:eastAsia="zh-CN"/>
              </w:rPr>
            </w:pPr>
          </w:p>
        </w:tc>
      </w:tr>
      <w:tr w:rsidR="00E060BF" w:rsidRPr="00480423" w14:paraId="14B4497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8D78A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259ABF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2685F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1EDEB6F"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6DDC96" w14:textId="77777777" w:rsidR="00E060BF" w:rsidRPr="00480423" w:rsidRDefault="00E060BF" w:rsidP="00AF6673">
            <w:pPr>
              <w:pStyle w:val="TAC"/>
              <w:rPr>
                <w:lang w:val="en-US" w:eastAsia="zh-CN"/>
              </w:rPr>
            </w:pPr>
          </w:p>
        </w:tc>
      </w:tr>
      <w:tr w:rsidR="00E060BF" w:rsidRPr="00480423" w14:paraId="398C17F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3737EC5"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D34745"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24621E00"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325AA1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6FBD248" w14:textId="77777777" w:rsidR="00E060BF" w:rsidRPr="00480423" w:rsidRDefault="00E060BF" w:rsidP="00AF6673">
            <w:pPr>
              <w:pStyle w:val="TAC"/>
              <w:rPr>
                <w:lang w:val="en-US" w:eastAsia="zh-CN" w:bidi="ar"/>
              </w:rPr>
            </w:pPr>
            <w:r w:rsidRPr="008523D2">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BEF363" w14:textId="77777777" w:rsidR="00E060BF" w:rsidRPr="00480423" w:rsidRDefault="00E060BF" w:rsidP="00AF6673">
            <w:pPr>
              <w:pStyle w:val="TAC"/>
              <w:rPr>
                <w:lang w:val="en-US" w:eastAsia="zh-CN"/>
              </w:rPr>
            </w:pPr>
            <w:r>
              <w:rPr>
                <w:szCs w:val="18"/>
                <w:lang w:val="en-US" w:eastAsia="zh-CN"/>
              </w:rPr>
              <w:t>0</w:t>
            </w:r>
          </w:p>
        </w:tc>
      </w:tr>
      <w:tr w:rsidR="00E060BF" w:rsidRPr="00480423" w14:paraId="71C08CA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E81755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8067E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F9B3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92FFBF"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16A3002" w14:textId="77777777" w:rsidR="00E060BF" w:rsidRPr="00480423" w:rsidRDefault="00E060BF" w:rsidP="00AF6673">
            <w:pPr>
              <w:pStyle w:val="TAC"/>
              <w:rPr>
                <w:lang w:val="en-US" w:eastAsia="zh-CN"/>
              </w:rPr>
            </w:pPr>
          </w:p>
        </w:tc>
      </w:tr>
      <w:tr w:rsidR="00E060BF" w:rsidRPr="00480423" w14:paraId="5C4C233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2E19B6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414384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C0D96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F617028"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186E4B" w14:textId="77777777" w:rsidR="00E060BF" w:rsidRPr="00480423" w:rsidRDefault="00E060BF" w:rsidP="00AF6673">
            <w:pPr>
              <w:pStyle w:val="TAC"/>
              <w:rPr>
                <w:lang w:val="en-US" w:eastAsia="zh-CN"/>
              </w:rPr>
            </w:pPr>
          </w:p>
        </w:tc>
      </w:tr>
      <w:tr w:rsidR="00E060BF" w:rsidRPr="00480423" w14:paraId="77B55D8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6FEED0A9" w14:textId="77777777" w:rsidR="00E060BF" w:rsidRPr="00480423" w:rsidRDefault="00E060BF" w:rsidP="00AF6673">
            <w:pPr>
              <w:pStyle w:val="TAC"/>
              <w:rPr>
                <w:lang w:val="en-US"/>
              </w:rPr>
            </w:pPr>
            <w:r>
              <w:rPr>
                <w:color w:val="000000"/>
                <w:lang w:eastAsia="zh-CN"/>
              </w:rPr>
              <w:t>CA_n46C</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C7D6A3"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0881ECC8"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B6565A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BF9D64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A9EC341" w14:textId="77777777" w:rsidR="00E060BF" w:rsidRPr="00480423" w:rsidRDefault="00E060BF" w:rsidP="00AF6673">
            <w:pPr>
              <w:pStyle w:val="TAC"/>
              <w:rPr>
                <w:lang w:val="en-US" w:eastAsia="zh-CN"/>
              </w:rPr>
            </w:pPr>
            <w:r>
              <w:rPr>
                <w:szCs w:val="18"/>
                <w:lang w:val="en-US" w:eastAsia="zh-CN"/>
              </w:rPr>
              <w:t>0</w:t>
            </w:r>
          </w:p>
        </w:tc>
      </w:tr>
      <w:tr w:rsidR="00E060BF" w:rsidRPr="00480423" w14:paraId="703E4E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D1870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8366EA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40360A"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660601"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A01559E" w14:textId="77777777" w:rsidR="00E060BF" w:rsidRPr="00480423" w:rsidRDefault="00E060BF" w:rsidP="00AF6673">
            <w:pPr>
              <w:pStyle w:val="TAC"/>
              <w:rPr>
                <w:lang w:val="en-US" w:eastAsia="zh-CN"/>
              </w:rPr>
            </w:pPr>
          </w:p>
        </w:tc>
      </w:tr>
      <w:tr w:rsidR="00E060BF" w:rsidRPr="00480423" w14:paraId="3821289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157CA3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FF48D5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DF571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A1DCDD3"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46DECC5" w14:textId="77777777" w:rsidR="00E060BF" w:rsidRPr="00480423" w:rsidRDefault="00E060BF" w:rsidP="00AF6673">
            <w:pPr>
              <w:pStyle w:val="TAC"/>
              <w:rPr>
                <w:lang w:val="en-US" w:eastAsia="zh-CN"/>
              </w:rPr>
            </w:pPr>
          </w:p>
        </w:tc>
      </w:tr>
      <w:tr w:rsidR="00E060BF" w:rsidRPr="00480423" w14:paraId="07C6AA15"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B1F1FC4" w14:textId="77777777" w:rsidR="00E060BF" w:rsidRPr="00480423" w:rsidRDefault="00E060BF" w:rsidP="00AF6673">
            <w:pPr>
              <w:pStyle w:val="TAC"/>
              <w:rPr>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128629"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5B1925B"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3848A77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4E5F1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7A3F3A4" w14:textId="77777777" w:rsidR="00E060BF" w:rsidRPr="00480423" w:rsidRDefault="00E060BF" w:rsidP="00AF6673">
            <w:pPr>
              <w:pStyle w:val="TAC"/>
              <w:rPr>
                <w:lang w:val="en-US" w:eastAsia="zh-CN"/>
              </w:rPr>
            </w:pPr>
            <w:r>
              <w:rPr>
                <w:szCs w:val="18"/>
                <w:lang w:val="en-US" w:eastAsia="zh-CN"/>
              </w:rPr>
              <w:t>0</w:t>
            </w:r>
          </w:p>
        </w:tc>
      </w:tr>
      <w:tr w:rsidR="00E060BF" w:rsidRPr="00480423" w14:paraId="0A85519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B77906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EB1EF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01DC9"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536E01"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FAFE8DE" w14:textId="77777777" w:rsidR="00E060BF" w:rsidRPr="00480423" w:rsidRDefault="00E060BF" w:rsidP="00AF6673">
            <w:pPr>
              <w:pStyle w:val="TAC"/>
              <w:rPr>
                <w:lang w:val="en-US" w:eastAsia="zh-CN"/>
              </w:rPr>
            </w:pPr>
          </w:p>
        </w:tc>
      </w:tr>
      <w:tr w:rsidR="00E060BF" w:rsidRPr="00480423" w14:paraId="4D732F6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7979F2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EC1E6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57B7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04E8DC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0A2B7D5" w14:textId="77777777" w:rsidR="00E060BF" w:rsidRPr="00480423" w:rsidRDefault="00E060BF" w:rsidP="00AF6673">
            <w:pPr>
              <w:pStyle w:val="TAC"/>
              <w:rPr>
                <w:lang w:val="en-US" w:eastAsia="zh-CN"/>
              </w:rPr>
            </w:pPr>
          </w:p>
        </w:tc>
      </w:tr>
      <w:tr w:rsidR="00E060BF" w:rsidRPr="00480423" w14:paraId="2B7E6B3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6EF92FC" w14:textId="77777777" w:rsidR="00E060BF" w:rsidRPr="00480423" w:rsidRDefault="00E060BF" w:rsidP="00AF6673">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E6A95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FB0F47"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5085D1C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CCFDC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31AB1E" w14:textId="77777777" w:rsidR="00E060BF" w:rsidRPr="00480423" w:rsidRDefault="00E060BF" w:rsidP="00AF6673">
            <w:pPr>
              <w:pStyle w:val="TAC"/>
              <w:rPr>
                <w:lang w:val="en-US" w:eastAsia="zh-CN"/>
              </w:rPr>
            </w:pPr>
            <w:r>
              <w:rPr>
                <w:szCs w:val="18"/>
                <w:lang w:val="en-US" w:eastAsia="zh-CN"/>
              </w:rPr>
              <w:t>0</w:t>
            </w:r>
          </w:p>
        </w:tc>
      </w:tr>
      <w:tr w:rsidR="00E060BF" w:rsidRPr="00480423" w14:paraId="216459C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BE454E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19B05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2FE86E"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49C74"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622D579" w14:textId="77777777" w:rsidR="00E060BF" w:rsidRPr="00480423" w:rsidRDefault="00E060BF" w:rsidP="00AF6673">
            <w:pPr>
              <w:pStyle w:val="TAC"/>
              <w:rPr>
                <w:lang w:val="en-US" w:eastAsia="zh-CN"/>
              </w:rPr>
            </w:pPr>
          </w:p>
        </w:tc>
      </w:tr>
      <w:tr w:rsidR="00E060BF" w:rsidRPr="00480423" w14:paraId="04C6B1D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1D5D4F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57796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D9E37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AF87E7C"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1939AF" w14:textId="77777777" w:rsidR="00E060BF" w:rsidRPr="00480423" w:rsidRDefault="00E060BF" w:rsidP="00AF6673">
            <w:pPr>
              <w:pStyle w:val="TAC"/>
              <w:rPr>
                <w:lang w:val="en-US" w:eastAsia="zh-CN"/>
              </w:rPr>
            </w:pPr>
          </w:p>
        </w:tc>
      </w:tr>
      <w:tr w:rsidR="00E060BF" w:rsidRPr="00480423" w14:paraId="0560CE7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5A2231B"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829A903"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45A8A4"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863592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60AC4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5BED793" w14:textId="77777777" w:rsidR="00E060BF" w:rsidRPr="00480423" w:rsidRDefault="00E060BF" w:rsidP="00AF6673">
            <w:pPr>
              <w:pStyle w:val="TAC"/>
              <w:rPr>
                <w:lang w:val="en-US" w:eastAsia="zh-CN"/>
              </w:rPr>
            </w:pPr>
            <w:r>
              <w:rPr>
                <w:szCs w:val="18"/>
                <w:lang w:val="en-US" w:eastAsia="zh-CN"/>
              </w:rPr>
              <w:t>0</w:t>
            </w:r>
          </w:p>
        </w:tc>
      </w:tr>
      <w:tr w:rsidR="00E060BF" w:rsidRPr="00480423" w14:paraId="37860C5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DDD573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F67A45B"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92D13"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E2E89A"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2022659" w14:textId="77777777" w:rsidR="00E060BF" w:rsidRPr="00480423" w:rsidRDefault="00E060BF" w:rsidP="00AF6673">
            <w:pPr>
              <w:pStyle w:val="TAC"/>
              <w:rPr>
                <w:lang w:val="en-US" w:eastAsia="zh-CN"/>
              </w:rPr>
            </w:pPr>
          </w:p>
        </w:tc>
      </w:tr>
      <w:tr w:rsidR="00E060BF" w:rsidRPr="00480423" w14:paraId="719A77B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C93F73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37FC6C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F8C8C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E3B855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C77F90F" w14:textId="77777777" w:rsidR="00E060BF" w:rsidRPr="00480423" w:rsidRDefault="00E060BF" w:rsidP="00AF6673">
            <w:pPr>
              <w:pStyle w:val="TAC"/>
              <w:rPr>
                <w:lang w:val="en-US" w:eastAsia="zh-CN"/>
              </w:rPr>
            </w:pPr>
          </w:p>
        </w:tc>
      </w:tr>
      <w:tr w:rsidR="00E060BF" w:rsidRPr="00480423" w14:paraId="637EA09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F0457B"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A665F7"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A265E3"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02B6EF0"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4BACE0" w14:textId="77777777" w:rsidR="00E060BF" w:rsidRPr="00480423" w:rsidRDefault="00E060BF" w:rsidP="00AF6673">
            <w:pPr>
              <w:pStyle w:val="TAC"/>
              <w:rPr>
                <w:lang w:val="en-US" w:eastAsia="zh-CN" w:bidi="ar"/>
              </w:rPr>
            </w:pPr>
            <w:r w:rsidRPr="008523D2">
              <w:rPr>
                <w:rFonts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33F65A" w14:textId="77777777" w:rsidR="00E060BF" w:rsidRPr="00480423" w:rsidRDefault="00E060BF" w:rsidP="00AF6673">
            <w:pPr>
              <w:pStyle w:val="TAC"/>
              <w:rPr>
                <w:lang w:val="en-US" w:eastAsia="zh-CN"/>
              </w:rPr>
            </w:pPr>
            <w:r>
              <w:rPr>
                <w:szCs w:val="18"/>
                <w:lang w:val="en-US" w:eastAsia="zh-CN"/>
              </w:rPr>
              <w:t>0</w:t>
            </w:r>
          </w:p>
        </w:tc>
      </w:tr>
      <w:tr w:rsidR="00E060BF" w:rsidRPr="00480423" w14:paraId="697F50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BE41FD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9A66A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17458"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E90965"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A1A2EB9" w14:textId="77777777" w:rsidR="00E060BF" w:rsidRPr="00480423" w:rsidRDefault="00E060BF" w:rsidP="00AF6673">
            <w:pPr>
              <w:pStyle w:val="TAC"/>
              <w:rPr>
                <w:lang w:val="en-US" w:eastAsia="zh-CN"/>
              </w:rPr>
            </w:pPr>
          </w:p>
        </w:tc>
      </w:tr>
      <w:tr w:rsidR="00E060BF" w:rsidRPr="00480423" w14:paraId="7BF1F9D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41961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28205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6E5D1C"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F6E665"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F187C1" w14:textId="77777777" w:rsidR="00E060BF" w:rsidRPr="00480423" w:rsidRDefault="00E060BF" w:rsidP="00AF6673">
            <w:pPr>
              <w:pStyle w:val="TAC"/>
              <w:rPr>
                <w:lang w:val="en-US" w:eastAsia="zh-CN"/>
              </w:rPr>
            </w:pPr>
          </w:p>
        </w:tc>
      </w:tr>
      <w:tr w:rsidR="00E060BF" w:rsidRPr="00480423" w14:paraId="0D2B708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D0B6BC7"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A3278B4"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4D4D48D6"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F0237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F8D7163"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0439EB0" w14:textId="77777777" w:rsidR="00E060BF" w:rsidRPr="00480423" w:rsidRDefault="00E060BF" w:rsidP="00AF6673">
            <w:pPr>
              <w:pStyle w:val="TAC"/>
              <w:rPr>
                <w:lang w:val="en-US" w:eastAsia="zh-CN"/>
              </w:rPr>
            </w:pPr>
            <w:r>
              <w:rPr>
                <w:szCs w:val="18"/>
                <w:lang w:val="en-US" w:eastAsia="zh-CN"/>
              </w:rPr>
              <w:t>0</w:t>
            </w:r>
          </w:p>
        </w:tc>
      </w:tr>
      <w:tr w:rsidR="00E060BF" w:rsidRPr="00480423" w14:paraId="1D24B13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687989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AF4EA1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C6228B"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27F754"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4481A45" w14:textId="77777777" w:rsidR="00E060BF" w:rsidRPr="00480423" w:rsidRDefault="00E060BF" w:rsidP="00AF6673">
            <w:pPr>
              <w:pStyle w:val="TAC"/>
              <w:rPr>
                <w:lang w:val="en-US" w:eastAsia="zh-CN"/>
              </w:rPr>
            </w:pPr>
          </w:p>
        </w:tc>
      </w:tr>
      <w:tr w:rsidR="00E060BF" w:rsidRPr="00480423" w14:paraId="1FC6CE6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3AF774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D7EBE2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180D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BC95595"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5E510EA" w14:textId="77777777" w:rsidR="00E060BF" w:rsidRPr="00480423" w:rsidRDefault="00E060BF" w:rsidP="00AF6673">
            <w:pPr>
              <w:pStyle w:val="TAC"/>
              <w:rPr>
                <w:lang w:val="en-US" w:eastAsia="zh-CN"/>
              </w:rPr>
            </w:pPr>
          </w:p>
        </w:tc>
      </w:tr>
      <w:tr w:rsidR="00E060BF" w:rsidRPr="00480423" w14:paraId="7D61C52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28E926C0" w14:textId="77777777" w:rsidR="00E060BF" w:rsidRPr="00480423" w:rsidRDefault="00E060BF" w:rsidP="00AF6673">
            <w:pPr>
              <w:pStyle w:val="TAC"/>
              <w:rPr>
                <w:lang w:val="en-US"/>
              </w:rPr>
            </w:pPr>
            <w:r>
              <w:rPr>
                <w:color w:val="000000"/>
                <w:lang w:eastAsia="zh-CN"/>
              </w:rPr>
              <w:t>CA_n46D</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806BB8"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40B12EC3"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85BBC2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4E827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F07FC0" w14:textId="77777777" w:rsidR="00E060BF" w:rsidRPr="00480423" w:rsidRDefault="00E060BF" w:rsidP="00AF6673">
            <w:pPr>
              <w:pStyle w:val="TAC"/>
              <w:rPr>
                <w:lang w:val="en-US" w:eastAsia="zh-CN"/>
              </w:rPr>
            </w:pPr>
            <w:r>
              <w:rPr>
                <w:szCs w:val="18"/>
                <w:lang w:val="en-US" w:eastAsia="zh-CN"/>
              </w:rPr>
              <w:t>0</w:t>
            </w:r>
          </w:p>
        </w:tc>
      </w:tr>
      <w:tr w:rsidR="00E060BF" w:rsidRPr="00480423" w14:paraId="1DAE3E3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AD4A82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B42E0B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A772"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2B8785"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2FAE19D" w14:textId="77777777" w:rsidR="00E060BF" w:rsidRPr="00480423" w:rsidRDefault="00E060BF" w:rsidP="00AF6673">
            <w:pPr>
              <w:pStyle w:val="TAC"/>
              <w:rPr>
                <w:lang w:val="en-US" w:eastAsia="zh-CN"/>
              </w:rPr>
            </w:pPr>
          </w:p>
        </w:tc>
      </w:tr>
      <w:tr w:rsidR="00E060BF" w:rsidRPr="00480423" w14:paraId="792AE2A4"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096B44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08DF26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98927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8379242"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6F2BC34" w14:textId="77777777" w:rsidR="00E060BF" w:rsidRPr="00480423" w:rsidRDefault="00E060BF" w:rsidP="00AF6673">
            <w:pPr>
              <w:pStyle w:val="TAC"/>
              <w:rPr>
                <w:lang w:val="en-US" w:eastAsia="zh-CN"/>
              </w:rPr>
            </w:pPr>
          </w:p>
        </w:tc>
      </w:tr>
      <w:tr w:rsidR="00E060BF" w:rsidRPr="00480423" w14:paraId="59E8C9E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D459FEA" w14:textId="77777777" w:rsidR="00E060BF" w:rsidRPr="00480423" w:rsidRDefault="00E060BF" w:rsidP="00AF6673">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14DB67"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231E0F4"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4E8F9EB9"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C8EDE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5ADD4F" w14:textId="77777777" w:rsidR="00E060BF" w:rsidRPr="00480423" w:rsidRDefault="00E060BF" w:rsidP="00AF6673">
            <w:pPr>
              <w:pStyle w:val="TAC"/>
              <w:rPr>
                <w:lang w:val="en-US" w:eastAsia="zh-CN"/>
              </w:rPr>
            </w:pPr>
            <w:r>
              <w:rPr>
                <w:szCs w:val="18"/>
                <w:lang w:val="en-US" w:eastAsia="zh-CN"/>
              </w:rPr>
              <w:t>0</w:t>
            </w:r>
          </w:p>
        </w:tc>
      </w:tr>
      <w:tr w:rsidR="00E060BF" w:rsidRPr="00480423" w14:paraId="137824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95C70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0249C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4AA57"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977FAF"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90A1943" w14:textId="77777777" w:rsidR="00E060BF" w:rsidRPr="00480423" w:rsidRDefault="00E060BF" w:rsidP="00AF6673">
            <w:pPr>
              <w:pStyle w:val="TAC"/>
              <w:rPr>
                <w:lang w:val="en-US" w:eastAsia="zh-CN"/>
              </w:rPr>
            </w:pPr>
          </w:p>
        </w:tc>
      </w:tr>
      <w:tr w:rsidR="00E060BF" w:rsidRPr="00480423" w14:paraId="1596D65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31CA0B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C4E1CA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E889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1BAE9BD"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A5CC2F" w14:textId="77777777" w:rsidR="00E060BF" w:rsidRPr="00480423" w:rsidRDefault="00E060BF" w:rsidP="00AF6673">
            <w:pPr>
              <w:pStyle w:val="TAC"/>
              <w:rPr>
                <w:lang w:val="en-US" w:eastAsia="zh-CN"/>
              </w:rPr>
            </w:pPr>
          </w:p>
        </w:tc>
      </w:tr>
      <w:tr w:rsidR="00E060BF" w:rsidRPr="00480423" w14:paraId="1CD3CA4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6AA2C23" w14:textId="77777777" w:rsidR="00E060BF" w:rsidRPr="00480423" w:rsidRDefault="00E060BF" w:rsidP="00AF6673">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6C14B4"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631D00"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F5C5A26"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FB32C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D7E75D" w14:textId="77777777" w:rsidR="00E060BF" w:rsidRPr="00480423" w:rsidRDefault="00E060BF" w:rsidP="00AF6673">
            <w:pPr>
              <w:pStyle w:val="TAC"/>
              <w:rPr>
                <w:lang w:val="en-US" w:eastAsia="zh-CN"/>
              </w:rPr>
            </w:pPr>
            <w:r>
              <w:rPr>
                <w:szCs w:val="18"/>
                <w:lang w:val="en-US" w:eastAsia="zh-CN"/>
              </w:rPr>
              <w:t>0</w:t>
            </w:r>
          </w:p>
        </w:tc>
      </w:tr>
      <w:tr w:rsidR="00E060BF" w:rsidRPr="00480423" w14:paraId="48CE988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403EA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4508E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734D53"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6A46F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6313518" w14:textId="77777777" w:rsidR="00E060BF" w:rsidRPr="00480423" w:rsidRDefault="00E060BF" w:rsidP="00AF6673">
            <w:pPr>
              <w:pStyle w:val="TAC"/>
              <w:rPr>
                <w:lang w:val="en-US" w:eastAsia="zh-CN"/>
              </w:rPr>
            </w:pPr>
          </w:p>
        </w:tc>
      </w:tr>
      <w:tr w:rsidR="00E060BF" w:rsidRPr="00480423" w14:paraId="66EEC973"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8BD954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C15C89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BE5C3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3E3BB3E"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292DB2A" w14:textId="77777777" w:rsidR="00E060BF" w:rsidRPr="00480423" w:rsidRDefault="00E060BF" w:rsidP="00AF6673">
            <w:pPr>
              <w:pStyle w:val="TAC"/>
              <w:rPr>
                <w:lang w:val="en-US" w:eastAsia="zh-CN"/>
              </w:rPr>
            </w:pPr>
          </w:p>
        </w:tc>
      </w:tr>
      <w:tr w:rsidR="00E060BF" w:rsidRPr="00480423" w14:paraId="5EBED8B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1B32FE5"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02414C59"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1A9207"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C60EA0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FE734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98F369" w14:textId="77777777" w:rsidR="00E060BF" w:rsidRPr="00480423" w:rsidRDefault="00E060BF" w:rsidP="00AF6673">
            <w:pPr>
              <w:pStyle w:val="TAC"/>
              <w:rPr>
                <w:lang w:val="en-US" w:eastAsia="zh-CN"/>
              </w:rPr>
            </w:pPr>
            <w:r>
              <w:rPr>
                <w:szCs w:val="18"/>
                <w:lang w:val="en-US" w:eastAsia="zh-CN"/>
              </w:rPr>
              <w:t>0</w:t>
            </w:r>
          </w:p>
        </w:tc>
      </w:tr>
      <w:tr w:rsidR="00E060BF" w:rsidRPr="00480423" w14:paraId="3750940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A8CA89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12C86F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4290F8"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C0286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EDAB4A2" w14:textId="77777777" w:rsidR="00E060BF" w:rsidRPr="00480423" w:rsidRDefault="00E060BF" w:rsidP="00AF6673">
            <w:pPr>
              <w:pStyle w:val="TAC"/>
              <w:rPr>
                <w:lang w:val="en-US" w:eastAsia="zh-CN"/>
              </w:rPr>
            </w:pPr>
          </w:p>
        </w:tc>
      </w:tr>
      <w:tr w:rsidR="00E060BF" w:rsidRPr="00480423" w14:paraId="7859171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94C917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975346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954A0"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3E050ED"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8D3C8F" w14:textId="77777777" w:rsidR="00E060BF" w:rsidRPr="00480423" w:rsidRDefault="00E060BF" w:rsidP="00AF6673">
            <w:pPr>
              <w:pStyle w:val="TAC"/>
              <w:rPr>
                <w:lang w:val="en-US" w:eastAsia="zh-CN"/>
              </w:rPr>
            </w:pPr>
          </w:p>
        </w:tc>
      </w:tr>
      <w:tr w:rsidR="00E060BF" w:rsidRPr="00480423" w14:paraId="6CD8616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D7785E"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1316BD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01F736"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67594A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7D3BF4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5ECC82" w14:textId="77777777" w:rsidR="00E060BF" w:rsidRPr="00480423" w:rsidRDefault="00E060BF" w:rsidP="00AF6673">
            <w:pPr>
              <w:pStyle w:val="TAC"/>
              <w:rPr>
                <w:lang w:val="en-US" w:eastAsia="zh-CN"/>
              </w:rPr>
            </w:pPr>
            <w:r>
              <w:rPr>
                <w:szCs w:val="18"/>
                <w:lang w:val="en-US" w:eastAsia="zh-CN"/>
              </w:rPr>
              <w:t>0</w:t>
            </w:r>
          </w:p>
        </w:tc>
      </w:tr>
      <w:tr w:rsidR="00E060BF" w:rsidRPr="00480423" w14:paraId="7D58D9F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1DA5E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0716D2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751E6C"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1D0A59"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722CE80" w14:textId="77777777" w:rsidR="00E060BF" w:rsidRPr="00480423" w:rsidRDefault="00E060BF" w:rsidP="00AF6673">
            <w:pPr>
              <w:pStyle w:val="TAC"/>
              <w:rPr>
                <w:lang w:val="en-US" w:eastAsia="zh-CN"/>
              </w:rPr>
            </w:pPr>
          </w:p>
        </w:tc>
      </w:tr>
      <w:tr w:rsidR="00E060BF" w:rsidRPr="00480423" w14:paraId="6F33B99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AFC8C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6B65C8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85F8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46097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AE646B6" w14:textId="77777777" w:rsidR="00E060BF" w:rsidRPr="00480423" w:rsidRDefault="00E060BF" w:rsidP="00AF6673">
            <w:pPr>
              <w:pStyle w:val="TAC"/>
              <w:rPr>
                <w:lang w:val="en-US" w:eastAsia="zh-CN"/>
              </w:rPr>
            </w:pPr>
          </w:p>
        </w:tc>
      </w:tr>
      <w:tr w:rsidR="00E060BF" w:rsidRPr="00480423" w14:paraId="029791D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62B67C"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BFF7F8D"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33CD0928"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E5219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0458FF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AFE958" w14:textId="77777777" w:rsidR="00E060BF" w:rsidRPr="00480423" w:rsidRDefault="00E060BF" w:rsidP="00AF6673">
            <w:pPr>
              <w:pStyle w:val="TAC"/>
              <w:rPr>
                <w:lang w:val="en-US" w:eastAsia="zh-CN"/>
              </w:rPr>
            </w:pPr>
            <w:r>
              <w:rPr>
                <w:szCs w:val="18"/>
                <w:lang w:val="en-US" w:eastAsia="zh-CN"/>
              </w:rPr>
              <w:t>0</w:t>
            </w:r>
          </w:p>
        </w:tc>
      </w:tr>
      <w:tr w:rsidR="00E060BF" w:rsidRPr="00480423" w14:paraId="4329730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BC1AD4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02217E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FBD3F0"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FE7422"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DB9FCF0" w14:textId="77777777" w:rsidR="00E060BF" w:rsidRPr="00480423" w:rsidRDefault="00E060BF" w:rsidP="00AF6673">
            <w:pPr>
              <w:pStyle w:val="TAC"/>
              <w:rPr>
                <w:lang w:val="en-US" w:eastAsia="zh-CN"/>
              </w:rPr>
            </w:pPr>
          </w:p>
        </w:tc>
      </w:tr>
      <w:tr w:rsidR="00E060BF" w:rsidRPr="00480423" w14:paraId="18EA7B5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82FC13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B135E3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12A05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29E68E7"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22B0EFB" w14:textId="77777777" w:rsidR="00E060BF" w:rsidRPr="00480423" w:rsidRDefault="00E060BF" w:rsidP="00AF6673">
            <w:pPr>
              <w:pStyle w:val="TAC"/>
              <w:rPr>
                <w:lang w:val="en-US" w:eastAsia="zh-CN"/>
              </w:rPr>
            </w:pPr>
          </w:p>
        </w:tc>
      </w:tr>
      <w:tr w:rsidR="00E060BF" w:rsidRPr="00480423" w14:paraId="4FC90C4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68AA65F"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1D8EA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F7B94C"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8C7DC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C183E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EEC5A9"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7219E77"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6172E5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EE9D45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83FCC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60D3B"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B6523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37D1A9E" w14:textId="77777777" w:rsidR="00E060BF" w:rsidRPr="00480423" w:rsidRDefault="00E060BF" w:rsidP="00AF6673">
            <w:pPr>
              <w:pStyle w:val="TAC"/>
              <w:rPr>
                <w:lang w:val="en-US" w:eastAsia="zh-CN"/>
              </w:rPr>
            </w:pPr>
          </w:p>
        </w:tc>
      </w:tr>
      <w:tr w:rsidR="00E060BF" w:rsidRPr="00480423" w14:paraId="635D457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FC84DC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5B984B"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E2B0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1F62EDE"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C70EDBE" w14:textId="77777777" w:rsidR="00E060BF" w:rsidRPr="00480423" w:rsidRDefault="00E060BF" w:rsidP="00AF6673">
            <w:pPr>
              <w:pStyle w:val="TAC"/>
              <w:rPr>
                <w:lang w:val="en-US" w:eastAsia="zh-CN"/>
              </w:rPr>
            </w:pPr>
          </w:p>
        </w:tc>
      </w:tr>
      <w:tr w:rsidR="00E060BF" w:rsidRPr="00480423" w14:paraId="4B23CA2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40112D"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DF9E6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CB9719"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708C3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6BF4C95"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3E9B19E"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4FCACB" w14:textId="77777777" w:rsidR="00E060BF" w:rsidRPr="00480423" w:rsidRDefault="00E060BF" w:rsidP="00AF6673">
            <w:pPr>
              <w:pStyle w:val="TAC"/>
              <w:rPr>
                <w:lang w:val="en-US" w:eastAsia="zh-CN"/>
              </w:rPr>
            </w:pPr>
            <w:r>
              <w:rPr>
                <w:szCs w:val="18"/>
                <w:lang w:val="en-US" w:eastAsia="zh-CN"/>
              </w:rPr>
              <w:t>0</w:t>
            </w:r>
          </w:p>
        </w:tc>
      </w:tr>
      <w:tr w:rsidR="00E060BF" w:rsidRPr="00480423" w14:paraId="37C44D1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70E1B8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3438F3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B1F01"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414F4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A8ABEBD" w14:textId="77777777" w:rsidR="00E060BF" w:rsidRPr="00480423" w:rsidRDefault="00E060BF" w:rsidP="00AF6673">
            <w:pPr>
              <w:pStyle w:val="TAC"/>
              <w:rPr>
                <w:lang w:val="en-US" w:eastAsia="zh-CN"/>
              </w:rPr>
            </w:pPr>
          </w:p>
        </w:tc>
      </w:tr>
      <w:tr w:rsidR="00E060BF" w:rsidRPr="00480423" w14:paraId="214E01A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0CE9C6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534A4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643D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F765D1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ADE6824" w14:textId="77777777" w:rsidR="00E060BF" w:rsidRPr="00480423" w:rsidRDefault="00E060BF" w:rsidP="00AF6673">
            <w:pPr>
              <w:pStyle w:val="TAC"/>
              <w:rPr>
                <w:lang w:val="en-US" w:eastAsia="zh-CN"/>
              </w:rPr>
            </w:pPr>
          </w:p>
        </w:tc>
      </w:tr>
      <w:tr w:rsidR="00E060BF" w:rsidRPr="00480423" w14:paraId="693F905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8A30018"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3047860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EE07F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0B59DB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70A51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7B1A63"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AFFB11" w14:textId="77777777" w:rsidR="00E060BF" w:rsidRPr="00480423" w:rsidRDefault="00E060BF" w:rsidP="00AF6673">
            <w:pPr>
              <w:pStyle w:val="TAC"/>
              <w:rPr>
                <w:lang w:val="en-US" w:eastAsia="zh-CN"/>
              </w:rPr>
            </w:pPr>
            <w:r>
              <w:rPr>
                <w:szCs w:val="18"/>
                <w:lang w:val="en-US" w:eastAsia="zh-CN"/>
              </w:rPr>
              <w:t>0</w:t>
            </w:r>
          </w:p>
        </w:tc>
      </w:tr>
      <w:tr w:rsidR="00E060BF" w:rsidRPr="00480423" w14:paraId="44B61FD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692542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6B2DBC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A6D8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D6A3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2A16540" w14:textId="77777777" w:rsidR="00E060BF" w:rsidRPr="00480423" w:rsidRDefault="00E060BF" w:rsidP="00AF6673">
            <w:pPr>
              <w:pStyle w:val="TAC"/>
              <w:rPr>
                <w:lang w:val="en-US" w:eastAsia="zh-CN"/>
              </w:rPr>
            </w:pPr>
          </w:p>
        </w:tc>
      </w:tr>
      <w:tr w:rsidR="00E060BF" w:rsidRPr="00480423" w14:paraId="7AD387D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9F061E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E8E33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177F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0442768"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1A8911B" w14:textId="77777777" w:rsidR="00E060BF" w:rsidRPr="00480423" w:rsidRDefault="00E060BF" w:rsidP="00AF6673">
            <w:pPr>
              <w:pStyle w:val="TAC"/>
              <w:rPr>
                <w:lang w:val="en-US" w:eastAsia="zh-CN"/>
              </w:rPr>
            </w:pPr>
          </w:p>
        </w:tc>
      </w:tr>
      <w:tr w:rsidR="00E060BF" w:rsidRPr="00480423" w14:paraId="08744C3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00FCE9A"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75AF1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2CB6B62"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E380DE"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D39E9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B76D2F4"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887AFE8" w14:textId="77777777" w:rsidR="00E060BF" w:rsidRPr="00480423" w:rsidRDefault="00E060BF" w:rsidP="00AF6673">
            <w:pPr>
              <w:pStyle w:val="TAC"/>
              <w:rPr>
                <w:lang w:val="en-US" w:eastAsia="zh-CN"/>
              </w:rPr>
            </w:pPr>
            <w:r>
              <w:rPr>
                <w:szCs w:val="18"/>
                <w:lang w:val="en-US" w:eastAsia="zh-CN"/>
              </w:rPr>
              <w:t>0</w:t>
            </w:r>
          </w:p>
        </w:tc>
      </w:tr>
      <w:tr w:rsidR="00E060BF" w:rsidRPr="00480423" w14:paraId="623468F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09DD53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2089D8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8F3C7F"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10BDD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E508614" w14:textId="77777777" w:rsidR="00E060BF" w:rsidRPr="00480423" w:rsidRDefault="00E060BF" w:rsidP="00AF6673">
            <w:pPr>
              <w:pStyle w:val="TAC"/>
              <w:rPr>
                <w:lang w:val="en-US" w:eastAsia="zh-CN"/>
              </w:rPr>
            </w:pPr>
          </w:p>
        </w:tc>
      </w:tr>
      <w:tr w:rsidR="00E060BF" w:rsidRPr="00480423" w14:paraId="5F2B6BC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FAC5C7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264480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C059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FE0466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9F9CC9C" w14:textId="77777777" w:rsidR="00E060BF" w:rsidRPr="00480423" w:rsidRDefault="00E060BF" w:rsidP="00AF6673">
            <w:pPr>
              <w:pStyle w:val="TAC"/>
              <w:rPr>
                <w:lang w:val="en-US" w:eastAsia="zh-CN"/>
              </w:rPr>
            </w:pPr>
          </w:p>
        </w:tc>
      </w:tr>
      <w:tr w:rsidR="00E060BF" w:rsidRPr="00480423" w14:paraId="2D71772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FD30C89"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94A9A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3E3DB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6D3917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D7F79B6"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6D170F"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A1A490F" w14:textId="77777777" w:rsidR="00E060BF" w:rsidRPr="00480423" w:rsidRDefault="00E060BF" w:rsidP="00AF6673">
            <w:pPr>
              <w:pStyle w:val="TAC"/>
              <w:rPr>
                <w:lang w:val="en-US" w:eastAsia="zh-CN"/>
              </w:rPr>
            </w:pPr>
            <w:r>
              <w:rPr>
                <w:szCs w:val="18"/>
                <w:lang w:val="en-US" w:eastAsia="zh-CN"/>
              </w:rPr>
              <w:t>0</w:t>
            </w:r>
          </w:p>
        </w:tc>
      </w:tr>
      <w:tr w:rsidR="00E060BF" w:rsidRPr="00480423" w14:paraId="2BF61D0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4F5D20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5888C0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719947"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12085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DD7D43F" w14:textId="77777777" w:rsidR="00E060BF" w:rsidRPr="00480423" w:rsidRDefault="00E060BF" w:rsidP="00AF6673">
            <w:pPr>
              <w:pStyle w:val="TAC"/>
              <w:rPr>
                <w:lang w:val="en-US" w:eastAsia="zh-CN"/>
              </w:rPr>
            </w:pPr>
          </w:p>
        </w:tc>
      </w:tr>
      <w:tr w:rsidR="00E060BF" w:rsidRPr="00480423" w14:paraId="61029BE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BC53CF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C1716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85EC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7C9A4F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DCB081A" w14:textId="77777777" w:rsidR="00E060BF" w:rsidRPr="00480423" w:rsidRDefault="00E060BF" w:rsidP="00AF6673">
            <w:pPr>
              <w:pStyle w:val="TAC"/>
              <w:rPr>
                <w:lang w:val="en-US" w:eastAsia="zh-CN"/>
              </w:rPr>
            </w:pPr>
          </w:p>
        </w:tc>
      </w:tr>
      <w:tr w:rsidR="00E060BF" w:rsidRPr="00480423" w14:paraId="3614201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C2380D9"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912EAC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C6E935"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ED6035"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F90B5C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9B96E6"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F8C115" w14:textId="77777777" w:rsidR="00E060BF" w:rsidRPr="00480423" w:rsidRDefault="00E060BF" w:rsidP="00AF6673">
            <w:pPr>
              <w:pStyle w:val="TAC"/>
              <w:rPr>
                <w:lang w:val="en-US" w:eastAsia="zh-CN"/>
              </w:rPr>
            </w:pPr>
            <w:r>
              <w:rPr>
                <w:szCs w:val="18"/>
                <w:lang w:val="en-US" w:eastAsia="zh-CN"/>
              </w:rPr>
              <w:t>0</w:t>
            </w:r>
          </w:p>
        </w:tc>
      </w:tr>
      <w:tr w:rsidR="00E060BF" w:rsidRPr="00480423" w14:paraId="4927576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D1EF30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75F59D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693AD"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5C366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79EFB9C" w14:textId="77777777" w:rsidR="00E060BF" w:rsidRPr="00480423" w:rsidRDefault="00E060BF" w:rsidP="00AF6673">
            <w:pPr>
              <w:pStyle w:val="TAC"/>
              <w:rPr>
                <w:lang w:val="en-US" w:eastAsia="zh-CN"/>
              </w:rPr>
            </w:pPr>
          </w:p>
        </w:tc>
      </w:tr>
      <w:tr w:rsidR="00E060BF" w:rsidRPr="00480423" w14:paraId="31D820A9"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54FF79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7D9023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35D218"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AC9905A"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1B397ED" w14:textId="77777777" w:rsidR="00E060BF" w:rsidRPr="00480423" w:rsidRDefault="00E060BF" w:rsidP="00AF6673">
            <w:pPr>
              <w:pStyle w:val="TAC"/>
              <w:rPr>
                <w:lang w:val="en-US" w:eastAsia="zh-CN"/>
              </w:rPr>
            </w:pPr>
          </w:p>
        </w:tc>
      </w:tr>
      <w:tr w:rsidR="00E060BF" w:rsidRPr="00480423" w14:paraId="4060B52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B69CAC3"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4946CB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1C56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32C716"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E0C3D8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A065A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2682504"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23C1226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912D44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65FD8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C3986"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F7B1D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16DFE49" w14:textId="77777777" w:rsidR="00E060BF" w:rsidRPr="00480423" w:rsidRDefault="00E060BF" w:rsidP="00AF6673">
            <w:pPr>
              <w:pStyle w:val="TAC"/>
              <w:rPr>
                <w:lang w:val="en-US" w:eastAsia="zh-CN"/>
              </w:rPr>
            </w:pPr>
          </w:p>
        </w:tc>
      </w:tr>
      <w:tr w:rsidR="00E060BF" w:rsidRPr="00480423" w14:paraId="354D4674"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3522BE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6C00C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65EE44"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5726DBD"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1E8A6A1" w14:textId="77777777" w:rsidR="00E060BF" w:rsidRPr="00480423" w:rsidRDefault="00E060BF" w:rsidP="00AF6673">
            <w:pPr>
              <w:pStyle w:val="TAC"/>
              <w:rPr>
                <w:lang w:val="en-US" w:eastAsia="zh-CN"/>
              </w:rPr>
            </w:pPr>
          </w:p>
        </w:tc>
      </w:tr>
      <w:tr w:rsidR="00E060BF" w:rsidRPr="00480423" w14:paraId="1F6650B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094B36B"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B40390"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F9702B"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511F0D"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21124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C6545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9DF900" w14:textId="77777777" w:rsidR="00E060BF" w:rsidRPr="00480423" w:rsidRDefault="00E060BF" w:rsidP="00AF6673">
            <w:pPr>
              <w:pStyle w:val="TAC"/>
              <w:rPr>
                <w:lang w:val="en-US" w:eastAsia="zh-CN"/>
              </w:rPr>
            </w:pPr>
            <w:r>
              <w:rPr>
                <w:szCs w:val="18"/>
                <w:lang w:val="en-US" w:eastAsia="zh-CN"/>
              </w:rPr>
              <w:t>0</w:t>
            </w:r>
          </w:p>
        </w:tc>
      </w:tr>
      <w:tr w:rsidR="00E060BF" w:rsidRPr="00480423" w14:paraId="2B992F1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3333C8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FA685F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D92DE"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A8357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0175EB5" w14:textId="77777777" w:rsidR="00E060BF" w:rsidRPr="00480423" w:rsidRDefault="00E060BF" w:rsidP="00AF6673">
            <w:pPr>
              <w:pStyle w:val="TAC"/>
              <w:rPr>
                <w:lang w:val="en-US" w:eastAsia="zh-CN"/>
              </w:rPr>
            </w:pPr>
          </w:p>
        </w:tc>
      </w:tr>
      <w:tr w:rsidR="00E060BF" w:rsidRPr="00480423" w14:paraId="2C4FFAC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EB0EC9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470FEC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EBBCD1"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7B7563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F72A5D0" w14:textId="77777777" w:rsidR="00E060BF" w:rsidRPr="00480423" w:rsidRDefault="00E060BF" w:rsidP="00AF6673">
            <w:pPr>
              <w:pStyle w:val="TAC"/>
              <w:rPr>
                <w:lang w:val="en-US" w:eastAsia="zh-CN"/>
              </w:rPr>
            </w:pPr>
          </w:p>
        </w:tc>
      </w:tr>
      <w:tr w:rsidR="00E060BF" w:rsidRPr="00480423" w14:paraId="7958623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3535798"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F540C6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6CAF5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90B55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899EA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99250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2EFACC" w14:textId="77777777" w:rsidR="00E060BF" w:rsidRPr="00480423" w:rsidRDefault="00E060BF" w:rsidP="00AF6673">
            <w:pPr>
              <w:pStyle w:val="TAC"/>
              <w:rPr>
                <w:lang w:val="en-US" w:eastAsia="zh-CN"/>
              </w:rPr>
            </w:pPr>
            <w:r>
              <w:rPr>
                <w:szCs w:val="18"/>
                <w:lang w:val="en-US" w:eastAsia="zh-CN"/>
              </w:rPr>
              <w:t>0</w:t>
            </w:r>
          </w:p>
        </w:tc>
      </w:tr>
      <w:tr w:rsidR="00E060BF" w:rsidRPr="00480423" w14:paraId="4B827E7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EBCA65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646CAE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2AB3A"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CFA97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7A4E218" w14:textId="77777777" w:rsidR="00E060BF" w:rsidRPr="00480423" w:rsidRDefault="00E060BF" w:rsidP="00AF6673">
            <w:pPr>
              <w:pStyle w:val="TAC"/>
              <w:rPr>
                <w:lang w:val="en-US" w:eastAsia="zh-CN"/>
              </w:rPr>
            </w:pPr>
          </w:p>
        </w:tc>
      </w:tr>
      <w:tr w:rsidR="00E060BF" w:rsidRPr="00480423" w14:paraId="34D7B50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83AB3E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F15B8B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5BCC4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FB86F13"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189F70E" w14:textId="77777777" w:rsidR="00E060BF" w:rsidRPr="00480423" w:rsidRDefault="00E060BF" w:rsidP="00AF6673">
            <w:pPr>
              <w:pStyle w:val="TAC"/>
              <w:rPr>
                <w:lang w:val="en-US" w:eastAsia="zh-CN"/>
              </w:rPr>
            </w:pPr>
          </w:p>
        </w:tc>
      </w:tr>
      <w:tr w:rsidR="00E060BF" w:rsidRPr="00480423" w14:paraId="04A1A07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249427C"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88609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ED8C7F"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D33943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CAD98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07E323" w14:textId="77777777" w:rsidR="00E060BF" w:rsidRPr="00480423" w:rsidRDefault="00E060BF" w:rsidP="00AF6673">
            <w:pPr>
              <w:pStyle w:val="TAC"/>
              <w:rPr>
                <w:lang w:val="en-US" w:eastAsia="zh-CN"/>
              </w:rPr>
            </w:pPr>
            <w:r>
              <w:rPr>
                <w:szCs w:val="18"/>
                <w:lang w:val="en-US" w:eastAsia="zh-CN"/>
              </w:rPr>
              <w:t>0</w:t>
            </w:r>
          </w:p>
        </w:tc>
      </w:tr>
      <w:tr w:rsidR="00E060BF" w:rsidRPr="00480423" w14:paraId="00049CB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796AF1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AC87486"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72B3116"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07154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DC8EBA2" w14:textId="77777777" w:rsidR="00E060BF" w:rsidRPr="00480423" w:rsidRDefault="00E060BF" w:rsidP="00AF6673">
            <w:pPr>
              <w:pStyle w:val="TAC"/>
              <w:rPr>
                <w:lang w:val="en-US" w:eastAsia="zh-CN"/>
              </w:rPr>
            </w:pPr>
          </w:p>
        </w:tc>
      </w:tr>
      <w:tr w:rsidR="00E060BF" w:rsidRPr="00480423" w14:paraId="297CC1D2"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BFBE8E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A238F8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464E63"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3A211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13D270" w14:textId="77777777" w:rsidR="00E060BF" w:rsidRPr="00480423" w:rsidRDefault="00E060BF" w:rsidP="00AF6673">
            <w:pPr>
              <w:pStyle w:val="TAC"/>
              <w:rPr>
                <w:lang w:val="en-US" w:eastAsia="zh-CN"/>
              </w:rPr>
            </w:pPr>
          </w:p>
        </w:tc>
      </w:tr>
      <w:tr w:rsidR="00E060BF" w:rsidRPr="00480423" w14:paraId="4244C49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224526F"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67B283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C1BEA9"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BC3195"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AC71950"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322F96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C63750" w14:textId="77777777" w:rsidR="00E060BF" w:rsidRPr="00480423" w:rsidRDefault="00E060BF" w:rsidP="00AF6673">
            <w:pPr>
              <w:pStyle w:val="TAC"/>
              <w:rPr>
                <w:lang w:val="en-US" w:eastAsia="zh-CN"/>
              </w:rPr>
            </w:pPr>
            <w:r>
              <w:rPr>
                <w:szCs w:val="18"/>
                <w:lang w:val="en-US" w:eastAsia="zh-CN"/>
              </w:rPr>
              <w:t>0</w:t>
            </w:r>
          </w:p>
        </w:tc>
      </w:tr>
      <w:tr w:rsidR="00E060BF" w:rsidRPr="00480423" w14:paraId="1BAF7C2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335B39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E3845B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70904"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81DD9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C1F6697" w14:textId="77777777" w:rsidR="00E060BF" w:rsidRPr="00480423" w:rsidRDefault="00E060BF" w:rsidP="00AF6673">
            <w:pPr>
              <w:pStyle w:val="TAC"/>
              <w:rPr>
                <w:lang w:val="en-US" w:eastAsia="zh-CN"/>
              </w:rPr>
            </w:pPr>
          </w:p>
        </w:tc>
      </w:tr>
      <w:tr w:rsidR="00E060BF" w:rsidRPr="00480423" w14:paraId="10F8A7D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63BDBE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17136E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53A53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6F6076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786946B" w14:textId="77777777" w:rsidR="00E060BF" w:rsidRPr="00480423" w:rsidRDefault="00E060BF" w:rsidP="00AF6673">
            <w:pPr>
              <w:pStyle w:val="TAC"/>
              <w:rPr>
                <w:lang w:val="en-US" w:eastAsia="zh-CN"/>
              </w:rPr>
            </w:pPr>
          </w:p>
        </w:tc>
      </w:tr>
      <w:tr w:rsidR="00E060BF" w:rsidRPr="00480423" w14:paraId="53CCA3D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4B83DA"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0E0422"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C16033"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9441D2"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1ADDF17"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654725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B3262E" w14:textId="77777777" w:rsidR="00E060BF" w:rsidRPr="00480423" w:rsidRDefault="00E060BF" w:rsidP="00AF6673">
            <w:pPr>
              <w:pStyle w:val="TAC"/>
              <w:rPr>
                <w:lang w:val="en-US" w:eastAsia="zh-CN"/>
              </w:rPr>
            </w:pPr>
            <w:r>
              <w:rPr>
                <w:szCs w:val="18"/>
                <w:lang w:val="en-US" w:eastAsia="zh-CN"/>
              </w:rPr>
              <w:t>0</w:t>
            </w:r>
          </w:p>
        </w:tc>
      </w:tr>
      <w:tr w:rsidR="00E060BF" w:rsidRPr="00480423" w14:paraId="7475C22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CB6C6A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AF0A49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E6916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56C9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202E771" w14:textId="77777777" w:rsidR="00E060BF" w:rsidRPr="00480423" w:rsidRDefault="00E060BF" w:rsidP="00AF6673">
            <w:pPr>
              <w:pStyle w:val="TAC"/>
              <w:rPr>
                <w:lang w:val="en-US" w:eastAsia="zh-CN"/>
              </w:rPr>
            </w:pPr>
          </w:p>
        </w:tc>
      </w:tr>
      <w:tr w:rsidR="00E060BF" w:rsidRPr="00480423" w14:paraId="7B5C9121"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4A52B0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F6F961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DCAF5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B3F7A0B"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39BEE2" w14:textId="77777777" w:rsidR="00E060BF" w:rsidRPr="00480423" w:rsidRDefault="00E060BF" w:rsidP="00AF6673">
            <w:pPr>
              <w:pStyle w:val="TAC"/>
              <w:rPr>
                <w:lang w:val="en-US" w:eastAsia="zh-CN"/>
              </w:rPr>
            </w:pPr>
          </w:p>
        </w:tc>
      </w:tr>
      <w:tr w:rsidR="00E060BF" w:rsidRPr="00480423" w14:paraId="7C38486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938A590"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D34417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C0E00D"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6040F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A83EC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67E5C5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A9914E"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71B772F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63EAD4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D8A3B0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08861E"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0DF47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F67F1E4" w14:textId="77777777" w:rsidR="00E060BF" w:rsidRPr="00480423" w:rsidRDefault="00E060BF" w:rsidP="00AF6673">
            <w:pPr>
              <w:pStyle w:val="TAC"/>
              <w:rPr>
                <w:lang w:val="en-US" w:eastAsia="zh-CN"/>
              </w:rPr>
            </w:pPr>
          </w:p>
        </w:tc>
      </w:tr>
      <w:tr w:rsidR="00E060BF" w:rsidRPr="00480423" w14:paraId="3FB6729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5C193D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E5093F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4938C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8151B04"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BA3CAC" w14:textId="77777777" w:rsidR="00E060BF" w:rsidRPr="00480423" w:rsidRDefault="00E060BF" w:rsidP="00AF6673">
            <w:pPr>
              <w:pStyle w:val="TAC"/>
              <w:rPr>
                <w:lang w:val="en-US" w:eastAsia="zh-CN"/>
              </w:rPr>
            </w:pPr>
          </w:p>
        </w:tc>
      </w:tr>
      <w:tr w:rsidR="00E060BF" w:rsidRPr="00480423" w14:paraId="6A91009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557F309"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A137FB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17EC25"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CB1EA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63FD5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FB5C3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00E2AE8" w14:textId="77777777" w:rsidR="00E060BF" w:rsidRPr="00480423" w:rsidRDefault="00E060BF" w:rsidP="00AF6673">
            <w:pPr>
              <w:pStyle w:val="TAC"/>
              <w:rPr>
                <w:lang w:val="en-US" w:eastAsia="zh-CN"/>
              </w:rPr>
            </w:pPr>
            <w:r>
              <w:rPr>
                <w:szCs w:val="18"/>
                <w:lang w:val="en-US" w:eastAsia="zh-CN"/>
              </w:rPr>
              <w:t>0</w:t>
            </w:r>
          </w:p>
        </w:tc>
      </w:tr>
      <w:tr w:rsidR="00E060BF" w:rsidRPr="00480423" w14:paraId="1C461E2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7CF7EE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E4582D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BA7C01"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3407C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31B6032" w14:textId="77777777" w:rsidR="00E060BF" w:rsidRPr="00480423" w:rsidRDefault="00E060BF" w:rsidP="00AF6673">
            <w:pPr>
              <w:pStyle w:val="TAC"/>
              <w:rPr>
                <w:lang w:val="en-US" w:eastAsia="zh-CN"/>
              </w:rPr>
            </w:pPr>
          </w:p>
        </w:tc>
      </w:tr>
      <w:tr w:rsidR="00E060BF" w:rsidRPr="00480423" w14:paraId="01BD721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8FF9CA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298E6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805A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00E303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5C5F36" w14:textId="77777777" w:rsidR="00E060BF" w:rsidRPr="00480423" w:rsidRDefault="00E060BF" w:rsidP="00AF6673">
            <w:pPr>
              <w:pStyle w:val="TAC"/>
              <w:rPr>
                <w:lang w:val="en-US" w:eastAsia="zh-CN"/>
              </w:rPr>
            </w:pPr>
          </w:p>
        </w:tc>
      </w:tr>
      <w:tr w:rsidR="00E060BF" w:rsidRPr="00480423" w14:paraId="5913645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CD8250"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60D213C"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C0FA66"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5301C8"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7830B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F0EAB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F6A38D6" w14:textId="77777777" w:rsidR="00E060BF" w:rsidRPr="00480423" w:rsidRDefault="00E060BF" w:rsidP="00AF6673">
            <w:pPr>
              <w:pStyle w:val="TAC"/>
              <w:rPr>
                <w:lang w:val="en-US" w:eastAsia="zh-CN"/>
              </w:rPr>
            </w:pPr>
            <w:r>
              <w:rPr>
                <w:szCs w:val="18"/>
                <w:lang w:val="en-US" w:eastAsia="zh-CN"/>
              </w:rPr>
              <w:t>0</w:t>
            </w:r>
          </w:p>
        </w:tc>
      </w:tr>
      <w:tr w:rsidR="00E060BF" w:rsidRPr="00480423" w14:paraId="137B347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7FCBB5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5ACB841"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25447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BF910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E2C45B6" w14:textId="77777777" w:rsidR="00E060BF" w:rsidRPr="00480423" w:rsidRDefault="00E060BF" w:rsidP="00AF6673">
            <w:pPr>
              <w:pStyle w:val="TAC"/>
              <w:rPr>
                <w:lang w:val="en-US" w:eastAsia="zh-CN"/>
              </w:rPr>
            </w:pPr>
          </w:p>
        </w:tc>
      </w:tr>
      <w:tr w:rsidR="00E060BF" w:rsidRPr="00480423" w14:paraId="6EBA276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899129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6B4F1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651E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41640F"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A87C6D" w14:textId="77777777" w:rsidR="00E060BF" w:rsidRPr="00480423" w:rsidRDefault="00E060BF" w:rsidP="00AF6673">
            <w:pPr>
              <w:pStyle w:val="TAC"/>
              <w:rPr>
                <w:lang w:val="en-US" w:eastAsia="zh-CN"/>
              </w:rPr>
            </w:pPr>
          </w:p>
        </w:tc>
      </w:tr>
      <w:tr w:rsidR="00E060BF" w:rsidRPr="00480423" w14:paraId="47D7FCE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6878BE3"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0E7714"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AFB1E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D18F61"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762DC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8C6948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3C5D67" w14:textId="77777777" w:rsidR="00E060BF" w:rsidRPr="00480423" w:rsidRDefault="00E060BF" w:rsidP="00AF6673">
            <w:pPr>
              <w:pStyle w:val="TAC"/>
              <w:rPr>
                <w:lang w:val="en-US" w:eastAsia="zh-CN"/>
              </w:rPr>
            </w:pPr>
            <w:r>
              <w:rPr>
                <w:szCs w:val="18"/>
                <w:lang w:val="en-US" w:eastAsia="zh-CN"/>
              </w:rPr>
              <w:t>0</w:t>
            </w:r>
          </w:p>
        </w:tc>
      </w:tr>
      <w:tr w:rsidR="00E060BF" w:rsidRPr="00480423" w14:paraId="4CF284B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0E048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8CFB9D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19DD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44006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ED0D7C6" w14:textId="77777777" w:rsidR="00E060BF" w:rsidRPr="00480423" w:rsidRDefault="00E060BF" w:rsidP="00AF6673">
            <w:pPr>
              <w:pStyle w:val="TAC"/>
              <w:rPr>
                <w:lang w:val="en-US" w:eastAsia="zh-CN"/>
              </w:rPr>
            </w:pPr>
          </w:p>
        </w:tc>
      </w:tr>
      <w:tr w:rsidR="00E060BF" w:rsidRPr="00480423" w14:paraId="042D11B9"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EDB679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22857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661B9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53E2E8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D8BB860" w14:textId="77777777" w:rsidR="00E060BF" w:rsidRPr="00480423" w:rsidRDefault="00E060BF" w:rsidP="00AF6673">
            <w:pPr>
              <w:pStyle w:val="TAC"/>
              <w:rPr>
                <w:lang w:val="en-US" w:eastAsia="zh-CN"/>
              </w:rPr>
            </w:pPr>
          </w:p>
        </w:tc>
      </w:tr>
      <w:tr w:rsidR="00E060BF" w:rsidRPr="00480423" w14:paraId="25FA4B9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00D8753"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20D5FE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6261310"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B6325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1B6122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E3B7F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14547F" w14:textId="77777777" w:rsidR="00E060BF" w:rsidRPr="00480423" w:rsidRDefault="00E060BF" w:rsidP="00AF6673">
            <w:pPr>
              <w:pStyle w:val="TAC"/>
              <w:rPr>
                <w:lang w:val="en-US" w:eastAsia="zh-CN"/>
              </w:rPr>
            </w:pPr>
            <w:r>
              <w:rPr>
                <w:szCs w:val="18"/>
                <w:lang w:val="en-US" w:eastAsia="zh-CN"/>
              </w:rPr>
              <w:t>0</w:t>
            </w:r>
          </w:p>
        </w:tc>
      </w:tr>
      <w:tr w:rsidR="00E060BF" w:rsidRPr="00480423" w14:paraId="4A7EC73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E3327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B6C96A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C42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E103E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65FF676" w14:textId="77777777" w:rsidR="00E060BF" w:rsidRPr="00480423" w:rsidRDefault="00E060BF" w:rsidP="00AF6673">
            <w:pPr>
              <w:pStyle w:val="TAC"/>
              <w:rPr>
                <w:lang w:val="en-US" w:eastAsia="zh-CN"/>
              </w:rPr>
            </w:pPr>
          </w:p>
        </w:tc>
      </w:tr>
      <w:tr w:rsidR="00E060BF" w:rsidRPr="00480423" w14:paraId="3AF4AF41"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CAE35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5097E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0900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A03045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0CB1BC1" w14:textId="77777777" w:rsidR="00E060BF" w:rsidRPr="00480423" w:rsidRDefault="00E060BF" w:rsidP="00AF6673">
            <w:pPr>
              <w:pStyle w:val="TAC"/>
              <w:rPr>
                <w:lang w:val="en-US" w:eastAsia="zh-CN"/>
              </w:rPr>
            </w:pPr>
          </w:p>
        </w:tc>
      </w:tr>
      <w:tr w:rsidR="00E060BF" w:rsidRPr="00480423" w14:paraId="31DCBEC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7F41911"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7293D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9D8F52"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9000D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7C75C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BBFD01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89F49BE" w14:textId="77777777" w:rsidR="00E060BF" w:rsidRPr="00480423" w:rsidRDefault="00E060BF" w:rsidP="00AF6673">
            <w:pPr>
              <w:pStyle w:val="TAC"/>
              <w:rPr>
                <w:lang w:val="en-US" w:eastAsia="zh-CN"/>
              </w:rPr>
            </w:pPr>
            <w:r>
              <w:rPr>
                <w:szCs w:val="18"/>
                <w:lang w:val="en-US" w:eastAsia="zh-CN"/>
              </w:rPr>
              <w:t>0</w:t>
            </w:r>
          </w:p>
        </w:tc>
      </w:tr>
      <w:tr w:rsidR="00E060BF" w:rsidRPr="00480423" w14:paraId="3209D9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C8F164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856A10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C2724"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6604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9475EBA" w14:textId="77777777" w:rsidR="00E060BF" w:rsidRPr="00480423" w:rsidRDefault="00E060BF" w:rsidP="00AF6673">
            <w:pPr>
              <w:pStyle w:val="TAC"/>
              <w:rPr>
                <w:lang w:val="en-US" w:eastAsia="zh-CN"/>
              </w:rPr>
            </w:pPr>
          </w:p>
        </w:tc>
      </w:tr>
      <w:tr w:rsidR="00E060BF" w:rsidRPr="00480423" w14:paraId="5674DD4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EE97B0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21CDF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E6E0A3"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447C45"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603F9B" w14:textId="77777777" w:rsidR="00E060BF" w:rsidRPr="00480423" w:rsidRDefault="00E060BF" w:rsidP="00AF6673">
            <w:pPr>
              <w:pStyle w:val="TAC"/>
              <w:rPr>
                <w:lang w:val="en-US" w:eastAsia="zh-CN"/>
              </w:rPr>
            </w:pPr>
          </w:p>
        </w:tc>
      </w:tr>
      <w:tr w:rsidR="00E060BF" w:rsidRPr="00480423" w14:paraId="35BF338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C5A8B18"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896F36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05A963"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40206B"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D28809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5DAD568"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39F6D5"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209600B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2990D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CA5B801"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90F7E7"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8314EF"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FC7019F" w14:textId="77777777" w:rsidR="00E060BF" w:rsidRPr="00480423" w:rsidRDefault="00E060BF" w:rsidP="00AF6673">
            <w:pPr>
              <w:pStyle w:val="TAC"/>
              <w:rPr>
                <w:lang w:val="en-US" w:eastAsia="zh-CN"/>
              </w:rPr>
            </w:pPr>
          </w:p>
        </w:tc>
      </w:tr>
      <w:tr w:rsidR="00E060BF" w:rsidRPr="00480423" w14:paraId="0668FCC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5A618B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00DF83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F865D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E67DFB8"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FE5E00" w14:textId="77777777" w:rsidR="00E060BF" w:rsidRPr="00480423" w:rsidRDefault="00E060BF" w:rsidP="00AF6673">
            <w:pPr>
              <w:pStyle w:val="TAC"/>
              <w:rPr>
                <w:lang w:val="en-US" w:eastAsia="zh-CN"/>
              </w:rPr>
            </w:pPr>
          </w:p>
        </w:tc>
      </w:tr>
      <w:tr w:rsidR="00E060BF" w:rsidRPr="00480423" w14:paraId="21CF44E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4B5D215"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49322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65A7C"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9A301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B33FBE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52EDE9"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C7DD133" w14:textId="77777777" w:rsidR="00E060BF" w:rsidRPr="00480423" w:rsidRDefault="00E060BF" w:rsidP="00AF6673">
            <w:pPr>
              <w:pStyle w:val="TAC"/>
              <w:rPr>
                <w:lang w:val="en-US" w:eastAsia="zh-CN"/>
              </w:rPr>
            </w:pPr>
            <w:r>
              <w:rPr>
                <w:szCs w:val="18"/>
                <w:lang w:val="en-US" w:eastAsia="zh-CN"/>
              </w:rPr>
              <w:t>0</w:t>
            </w:r>
          </w:p>
        </w:tc>
      </w:tr>
      <w:tr w:rsidR="00E060BF" w:rsidRPr="00480423" w14:paraId="79D83F1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794292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9FC0DC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A90C6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4E343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0362FE5" w14:textId="77777777" w:rsidR="00E060BF" w:rsidRPr="00480423" w:rsidRDefault="00E060BF" w:rsidP="00AF6673">
            <w:pPr>
              <w:pStyle w:val="TAC"/>
              <w:rPr>
                <w:lang w:val="en-US" w:eastAsia="zh-CN"/>
              </w:rPr>
            </w:pPr>
          </w:p>
        </w:tc>
      </w:tr>
      <w:tr w:rsidR="00E060BF" w:rsidRPr="00480423" w14:paraId="1CEE697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7F8C8C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3AF3A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A114A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CA2D24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6954FF" w14:textId="77777777" w:rsidR="00E060BF" w:rsidRPr="00480423" w:rsidRDefault="00E060BF" w:rsidP="00AF6673">
            <w:pPr>
              <w:pStyle w:val="TAC"/>
              <w:rPr>
                <w:lang w:val="en-US" w:eastAsia="zh-CN"/>
              </w:rPr>
            </w:pPr>
          </w:p>
        </w:tc>
      </w:tr>
      <w:tr w:rsidR="00E060BF" w:rsidRPr="00480423" w14:paraId="6FDF70A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150E83B"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E9C56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479D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75C20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A039E9"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DA9D86"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D9FD84" w14:textId="77777777" w:rsidR="00E060BF" w:rsidRPr="00480423" w:rsidRDefault="00E060BF" w:rsidP="00AF6673">
            <w:pPr>
              <w:pStyle w:val="TAC"/>
              <w:rPr>
                <w:lang w:val="en-US" w:eastAsia="zh-CN"/>
              </w:rPr>
            </w:pPr>
            <w:r>
              <w:rPr>
                <w:szCs w:val="18"/>
                <w:lang w:val="en-US" w:eastAsia="zh-CN"/>
              </w:rPr>
              <w:t>0</w:t>
            </w:r>
          </w:p>
        </w:tc>
      </w:tr>
      <w:tr w:rsidR="00E060BF" w:rsidRPr="00480423" w14:paraId="543A678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9F12C8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47097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4412AC"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8D198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A19A0CB" w14:textId="77777777" w:rsidR="00E060BF" w:rsidRPr="00480423" w:rsidRDefault="00E060BF" w:rsidP="00AF6673">
            <w:pPr>
              <w:pStyle w:val="TAC"/>
              <w:rPr>
                <w:lang w:val="en-US" w:eastAsia="zh-CN"/>
              </w:rPr>
            </w:pPr>
          </w:p>
        </w:tc>
      </w:tr>
      <w:tr w:rsidR="00E060BF" w:rsidRPr="00480423" w14:paraId="28D3940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FA2B9C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0BECEC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108CC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CF677C2"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65CFFF1" w14:textId="77777777" w:rsidR="00E060BF" w:rsidRPr="00480423" w:rsidRDefault="00E060BF" w:rsidP="00AF6673">
            <w:pPr>
              <w:pStyle w:val="TAC"/>
              <w:rPr>
                <w:lang w:val="en-US" w:eastAsia="zh-CN"/>
              </w:rPr>
            </w:pPr>
          </w:p>
        </w:tc>
      </w:tr>
      <w:tr w:rsidR="00E060BF" w:rsidRPr="00480423" w14:paraId="4905483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7E3DAF7"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5B541590"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CC1B5D"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42A7C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2AA9A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FBC1069"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CCE7FAF" w14:textId="77777777" w:rsidR="00E060BF" w:rsidRPr="00480423" w:rsidRDefault="00E060BF" w:rsidP="00AF6673">
            <w:pPr>
              <w:pStyle w:val="TAC"/>
              <w:rPr>
                <w:lang w:val="en-US" w:eastAsia="zh-CN"/>
              </w:rPr>
            </w:pPr>
            <w:r>
              <w:rPr>
                <w:szCs w:val="18"/>
                <w:lang w:val="en-US" w:eastAsia="zh-CN"/>
              </w:rPr>
              <w:t>0</w:t>
            </w:r>
          </w:p>
        </w:tc>
      </w:tr>
      <w:tr w:rsidR="00E060BF" w:rsidRPr="00480423" w14:paraId="7C4E60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B1737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4A7D9F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115D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8EEB4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6E4383E" w14:textId="77777777" w:rsidR="00E060BF" w:rsidRPr="00480423" w:rsidRDefault="00E060BF" w:rsidP="00AF6673">
            <w:pPr>
              <w:pStyle w:val="TAC"/>
              <w:rPr>
                <w:lang w:val="en-US" w:eastAsia="zh-CN"/>
              </w:rPr>
            </w:pPr>
          </w:p>
        </w:tc>
      </w:tr>
      <w:tr w:rsidR="00E060BF" w:rsidRPr="00480423" w14:paraId="7C89038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5D2BDD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0C927C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08259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3969D9E"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429A417" w14:textId="77777777" w:rsidR="00E060BF" w:rsidRPr="00480423" w:rsidRDefault="00E060BF" w:rsidP="00AF6673">
            <w:pPr>
              <w:pStyle w:val="TAC"/>
              <w:rPr>
                <w:lang w:val="en-US" w:eastAsia="zh-CN"/>
              </w:rPr>
            </w:pPr>
          </w:p>
        </w:tc>
      </w:tr>
      <w:tr w:rsidR="00E060BF" w:rsidRPr="00480423" w14:paraId="6E181185"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F5A72DF"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BF59A79"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33D60B"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A745C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72CBEB5"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A9CF04F"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1BBD647" w14:textId="77777777" w:rsidR="00E060BF" w:rsidRPr="00480423" w:rsidRDefault="00E060BF" w:rsidP="00AF6673">
            <w:pPr>
              <w:pStyle w:val="TAC"/>
              <w:rPr>
                <w:lang w:val="en-US" w:eastAsia="zh-CN"/>
              </w:rPr>
            </w:pPr>
            <w:r>
              <w:rPr>
                <w:szCs w:val="18"/>
                <w:lang w:val="en-US" w:eastAsia="zh-CN"/>
              </w:rPr>
              <w:t>0</w:t>
            </w:r>
          </w:p>
        </w:tc>
      </w:tr>
      <w:tr w:rsidR="00E060BF" w:rsidRPr="00480423" w14:paraId="7C43842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C65103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C2B828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3AE3CF"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425E9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F3340A3" w14:textId="77777777" w:rsidR="00E060BF" w:rsidRPr="00480423" w:rsidRDefault="00E060BF" w:rsidP="00AF6673">
            <w:pPr>
              <w:pStyle w:val="TAC"/>
              <w:rPr>
                <w:lang w:val="en-US" w:eastAsia="zh-CN"/>
              </w:rPr>
            </w:pPr>
          </w:p>
        </w:tc>
      </w:tr>
      <w:tr w:rsidR="00E060BF" w:rsidRPr="00480423" w14:paraId="2173DD9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530DAC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E46CB3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EE76D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351CDC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45023A2" w14:textId="77777777" w:rsidR="00E060BF" w:rsidRPr="00480423" w:rsidRDefault="00E060BF" w:rsidP="00AF6673">
            <w:pPr>
              <w:pStyle w:val="TAC"/>
              <w:rPr>
                <w:lang w:val="en-US" w:eastAsia="zh-CN"/>
              </w:rPr>
            </w:pPr>
          </w:p>
        </w:tc>
      </w:tr>
      <w:tr w:rsidR="00E060BF" w:rsidRPr="00480423" w14:paraId="145D16A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50988C1"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9D0413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627A14"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F2135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ADD457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5BF34CF"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359BAB9" w14:textId="77777777" w:rsidR="00E060BF" w:rsidRPr="00480423" w:rsidRDefault="00E060BF" w:rsidP="00AF6673">
            <w:pPr>
              <w:pStyle w:val="TAC"/>
              <w:rPr>
                <w:lang w:val="en-US" w:eastAsia="zh-CN"/>
              </w:rPr>
            </w:pPr>
            <w:r>
              <w:rPr>
                <w:szCs w:val="18"/>
                <w:lang w:val="en-US" w:eastAsia="zh-CN"/>
              </w:rPr>
              <w:t>0</w:t>
            </w:r>
          </w:p>
        </w:tc>
      </w:tr>
      <w:tr w:rsidR="00E060BF" w:rsidRPr="00480423" w14:paraId="56B148C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3B27D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75144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982DE8"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25DAA7"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C41E315" w14:textId="77777777" w:rsidR="00E060BF" w:rsidRPr="00480423" w:rsidRDefault="00E060BF" w:rsidP="00AF6673">
            <w:pPr>
              <w:pStyle w:val="TAC"/>
              <w:rPr>
                <w:lang w:val="en-US" w:eastAsia="zh-CN"/>
              </w:rPr>
            </w:pPr>
          </w:p>
        </w:tc>
      </w:tr>
      <w:tr w:rsidR="00E060BF" w:rsidRPr="00480423" w14:paraId="384F3BB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A413A2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360D7C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3304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D9F1F94"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8B552B" w14:textId="77777777" w:rsidR="00E060BF" w:rsidRPr="00480423" w:rsidRDefault="00E060BF" w:rsidP="00AF6673">
            <w:pPr>
              <w:pStyle w:val="TAC"/>
              <w:rPr>
                <w:lang w:val="en-US" w:eastAsia="zh-CN"/>
              </w:rPr>
            </w:pPr>
          </w:p>
        </w:tc>
      </w:tr>
      <w:tr w:rsidR="00E060BF" w:rsidRPr="00480423" w14:paraId="53B9C9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B3E23B" w14:textId="77777777" w:rsidR="00E060BF" w:rsidRPr="00480423" w:rsidRDefault="00E060BF" w:rsidP="00AF6673">
            <w:pPr>
              <w:pStyle w:val="TAC"/>
              <w:rPr>
                <w:lang w:val="en-US"/>
              </w:rPr>
            </w:pPr>
            <w:r w:rsidRPr="00480423">
              <w:rPr>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59FAD516"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06CD9D2A"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19130484"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A0EE8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DEBA22E" w14:textId="77777777" w:rsidR="00E060BF" w:rsidRPr="00480423" w:rsidRDefault="00E060BF" w:rsidP="00AF6673">
            <w:pPr>
              <w:pStyle w:val="TAC"/>
              <w:rPr>
                <w:lang w:val="en-US" w:eastAsia="zh-CN"/>
              </w:rPr>
            </w:pPr>
            <w:r w:rsidRPr="00480423">
              <w:rPr>
                <w:lang w:val="en-US" w:eastAsia="zh-CN"/>
              </w:rPr>
              <w:t>0</w:t>
            </w:r>
          </w:p>
        </w:tc>
      </w:tr>
      <w:tr w:rsidR="00E060BF" w:rsidRPr="00480423" w14:paraId="798FA5EF" w14:textId="77777777" w:rsidTr="005A0D4C">
        <w:trPr>
          <w:trHeight w:val="29"/>
        </w:trPr>
        <w:tc>
          <w:tcPr>
            <w:tcW w:w="3066" w:type="dxa"/>
            <w:tcBorders>
              <w:top w:val="nil"/>
              <w:left w:val="single" w:sz="4" w:space="0" w:color="auto"/>
              <w:bottom w:val="nil"/>
              <w:right w:val="single" w:sz="4" w:space="0" w:color="auto"/>
            </w:tcBorders>
            <w:vAlign w:val="center"/>
          </w:tcPr>
          <w:p w14:paraId="1976166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245D0F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6DACD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8D185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B7FB9" w14:textId="77777777" w:rsidR="00E060BF" w:rsidRPr="00480423" w:rsidRDefault="00E060BF" w:rsidP="00AF6673">
            <w:pPr>
              <w:pStyle w:val="TAC"/>
              <w:rPr>
                <w:lang w:val="en-US" w:eastAsia="zh-CN"/>
              </w:rPr>
            </w:pPr>
          </w:p>
        </w:tc>
      </w:tr>
      <w:tr w:rsidR="00E060BF" w:rsidRPr="00480423" w14:paraId="1B3505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DDB7D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2E269E1"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4AE1C"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5984C0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EAA6D6E" w14:textId="77777777" w:rsidR="00E060BF" w:rsidRPr="00480423" w:rsidRDefault="00E060BF" w:rsidP="00AF6673">
            <w:pPr>
              <w:pStyle w:val="TAC"/>
              <w:rPr>
                <w:lang w:val="en-US" w:eastAsia="zh-CN"/>
              </w:rPr>
            </w:pPr>
          </w:p>
        </w:tc>
      </w:tr>
      <w:tr w:rsidR="00E060BF" w:rsidRPr="00480423" w14:paraId="45E8AB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23D8E7" w14:textId="77777777" w:rsidR="00E060BF" w:rsidRPr="00480423" w:rsidRDefault="00E060BF" w:rsidP="00AF6673">
            <w:pPr>
              <w:pStyle w:val="TAC"/>
              <w:rPr>
                <w:lang w:val="en-US"/>
              </w:rPr>
            </w:pPr>
            <w:r w:rsidRPr="00480423">
              <w:rPr>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66450376"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00A2B524"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D0BCF6F"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21DFB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39067BE" w14:textId="77777777" w:rsidR="00E060BF" w:rsidRPr="00480423" w:rsidRDefault="00E060BF" w:rsidP="00AF6673">
            <w:pPr>
              <w:pStyle w:val="TAC"/>
              <w:rPr>
                <w:lang w:val="en-US" w:eastAsia="zh-CN"/>
              </w:rPr>
            </w:pPr>
            <w:r w:rsidRPr="00480423">
              <w:rPr>
                <w:lang w:val="en-US" w:eastAsia="zh-CN"/>
              </w:rPr>
              <w:t>0</w:t>
            </w:r>
          </w:p>
        </w:tc>
      </w:tr>
      <w:tr w:rsidR="00E060BF" w:rsidRPr="00480423" w14:paraId="7142BDE9" w14:textId="77777777" w:rsidTr="005A0D4C">
        <w:trPr>
          <w:trHeight w:val="29"/>
        </w:trPr>
        <w:tc>
          <w:tcPr>
            <w:tcW w:w="3066" w:type="dxa"/>
            <w:tcBorders>
              <w:top w:val="nil"/>
              <w:left w:val="single" w:sz="4" w:space="0" w:color="auto"/>
              <w:bottom w:val="nil"/>
              <w:right w:val="single" w:sz="4" w:space="0" w:color="auto"/>
            </w:tcBorders>
            <w:vAlign w:val="center"/>
          </w:tcPr>
          <w:p w14:paraId="0A1997D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2E3EC8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F5B874"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B229F0"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12FF8FF7" w14:textId="77777777" w:rsidR="00E060BF" w:rsidRPr="00480423" w:rsidRDefault="00E060BF" w:rsidP="00AF6673">
            <w:pPr>
              <w:pStyle w:val="TAC"/>
              <w:rPr>
                <w:lang w:val="en-US" w:eastAsia="zh-CN"/>
              </w:rPr>
            </w:pPr>
          </w:p>
        </w:tc>
      </w:tr>
      <w:tr w:rsidR="00E060BF" w:rsidRPr="00480423" w14:paraId="081BF7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7C82E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BB71AC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8C3BD5"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E042E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67380AB" w14:textId="77777777" w:rsidR="00E060BF" w:rsidRPr="00480423" w:rsidRDefault="00E060BF" w:rsidP="00AF6673">
            <w:pPr>
              <w:pStyle w:val="TAC"/>
              <w:rPr>
                <w:lang w:val="en-US" w:eastAsia="zh-CN"/>
              </w:rPr>
            </w:pPr>
          </w:p>
        </w:tc>
      </w:tr>
      <w:tr w:rsidR="00E060BF" w:rsidRPr="00480423" w14:paraId="1EB078D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EF73E7" w14:textId="77777777" w:rsidR="00E060BF" w:rsidRPr="00480423" w:rsidRDefault="00E060BF" w:rsidP="00AF6673">
            <w:pPr>
              <w:pStyle w:val="TAC"/>
              <w:rPr>
                <w:lang w:val="en-US"/>
              </w:rPr>
            </w:pPr>
            <w:r w:rsidRPr="00480423">
              <w:rPr>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043E28F5"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5FB5EFC8"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61BCAF02"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92DA63"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2D0C8B5" w14:textId="77777777" w:rsidR="00E060BF" w:rsidRPr="00480423" w:rsidRDefault="00E060BF" w:rsidP="00AF6673">
            <w:pPr>
              <w:pStyle w:val="TAC"/>
              <w:rPr>
                <w:lang w:val="en-US" w:eastAsia="zh-CN"/>
              </w:rPr>
            </w:pPr>
            <w:r w:rsidRPr="00480423">
              <w:rPr>
                <w:lang w:val="en-US" w:eastAsia="zh-CN"/>
              </w:rPr>
              <w:t>0</w:t>
            </w:r>
          </w:p>
        </w:tc>
      </w:tr>
      <w:tr w:rsidR="00E060BF" w:rsidRPr="00480423" w14:paraId="29204259" w14:textId="77777777" w:rsidTr="005A0D4C">
        <w:trPr>
          <w:trHeight w:val="29"/>
        </w:trPr>
        <w:tc>
          <w:tcPr>
            <w:tcW w:w="3066" w:type="dxa"/>
            <w:tcBorders>
              <w:top w:val="nil"/>
              <w:left w:val="single" w:sz="4" w:space="0" w:color="auto"/>
              <w:bottom w:val="nil"/>
              <w:right w:val="single" w:sz="4" w:space="0" w:color="auto"/>
            </w:tcBorders>
            <w:vAlign w:val="center"/>
          </w:tcPr>
          <w:p w14:paraId="73185C3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897B7B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F2D90"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33B77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132FDF" w14:textId="77777777" w:rsidR="00E060BF" w:rsidRPr="00480423" w:rsidRDefault="00E060BF" w:rsidP="00AF6673">
            <w:pPr>
              <w:pStyle w:val="TAC"/>
              <w:rPr>
                <w:lang w:val="en-US" w:eastAsia="zh-CN"/>
              </w:rPr>
            </w:pPr>
          </w:p>
        </w:tc>
      </w:tr>
      <w:tr w:rsidR="00E060BF" w:rsidRPr="00480423" w14:paraId="575B50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9E1CF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DCAC26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158AA"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1034AC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6585FAE" w14:textId="77777777" w:rsidR="00E060BF" w:rsidRPr="00480423" w:rsidRDefault="00E060BF" w:rsidP="00AF6673">
            <w:pPr>
              <w:pStyle w:val="TAC"/>
              <w:rPr>
                <w:lang w:val="en-US" w:eastAsia="zh-CN"/>
              </w:rPr>
            </w:pPr>
          </w:p>
        </w:tc>
      </w:tr>
      <w:tr w:rsidR="00E060BF" w:rsidRPr="00480423" w14:paraId="170E00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20CB5B" w14:textId="77777777" w:rsidR="00E060BF" w:rsidRPr="00480423" w:rsidRDefault="00E060BF" w:rsidP="00AF6673">
            <w:pPr>
              <w:pStyle w:val="TAC"/>
              <w:rPr>
                <w:lang w:val="en-US"/>
              </w:rPr>
            </w:pPr>
            <w:r w:rsidRPr="00480423">
              <w:rPr>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3626548D"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77866DAD"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B2A787C"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5D29F4"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3C1F47B0" w14:textId="77777777" w:rsidR="00E060BF" w:rsidRPr="00480423" w:rsidRDefault="00E060BF" w:rsidP="00AF6673">
            <w:pPr>
              <w:pStyle w:val="TAC"/>
              <w:rPr>
                <w:lang w:val="en-US" w:eastAsia="zh-CN"/>
              </w:rPr>
            </w:pPr>
            <w:r w:rsidRPr="00480423">
              <w:rPr>
                <w:lang w:val="en-US" w:eastAsia="zh-CN"/>
              </w:rPr>
              <w:t>0</w:t>
            </w:r>
          </w:p>
        </w:tc>
      </w:tr>
      <w:tr w:rsidR="00E060BF" w:rsidRPr="00480423" w14:paraId="642A677E" w14:textId="77777777" w:rsidTr="005A0D4C">
        <w:trPr>
          <w:trHeight w:val="29"/>
        </w:trPr>
        <w:tc>
          <w:tcPr>
            <w:tcW w:w="3066" w:type="dxa"/>
            <w:tcBorders>
              <w:top w:val="nil"/>
              <w:left w:val="single" w:sz="4" w:space="0" w:color="auto"/>
              <w:bottom w:val="nil"/>
              <w:right w:val="single" w:sz="4" w:space="0" w:color="auto"/>
            </w:tcBorders>
            <w:vAlign w:val="center"/>
          </w:tcPr>
          <w:p w14:paraId="0F41BED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424BE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6730BD"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C5AF9B"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EEAB32" w14:textId="77777777" w:rsidR="00E060BF" w:rsidRPr="00480423" w:rsidRDefault="00E060BF" w:rsidP="00AF6673">
            <w:pPr>
              <w:pStyle w:val="TAC"/>
              <w:rPr>
                <w:lang w:val="en-US"/>
              </w:rPr>
            </w:pPr>
          </w:p>
        </w:tc>
      </w:tr>
      <w:tr w:rsidR="00E060BF" w:rsidRPr="00480423" w14:paraId="7CB061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D12DC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D71A4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87CA5"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972B83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111A33E" w14:textId="77777777" w:rsidR="00E060BF" w:rsidRPr="00480423" w:rsidRDefault="00E060BF" w:rsidP="00AF6673">
            <w:pPr>
              <w:pStyle w:val="TAC"/>
              <w:rPr>
                <w:lang w:val="en-US"/>
              </w:rPr>
            </w:pPr>
          </w:p>
        </w:tc>
      </w:tr>
      <w:tr w:rsidR="00E060BF" w:rsidRPr="00480423" w14:paraId="7B6590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8B2680" w14:textId="77777777" w:rsidR="00E060BF" w:rsidRPr="00480423" w:rsidRDefault="00E060BF" w:rsidP="00AF6673">
            <w:pPr>
              <w:pStyle w:val="TAC"/>
              <w:rPr>
                <w:lang w:val="en-US"/>
              </w:rPr>
            </w:pPr>
            <w:r w:rsidRPr="00480423">
              <w:rPr>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1650CB8D" w14:textId="77777777" w:rsidR="00E060BF" w:rsidRPr="00480423" w:rsidRDefault="00E060BF" w:rsidP="00AF6673">
            <w:pPr>
              <w:pStyle w:val="TAC"/>
              <w:rPr>
                <w:rFonts w:cs="Arial"/>
                <w:szCs w:val="18"/>
                <w:lang w:val="en-US"/>
              </w:rPr>
            </w:pPr>
            <w:r w:rsidRPr="00480423">
              <w:rPr>
                <w:rFonts w:cs="Arial"/>
                <w:szCs w:val="18"/>
                <w:lang w:val="en-US"/>
              </w:rPr>
              <w:t>CA_n48A-n66A</w:t>
            </w:r>
          </w:p>
          <w:p w14:paraId="349DABE7" w14:textId="77777777" w:rsidR="00E060BF" w:rsidRPr="00480423" w:rsidRDefault="00E060BF" w:rsidP="00AF6673">
            <w:pPr>
              <w:pStyle w:val="TAC"/>
              <w:rPr>
                <w:rFonts w:cs="Arial"/>
                <w:szCs w:val="18"/>
                <w:lang w:val="en-US"/>
              </w:rPr>
            </w:pPr>
            <w:r w:rsidRPr="00480423">
              <w:rPr>
                <w:rFonts w:cs="Arial"/>
                <w:szCs w:val="18"/>
                <w:lang w:val="en-US"/>
              </w:rPr>
              <w:t>CA_n48A-n71A</w:t>
            </w:r>
          </w:p>
          <w:p w14:paraId="1FD881EE"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FFD461A"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77279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036A504" w14:textId="77777777" w:rsidR="00E060BF" w:rsidRPr="00480423" w:rsidRDefault="00E060BF" w:rsidP="00AF6673">
            <w:pPr>
              <w:pStyle w:val="TAC"/>
              <w:rPr>
                <w:lang w:val="en-US"/>
              </w:rPr>
            </w:pPr>
            <w:r w:rsidRPr="00480423">
              <w:rPr>
                <w:lang w:val="en-US"/>
              </w:rPr>
              <w:t>0</w:t>
            </w:r>
          </w:p>
        </w:tc>
      </w:tr>
      <w:tr w:rsidR="00E060BF" w:rsidRPr="00480423" w14:paraId="22B04428" w14:textId="77777777" w:rsidTr="005A0D4C">
        <w:trPr>
          <w:trHeight w:val="29"/>
        </w:trPr>
        <w:tc>
          <w:tcPr>
            <w:tcW w:w="3066" w:type="dxa"/>
            <w:tcBorders>
              <w:top w:val="nil"/>
              <w:left w:val="single" w:sz="4" w:space="0" w:color="auto"/>
              <w:bottom w:val="nil"/>
              <w:right w:val="single" w:sz="4" w:space="0" w:color="auto"/>
            </w:tcBorders>
            <w:vAlign w:val="center"/>
          </w:tcPr>
          <w:p w14:paraId="026556B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4BB963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7DEA76"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889B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E85922" w14:textId="77777777" w:rsidR="00E060BF" w:rsidRPr="00480423" w:rsidRDefault="00E060BF" w:rsidP="00AF6673">
            <w:pPr>
              <w:pStyle w:val="TAC"/>
              <w:rPr>
                <w:lang w:val="en-US"/>
              </w:rPr>
            </w:pPr>
          </w:p>
        </w:tc>
      </w:tr>
      <w:tr w:rsidR="00E060BF" w:rsidRPr="00480423" w14:paraId="1A376D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3389B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736DEC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D3761"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128231"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1978AE" w14:textId="77777777" w:rsidR="00E060BF" w:rsidRPr="00480423" w:rsidRDefault="00E060BF" w:rsidP="00AF6673">
            <w:pPr>
              <w:pStyle w:val="TAC"/>
              <w:rPr>
                <w:lang w:val="en-US"/>
              </w:rPr>
            </w:pPr>
          </w:p>
        </w:tc>
      </w:tr>
      <w:tr w:rsidR="00E060BF" w:rsidRPr="00480423" w14:paraId="08CF66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7A1D9D" w14:textId="77777777" w:rsidR="00E060BF" w:rsidRPr="00480423" w:rsidRDefault="00E060BF" w:rsidP="00AF6673">
            <w:pPr>
              <w:pStyle w:val="TAC"/>
              <w:rPr>
                <w:lang w:val="en-US"/>
              </w:rPr>
            </w:pPr>
            <w:r w:rsidRPr="00480423">
              <w:rPr>
                <w:rFonts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76CEF915" w14:textId="77777777" w:rsidR="00E060BF" w:rsidRPr="00480423" w:rsidRDefault="00E060BF" w:rsidP="00AF6673">
            <w:pPr>
              <w:pStyle w:val="TAC"/>
              <w:rPr>
                <w:rFonts w:cs="Arial"/>
                <w:szCs w:val="18"/>
                <w:lang w:val="en-US"/>
              </w:rPr>
            </w:pPr>
            <w:r w:rsidRPr="00480423">
              <w:rPr>
                <w:rFonts w:cs="Arial"/>
                <w:szCs w:val="18"/>
                <w:lang w:val="en-US"/>
              </w:rPr>
              <w:t>CA_n48A-n66A</w:t>
            </w:r>
          </w:p>
          <w:p w14:paraId="7D368DCA" w14:textId="77777777" w:rsidR="00E060BF" w:rsidRPr="00480423" w:rsidRDefault="00E060BF" w:rsidP="00AF6673">
            <w:pPr>
              <w:pStyle w:val="TAC"/>
              <w:rPr>
                <w:rFonts w:cs="Arial"/>
                <w:szCs w:val="18"/>
                <w:lang w:val="en-US"/>
              </w:rPr>
            </w:pPr>
            <w:r w:rsidRPr="00480423">
              <w:rPr>
                <w:rFonts w:cs="Arial"/>
                <w:szCs w:val="18"/>
                <w:lang w:val="en-US"/>
              </w:rPr>
              <w:t>CA_n48A-n71A</w:t>
            </w:r>
          </w:p>
          <w:p w14:paraId="30EA85A1"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0154615" w14:textId="77777777" w:rsidR="00E060BF" w:rsidRPr="00480423" w:rsidRDefault="00E060BF" w:rsidP="00AF6673">
            <w:pPr>
              <w:pStyle w:val="TAC"/>
              <w:rPr>
                <w:lang w:val="en-US"/>
              </w:rPr>
            </w:pPr>
            <w:r w:rsidRPr="00480423">
              <w:rPr>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2E703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F94C17A" w14:textId="77777777" w:rsidR="00E060BF" w:rsidRPr="00480423" w:rsidRDefault="00E060BF" w:rsidP="00AF6673">
            <w:pPr>
              <w:pStyle w:val="TAC"/>
              <w:rPr>
                <w:lang w:val="en-US"/>
              </w:rPr>
            </w:pPr>
            <w:r w:rsidRPr="00480423">
              <w:rPr>
                <w:lang w:val="en-US" w:eastAsia="zh-CN"/>
              </w:rPr>
              <w:t>0</w:t>
            </w:r>
          </w:p>
        </w:tc>
      </w:tr>
      <w:tr w:rsidR="00E060BF" w:rsidRPr="00480423" w14:paraId="7F8C994C" w14:textId="77777777" w:rsidTr="005A0D4C">
        <w:trPr>
          <w:trHeight w:val="29"/>
        </w:trPr>
        <w:tc>
          <w:tcPr>
            <w:tcW w:w="3066" w:type="dxa"/>
            <w:tcBorders>
              <w:top w:val="nil"/>
              <w:left w:val="single" w:sz="4" w:space="0" w:color="auto"/>
              <w:bottom w:val="nil"/>
              <w:right w:val="single" w:sz="4" w:space="0" w:color="auto"/>
            </w:tcBorders>
            <w:vAlign w:val="center"/>
          </w:tcPr>
          <w:p w14:paraId="178AB69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F8BD61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9FEC6A" w14:textId="77777777" w:rsidR="00E060BF" w:rsidRPr="00480423" w:rsidRDefault="00E060BF" w:rsidP="00AF6673">
            <w:pPr>
              <w:pStyle w:val="TAC"/>
              <w:rPr>
                <w:lang w:val="en-US"/>
              </w:rPr>
            </w:pPr>
            <w:r w:rsidRPr="00480423">
              <w:rPr>
                <w:rFonts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3D9F15"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630CDD24" w14:textId="77777777" w:rsidR="00E060BF" w:rsidRPr="00480423" w:rsidRDefault="00E060BF" w:rsidP="00AF6673">
            <w:pPr>
              <w:pStyle w:val="TAC"/>
              <w:rPr>
                <w:lang w:val="en-US"/>
              </w:rPr>
            </w:pPr>
          </w:p>
        </w:tc>
      </w:tr>
      <w:tr w:rsidR="00E060BF" w:rsidRPr="00480423" w14:paraId="482210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E1F60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AA8BA2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FAE9FA" w14:textId="77777777" w:rsidR="00E060BF" w:rsidRPr="00480423" w:rsidRDefault="00E060BF" w:rsidP="00AF6673">
            <w:pPr>
              <w:pStyle w:val="TAC"/>
              <w:rPr>
                <w:lang w:val="en-US"/>
              </w:rPr>
            </w:pPr>
            <w:r w:rsidRPr="00480423">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EED3F2"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645A043" w14:textId="77777777" w:rsidR="00E060BF" w:rsidRPr="00480423" w:rsidRDefault="00E060BF" w:rsidP="00AF6673">
            <w:pPr>
              <w:pStyle w:val="TAC"/>
              <w:rPr>
                <w:lang w:val="en-US"/>
              </w:rPr>
            </w:pPr>
          </w:p>
        </w:tc>
      </w:tr>
      <w:tr w:rsidR="00E060BF" w:rsidRPr="00480423" w14:paraId="5E77D7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EA14A8" w14:textId="77777777" w:rsidR="00E060BF" w:rsidRPr="00480423" w:rsidRDefault="00E060BF" w:rsidP="00AF6673">
            <w:pPr>
              <w:pStyle w:val="TAC"/>
              <w:rPr>
                <w:lang w:val="en-US"/>
              </w:rPr>
            </w:pPr>
            <w:r w:rsidRPr="00480423">
              <w:rPr>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7827489F" w14:textId="77777777" w:rsidR="00E060BF" w:rsidRPr="00480423" w:rsidRDefault="00E060BF" w:rsidP="00AF6673">
            <w:pPr>
              <w:pStyle w:val="TAC"/>
              <w:rPr>
                <w:rFonts w:cs="Arial"/>
                <w:szCs w:val="18"/>
                <w:lang w:val="en-US"/>
              </w:rPr>
            </w:pPr>
            <w:r w:rsidRPr="00480423">
              <w:rPr>
                <w:rFonts w:cs="Arial"/>
                <w:szCs w:val="18"/>
                <w:lang w:val="en-US"/>
              </w:rPr>
              <w:t>CA_n48A-n66A</w:t>
            </w:r>
          </w:p>
          <w:p w14:paraId="1619E291" w14:textId="77777777" w:rsidR="00E060BF" w:rsidRPr="00480423" w:rsidRDefault="00E060BF" w:rsidP="00AF6673">
            <w:pPr>
              <w:pStyle w:val="TAC"/>
              <w:rPr>
                <w:rFonts w:cs="Arial"/>
                <w:szCs w:val="18"/>
                <w:lang w:val="en-US"/>
              </w:rPr>
            </w:pPr>
            <w:r w:rsidRPr="00480423">
              <w:rPr>
                <w:rFonts w:cs="Arial"/>
                <w:szCs w:val="18"/>
                <w:lang w:val="en-US"/>
              </w:rPr>
              <w:t>CA_n48A-n71A</w:t>
            </w:r>
          </w:p>
          <w:p w14:paraId="7A15903E"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84B83E0"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0EEAD5"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B53F200" w14:textId="77777777" w:rsidR="00E060BF" w:rsidRPr="00480423" w:rsidRDefault="00E060BF" w:rsidP="00AF6673">
            <w:pPr>
              <w:pStyle w:val="TAC"/>
              <w:rPr>
                <w:lang w:val="en-US" w:eastAsia="zh-CN"/>
              </w:rPr>
            </w:pPr>
            <w:r w:rsidRPr="00480423">
              <w:rPr>
                <w:lang w:val="en-US" w:eastAsia="zh-CN"/>
              </w:rPr>
              <w:t>0</w:t>
            </w:r>
          </w:p>
        </w:tc>
      </w:tr>
      <w:tr w:rsidR="00E060BF" w:rsidRPr="00480423" w14:paraId="10D0434F" w14:textId="77777777" w:rsidTr="005A0D4C">
        <w:trPr>
          <w:trHeight w:val="29"/>
        </w:trPr>
        <w:tc>
          <w:tcPr>
            <w:tcW w:w="3066" w:type="dxa"/>
            <w:tcBorders>
              <w:top w:val="nil"/>
              <w:left w:val="single" w:sz="4" w:space="0" w:color="auto"/>
              <w:bottom w:val="nil"/>
              <w:right w:val="single" w:sz="4" w:space="0" w:color="auto"/>
            </w:tcBorders>
            <w:vAlign w:val="center"/>
          </w:tcPr>
          <w:p w14:paraId="368C3F3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D62772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0E56A"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EDBE5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ACF218" w14:textId="77777777" w:rsidR="00E060BF" w:rsidRPr="00480423" w:rsidRDefault="00E060BF" w:rsidP="00AF6673">
            <w:pPr>
              <w:pStyle w:val="TAC"/>
              <w:rPr>
                <w:lang w:val="en-US"/>
              </w:rPr>
            </w:pPr>
          </w:p>
        </w:tc>
      </w:tr>
      <w:tr w:rsidR="00E060BF" w:rsidRPr="00480423" w14:paraId="1F5A4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B2F73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CC2670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F62E10"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51E51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CE95EB" w14:textId="77777777" w:rsidR="00E060BF" w:rsidRPr="00480423" w:rsidRDefault="00E060BF" w:rsidP="00AF6673">
            <w:pPr>
              <w:pStyle w:val="TAC"/>
              <w:rPr>
                <w:lang w:val="en-US"/>
              </w:rPr>
            </w:pPr>
          </w:p>
        </w:tc>
      </w:tr>
      <w:tr w:rsidR="00E060BF" w:rsidRPr="00480423" w14:paraId="3E487A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75430C" w14:textId="77777777" w:rsidR="00E060BF" w:rsidRPr="00480423" w:rsidRDefault="00E060BF" w:rsidP="00AF6673">
            <w:pPr>
              <w:pStyle w:val="TAC"/>
              <w:rPr>
                <w:lang w:val="en-US"/>
              </w:rPr>
            </w:pPr>
            <w:r w:rsidRPr="00480423">
              <w:rPr>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3B9A207D" w14:textId="77777777" w:rsidR="00E060BF" w:rsidRPr="00480423" w:rsidRDefault="00E060BF" w:rsidP="00AF6673">
            <w:pPr>
              <w:pStyle w:val="TAC"/>
              <w:rPr>
                <w:rFonts w:cs="Arial"/>
                <w:szCs w:val="18"/>
                <w:lang w:val="en-US"/>
              </w:rPr>
            </w:pPr>
            <w:r w:rsidRPr="00480423">
              <w:rPr>
                <w:rFonts w:cs="Arial"/>
                <w:szCs w:val="18"/>
                <w:lang w:val="en-US"/>
              </w:rPr>
              <w:t>CA_n48A-n66A</w:t>
            </w:r>
          </w:p>
          <w:p w14:paraId="22DD424A" w14:textId="77777777" w:rsidR="00E060BF" w:rsidRPr="00480423" w:rsidRDefault="00E060BF" w:rsidP="00AF6673">
            <w:pPr>
              <w:pStyle w:val="TAC"/>
              <w:rPr>
                <w:rFonts w:cs="Arial"/>
                <w:szCs w:val="18"/>
                <w:lang w:val="en-US"/>
              </w:rPr>
            </w:pPr>
            <w:r w:rsidRPr="00480423">
              <w:rPr>
                <w:rFonts w:cs="Arial"/>
                <w:szCs w:val="18"/>
                <w:lang w:val="en-US"/>
              </w:rPr>
              <w:t>CA_n48A-n71A</w:t>
            </w:r>
          </w:p>
          <w:p w14:paraId="1D44D36C"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46F951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B7C921"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60ABEA4D" w14:textId="77777777" w:rsidR="00E060BF" w:rsidRPr="00480423" w:rsidRDefault="00E060BF" w:rsidP="00AF6673">
            <w:pPr>
              <w:pStyle w:val="TAC"/>
              <w:rPr>
                <w:lang w:val="en-US" w:eastAsia="zh-CN"/>
              </w:rPr>
            </w:pPr>
            <w:r w:rsidRPr="00480423">
              <w:rPr>
                <w:lang w:val="en-US" w:eastAsia="zh-CN"/>
              </w:rPr>
              <w:t>0</w:t>
            </w:r>
          </w:p>
        </w:tc>
      </w:tr>
      <w:tr w:rsidR="00E060BF" w:rsidRPr="00480423" w14:paraId="5AAC7515" w14:textId="77777777" w:rsidTr="005A0D4C">
        <w:trPr>
          <w:trHeight w:val="29"/>
        </w:trPr>
        <w:tc>
          <w:tcPr>
            <w:tcW w:w="3066" w:type="dxa"/>
            <w:tcBorders>
              <w:top w:val="nil"/>
              <w:left w:val="single" w:sz="4" w:space="0" w:color="auto"/>
              <w:bottom w:val="nil"/>
              <w:right w:val="single" w:sz="4" w:space="0" w:color="auto"/>
            </w:tcBorders>
            <w:vAlign w:val="center"/>
          </w:tcPr>
          <w:p w14:paraId="7D9B8A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30ADE9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097183"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548CB2"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A68E43" w14:textId="77777777" w:rsidR="00E060BF" w:rsidRPr="00480423" w:rsidRDefault="00E060BF" w:rsidP="00AF6673">
            <w:pPr>
              <w:pStyle w:val="TAC"/>
              <w:rPr>
                <w:lang w:val="en-US"/>
              </w:rPr>
            </w:pPr>
          </w:p>
        </w:tc>
      </w:tr>
      <w:tr w:rsidR="00E060BF" w:rsidRPr="00480423" w14:paraId="1A534C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14912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12506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A440B6"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535B2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6DD13F3" w14:textId="77777777" w:rsidR="00E060BF" w:rsidRPr="00480423" w:rsidRDefault="00E060BF" w:rsidP="00AF6673">
            <w:pPr>
              <w:pStyle w:val="TAC"/>
              <w:rPr>
                <w:lang w:val="en-US"/>
              </w:rPr>
            </w:pPr>
          </w:p>
        </w:tc>
      </w:tr>
      <w:tr w:rsidR="00E060BF" w:rsidRPr="00480423" w14:paraId="5E4395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A6363A" w14:textId="77777777" w:rsidR="00E060BF" w:rsidRPr="00480423" w:rsidRDefault="00E060BF" w:rsidP="00AF6673">
            <w:pPr>
              <w:pStyle w:val="TAC"/>
              <w:rPr>
                <w:lang w:val="en-US"/>
              </w:rPr>
            </w:pPr>
            <w:r w:rsidRPr="00480423">
              <w:rPr>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6B7B14C0" w14:textId="77777777" w:rsidR="00E060BF" w:rsidRPr="00480423" w:rsidRDefault="00E060BF" w:rsidP="00AF6673">
            <w:pPr>
              <w:pStyle w:val="TAC"/>
              <w:rPr>
                <w:rFonts w:cs="Arial"/>
                <w:szCs w:val="18"/>
                <w:lang w:val="en-US"/>
              </w:rPr>
            </w:pPr>
            <w:r w:rsidRPr="00480423">
              <w:rPr>
                <w:rFonts w:cs="Arial"/>
                <w:szCs w:val="18"/>
                <w:lang w:val="en-US"/>
              </w:rPr>
              <w:t>CA_n48A-n66A</w:t>
            </w:r>
          </w:p>
          <w:p w14:paraId="6BD8071A" w14:textId="77777777" w:rsidR="00E060BF" w:rsidRPr="00480423" w:rsidRDefault="00E060BF" w:rsidP="00AF6673">
            <w:pPr>
              <w:pStyle w:val="TAC"/>
              <w:rPr>
                <w:rFonts w:cs="Arial"/>
                <w:szCs w:val="18"/>
                <w:lang w:val="en-US"/>
              </w:rPr>
            </w:pPr>
            <w:r w:rsidRPr="00480423">
              <w:rPr>
                <w:rFonts w:cs="Arial"/>
                <w:szCs w:val="18"/>
                <w:lang w:val="en-US"/>
              </w:rPr>
              <w:t>CA_n48A-n71A</w:t>
            </w:r>
          </w:p>
          <w:p w14:paraId="59956C4D"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468A98D"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3D6F6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25E85CF9" w14:textId="77777777" w:rsidR="00E060BF" w:rsidRPr="00480423" w:rsidRDefault="00E060BF" w:rsidP="00AF6673">
            <w:pPr>
              <w:pStyle w:val="TAC"/>
              <w:rPr>
                <w:lang w:val="en-US"/>
              </w:rPr>
            </w:pPr>
            <w:r w:rsidRPr="00480423">
              <w:rPr>
                <w:lang w:val="en-US"/>
              </w:rPr>
              <w:t>0</w:t>
            </w:r>
          </w:p>
        </w:tc>
      </w:tr>
      <w:tr w:rsidR="00E060BF" w:rsidRPr="00480423" w14:paraId="43A5B30B" w14:textId="77777777" w:rsidTr="005A0D4C">
        <w:trPr>
          <w:trHeight w:val="29"/>
        </w:trPr>
        <w:tc>
          <w:tcPr>
            <w:tcW w:w="3066" w:type="dxa"/>
            <w:tcBorders>
              <w:top w:val="nil"/>
              <w:left w:val="single" w:sz="4" w:space="0" w:color="auto"/>
              <w:bottom w:val="nil"/>
              <w:right w:val="single" w:sz="4" w:space="0" w:color="auto"/>
            </w:tcBorders>
            <w:vAlign w:val="center"/>
          </w:tcPr>
          <w:p w14:paraId="61B8D57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AE2A2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7D37A3"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CC497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2B77F4" w14:textId="77777777" w:rsidR="00E060BF" w:rsidRPr="00480423" w:rsidRDefault="00E060BF" w:rsidP="00AF6673">
            <w:pPr>
              <w:pStyle w:val="TAC"/>
              <w:rPr>
                <w:lang w:val="en-US"/>
              </w:rPr>
            </w:pPr>
          </w:p>
        </w:tc>
      </w:tr>
      <w:tr w:rsidR="00E060BF" w:rsidRPr="00480423" w14:paraId="6006FD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D279F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9D27A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743B5"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4BD2AE8"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23C9F2" w14:textId="77777777" w:rsidR="00E060BF" w:rsidRPr="00480423" w:rsidRDefault="00E060BF" w:rsidP="00AF6673">
            <w:pPr>
              <w:pStyle w:val="TAC"/>
              <w:rPr>
                <w:lang w:val="en-US"/>
              </w:rPr>
            </w:pPr>
          </w:p>
        </w:tc>
      </w:tr>
      <w:tr w:rsidR="00E060BF" w:rsidRPr="00480423" w14:paraId="1E25BF18" w14:textId="77777777" w:rsidTr="005A0D4C">
        <w:trPr>
          <w:trHeight w:val="152"/>
        </w:trPr>
        <w:tc>
          <w:tcPr>
            <w:tcW w:w="3066" w:type="dxa"/>
            <w:tcBorders>
              <w:top w:val="single" w:sz="4" w:space="0" w:color="auto"/>
              <w:left w:val="single" w:sz="4" w:space="0" w:color="auto"/>
              <w:bottom w:val="nil"/>
              <w:right w:val="single" w:sz="4" w:space="0" w:color="auto"/>
            </w:tcBorders>
            <w:vAlign w:val="center"/>
          </w:tcPr>
          <w:p w14:paraId="072CF895" w14:textId="77777777" w:rsidR="00E060BF" w:rsidRPr="00480423" w:rsidRDefault="00E060BF" w:rsidP="00AF6673">
            <w:pPr>
              <w:pStyle w:val="TAC"/>
              <w:rPr>
                <w:rFonts w:eastAsia="DengXian"/>
                <w:lang w:val="en-US"/>
              </w:rPr>
            </w:pPr>
            <w:r w:rsidRPr="00480423">
              <w:rPr>
                <w:rFonts w:eastAsia="DengXian"/>
                <w:lang w:val="en-US"/>
              </w:rPr>
              <w:t>CA_n48A-n66A-n77A</w:t>
            </w:r>
          </w:p>
        </w:tc>
        <w:tc>
          <w:tcPr>
            <w:tcW w:w="2712" w:type="dxa"/>
            <w:tcBorders>
              <w:top w:val="single" w:sz="4" w:space="0" w:color="auto"/>
              <w:left w:val="single" w:sz="4" w:space="0" w:color="auto"/>
              <w:bottom w:val="nil"/>
              <w:right w:val="single" w:sz="4" w:space="0" w:color="auto"/>
            </w:tcBorders>
            <w:vAlign w:val="center"/>
          </w:tcPr>
          <w:p w14:paraId="6349182F" w14:textId="77777777" w:rsidR="00E060BF" w:rsidRPr="00480423" w:rsidRDefault="00E060BF" w:rsidP="00AF6673">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0631BBCA"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3CFDD966" w14:textId="77777777" w:rsidR="00E060BF" w:rsidRPr="00480423" w:rsidRDefault="00E060BF" w:rsidP="00AF6673">
            <w:pPr>
              <w:pStyle w:val="TAC"/>
              <w:rPr>
                <w:rFonts w:eastAsia="DengXian"/>
                <w:lang w:val="en-US"/>
              </w:rPr>
            </w:pPr>
            <w:r w:rsidRPr="00480423">
              <w:rPr>
                <w:rFonts w:cs="Arial"/>
                <w:szCs w:val="18"/>
                <w:lang w:val="en-US"/>
              </w:rPr>
              <w:t>CA_n66A-n77A</w:t>
            </w:r>
            <w:r w:rsidRPr="00480423">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9ED8D"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6B2FB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single" w:sz="4" w:space="0" w:color="auto"/>
              <w:right w:val="single" w:sz="4" w:space="0" w:color="auto"/>
            </w:tcBorders>
            <w:vAlign w:val="center"/>
          </w:tcPr>
          <w:p w14:paraId="52122BC3" w14:textId="77777777" w:rsidR="00E060BF" w:rsidRPr="00480423" w:rsidRDefault="00E060BF" w:rsidP="00AF6673">
            <w:pPr>
              <w:pStyle w:val="TAC"/>
              <w:rPr>
                <w:lang w:val="en-US"/>
              </w:rPr>
            </w:pPr>
            <w:r w:rsidRPr="00480423">
              <w:rPr>
                <w:lang w:val="en-US"/>
              </w:rPr>
              <w:t>0</w:t>
            </w:r>
          </w:p>
        </w:tc>
      </w:tr>
      <w:tr w:rsidR="00E060BF" w:rsidRPr="00480423" w14:paraId="44C71DE3" w14:textId="77777777" w:rsidTr="005A0D4C">
        <w:trPr>
          <w:trHeight w:val="29"/>
        </w:trPr>
        <w:tc>
          <w:tcPr>
            <w:tcW w:w="3066" w:type="dxa"/>
            <w:tcBorders>
              <w:top w:val="nil"/>
              <w:left w:val="single" w:sz="4" w:space="0" w:color="auto"/>
              <w:bottom w:val="nil"/>
              <w:right w:val="single" w:sz="4" w:space="0" w:color="auto"/>
            </w:tcBorders>
            <w:vAlign w:val="center"/>
          </w:tcPr>
          <w:p w14:paraId="2920BAB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7A88EE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7FB84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CDF6CD"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820359" w14:textId="77777777" w:rsidR="00E060BF" w:rsidRPr="00480423" w:rsidRDefault="00E060BF" w:rsidP="00AF6673">
            <w:pPr>
              <w:pStyle w:val="TAC"/>
              <w:rPr>
                <w:lang w:val="en-US"/>
              </w:rPr>
            </w:pPr>
          </w:p>
        </w:tc>
      </w:tr>
      <w:tr w:rsidR="00E060BF" w:rsidRPr="00480423" w14:paraId="6D4F266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25BE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21D00A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F5FBB"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F8914D"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EB274B" w14:textId="77777777" w:rsidR="00E060BF" w:rsidRPr="00480423" w:rsidRDefault="00E060BF" w:rsidP="00AF6673">
            <w:pPr>
              <w:pStyle w:val="TAC"/>
              <w:rPr>
                <w:lang w:val="en-US"/>
              </w:rPr>
            </w:pPr>
          </w:p>
        </w:tc>
      </w:tr>
      <w:tr w:rsidR="00E060BF" w:rsidRPr="00480423" w14:paraId="6EA925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826763" w14:textId="77777777" w:rsidR="00E060BF" w:rsidRPr="00480423" w:rsidRDefault="00E060BF" w:rsidP="00AF6673">
            <w:pPr>
              <w:pStyle w:val="TAC"/>
              <w:rPr>
                <w:lang w:val="en-US"/>
              </w:rPr>
            </w:pPr>
            <w:r w:rsidRPr="00480423">
              <w:rPr>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75C50C91"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237FFB15" w14:textId="77777777" w:rsidR="00E060BF" w:rsidRPr="00480423" w:rsidRDefault="00E060BF" w:rsidP="00AF6673">
            <w:pPr>
              <w:pStyle w:val="TAC"/>
              <w:rPr>
                <w:lang w:val="en-US"/>
              </w:rPr>
            </w:pPr>
            <w:r w:rsidRPr="00480423">
              <w:rPr>
                <w:rFonts w:cs="Arial"/>
                <w:color w:val="000000"/>
                <w:szCs w:val="18"/>
                <w:lang w:val="en-US"/>
              </w:rPr>
              <w:t>CA_n66A-n77A</w:t>
            </w:r>
            <w:r w:rsidRPr="00480423">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D01763"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tcPr>
          <w:p w14:paraId="6D1E2B18" w14:textId="77777777" w:rsidR="00E060BF" w:rsidRPr="00480423" w:rsidRDefault="00E060BF" w:rsidP="00AF6673">
            <w:pPr>
              <w:pStyle w:val="TAC"/>
              <w:rPr>
                <w:rFonts w:eastAsiaTheme="minorEastAsia"/>
              </w:rPr>
            </w:pPr>
            <w:r w:rsidRPr="00480423">
              <w:rPr>
                <w:rFonts w:eastAsiaTheme="minorEastAsia"/>
              </w:rPr>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9683AEB" w14:textId="77777777" w:rsidR="00E060BF" w:rsidRPr="00480423" w:rsidRDefault="00E060BF" w:rsidP="00AF6673">
            <w:pPr>
              <w:pStyle w:val="TAC"/>
              <w:rPr>
                <w:lang w:val="en-US" w:eastAsia="zh-CN"/>
              </w:rPr>
            </w:pPr>
            <w:r w:rsidRPr="00480423">
              <w:rPr>
                <w:lang w:val="en-US" w:eastAsia="zh-CN"/>
              </w:rPr>
              <w:t>0</w:t>
            </w:r>
          </w:p>
        </w:tc>
      </w:tr>
      <w:tr w:rsidR="00E060BF" w:rsidRPr="00480423" w14:paraId="1A14DF5E" w14:textId="77777777" w:rsidTr="005A0D4C">
        <w:trPr>
          <w:trHeight w:val="29"/>
        </w:trPr>
        <w:tc>
          <w:tcPr>
            <w:tcW w:w="3066" w:type="dxa"/>
            <w:tcBorders>
              <w:top w:val="nil"/>
              <w:left w:val="single" w:sz="4" w:space="0" w:color="auto"/>
              <w:bottom w:val="nil"/>
              <w:right w:val="single" w:sz="4" w:space="0" w:color="auto"/>
            </w:tcBorders>
            <w:vAlign w:val="center"/>
          </w:tcPr>
          <w:p w14:paraId="6A091CA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A9DA55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DDA114"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tcPr>
          <w:p w14:paraId="2D792A0C" w14:textId="77777777" w:rsidR="00E060BF" w:rsidRPr="00480423" w:rsidRDefault="00E060BF" w:rsidP="00AF6673">
            <w:pPr>
              <w:pStyle w:val="TAC"/>
              <w:rPr>
                <w:rFonts w:eastAsiaTheme="minorEastAsia"/>
              </w:rPr>
            </w:pPr>
            <w:r w:rsidRPr="00480423">
              <w:rPr>
                <w:rFonts w:eastAsiaTheme="minorEastAsia"/>
              </w:rPr>
              <w:t>CA_n66(2A)_BCS0</w:t>
            </w:r>
          </w:p>
        </w:tc>
        <w:tc>
          <w:tcPr>
            <w:tcW w:w="2387" w:type="dxa"/>
            <w:tcBorders>
              <w:top w:val="nil"/>
              <w:left w:val="single" w:sz="4" w:space="0" w:color="auto"/>
              <w:bottom w:val="nil"/>
              <w:right w:val="single" w:sz="4" w:space="0" w:color="auto"/>
            </w:tcBorders>
            <w:vAlign w:val="center"/>
          </w:tcPr>
          <w:p w14:paraId="1C4EE787" w14:textId="77777777" w:rsidR="00E060BF" w:rsidRPr="00480423" w:rsidRDefault="00E060BF" w:rsidP="00AF6673">
            <w:pPr>
              <w:pStyle w:val="TAC"/>
              <w:rPr>
                <w:lang w:val="en-US" w:eastAsia="zh-CN"/>
              </w:rPr>
            </w:pPr>
          </w:p>
        </w:tc>
      </w:tr>
      <w:tr w:rsidR="00E060BF" w:rsidRPr="00480423" w14:paraId="2703E2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C9CAE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79CAC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4D30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tcPr>
          <w:p w14:paraId="3F000610" w14:textId="77777777" w:rsidR="00E060BF" w:rsidRPr="00480423" w:rsidRDefault="00E060BF" w:rsidP="00AF6673">
            <w:pPr>
              <w:pStyle w:val="TAC"/>
              <w:rPr>
                <w:rFonts w:eastAsiaTheme="minorEastAsia"/>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F563D5" w14:textId="77777777" w:rsidR="00E060BF" w:rsidRPr="00480423" w:rsidRDefault="00E060BF" w:rsidP="00AF6673">
            <w:pPr>
              <w:pStyle w:val="TAC"/>
              <w:rPr>
                <w:lang w:val="en-US" w:eastAsia="zh-CN"/>
              </w:rPr>
            </w:pPr>
          </w:p>
        </w:tc>
      </w:tr>
      <w:tr w:rsidR="00E060BF" w:rsidRPr="00480423" w14:paraId="6BA403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0CC064" w14:textId="77777777" w:rsidR="00E060BF" w:rsidRPr="00480423" w:rsidRDefault="00E060BF" w:rsidP="00AF6673">
            <w:pPr>
              <w:pStyle w:val="TAC"/>
              <w:rPr>
                <w:lang w:val="en-US"/>
              </w:rPr>
            </w:pPr>
            <w:r w:rsidRPr="00480423">
              <w:rPr>
                <w:rFonts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133DAD2C" w14:textId="77777777" w:rsidR="00E060BF" w:rsidRPr="00480423" w:rsidRDefault="00E060BF" w:rsidP="00AF6673">
            <w:pPr>
              <w:pStyle w:val="TAC"/>
            </w:pPr>
            <w:r w:rsidRPr="00480423">
              <w:t>n77</w:t>
            </w:r>
            <w:r w:rsidRPr="00480423">
              <w:rPr>
                <w:vertAlign w:val="superscript"/>
              </w:rPr>
              <w:t>7,9</w:t>
            </w:r>
          </w:p>
          <w:p w14:paraId="40293997"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8933013" w14:textId="77777777" w:rsidR="00E060BF" w:rsidRPr="00480423" w:rsidRDefault="00E060BF" w:rsidP="00AF6673">
            <w:pPr>
              <w:pStyle w:val="TAC"/>
              <w:rPr>
                <w:rFonts w:cs="Arial"/>
                <w:szCs w:val="18"/>
                <w:lang w:val="en-US"/>
              </w:rPr>
            </w:pPr>
            <w:r w:rsidRPr="00480423">
              <w:rPr>
                <w:rFonts w:cs="Arial"/>
                <w:szCs w:val="18"/>
                <w:lang w:val="en-US"/>
              </w:rPr>
              <w:t>CA_n66A-n77A</w:t>
            </w:r>
            <w:r w:rsidRPr="00480423">
              <w:rPr>
                <w:vertAlign w:val="superscript"/>
              </w:rPr>
              <w:t>7</w:t>
            </w:r>
          </w:p>
          <w:p w14:paraId="11A7F0B1" w14:textId="77777777" w:rsidR="00E060BF" w:rsidRPr="00480423" w:rsidRDefault="00E060BF" w:rsidP="00AF6673">
            <w:pPr>
              <w:pStyle w:val="TAC"/>
              <w:rPr>
                <w:lang w:val="en-US"/>
              </w:rPr>
            </w:pPr>
            <w:r w:rsidRPr="00480423">
              <w:rPr>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2C97B15" w14:textId="77777777" w:rsidR="00E060BF" w:rsidRPr="00480423" w:rsidRDefault="00E060BF" w:rsidP="00AF6673">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83CB1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91311EF" w14:textId="77777777" w:rsidR="00E060BF" w:rsidRPr="00480423" w:rsidRDefault="00E060BF" w:rsidP="00AF6673">
            <w:pPr>
              <w:pStyle w:val="TAC"/>
              <w:rPr>
                <w:lang w:val="en-US"/>
              </w:rPr>
            </w:pPr>
            <w:r w:rsidRPr="00480423">
              <w:rPr>
                <w:rFonts w:cs="Arial"/>
                <w:szCs w:val="18"/>
                <w:lang w:val="en-US"/>
              </w:rPr>
              <w:t>0</w:t>
            </w:r>
          </w:p>
        </w:tc>
      </w:tr>
      <w:tr w:rsidR="00E060BF" w:rsidRPr="00480423" w14:paraId="2E1828F5" w14:textId="77777777" w:rsidTr="005A0D4C">
        <w:trPr>
          <w:trHeight w:val="29"/>
        </w:trPr>
        <w:tc>
          <w:tcPr>
            <w:tcW w:w="3066" w:type="dxa"/>
            <w:tcBorders>
              <w:top w:val="nil"/>
              <w:left w:val="single" w:sz="4" w:space="0" w:color="auto"/>
              <w:bottom w:val="nil"/>
              <w:right w:val="single" w:sz="4" w:space="0" w:color="auto"/>
            </w:tcBorders>
            <w:vAlign w:val="center"/>
          </w:tcPr>
          <w:p w14:paraId="0E1B7B4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F55B5E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30279A" w14:textId="77777777" w:rsidR="00E060BF" w:rsidRPr="00480423" w:rsidRDefault="00E060BF" w:rsidP="00AF6673">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BF9C4"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599E3B" w14:textId="77777777" w:rsidR="00E060BF" w:rsidRPr="00480423" w:rsidRDefault="00E060BF" w:rsidP="00AF6673">
            <w:pPr>
              <w:pStyle w:val="TAC"/>
              <w:rPr>
                <w:lang w:val="en-US"/>
              </w:rPr>
            </w:pPr>
          </w:p>
        </w:tc>
      </w:tr>
      <w:tr w:rsidR="00E060BF" w:rsidRPr="00480423" w14:paraId="18E1A2BD" w14:textId="77777777" w:rsidTr="005A0D4C">
        <w:trPr>
          <w:trHeight w:val="29"/>
        </w:trPr>
        <w:tc>
          <w:tcPr>
            <w:tcW w:w="3066" w:type="dxa"/>
            <w:tcBorders>
              <w:top w:val="nil"/>
              <w:left w:val="single" w:sz="4" w:space="0" w:color="auto"/>
              <w:bottom w:val="nil"/>
              <w:right w:val="single" w:sz="4" w:space="0" w:color="auto"/>
            </w:tcBorders>
            <w:vAlign w:val="center"/>
          </w:tcPr>
          <w:p w14:paraId="6FE80B9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4111F0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E04FE6" w14:textId="77777777" w:rsidR="00E060BF" w:rsidRPr="00480423" w:rsidRDefault="00E060BF" w:rsidP="00AF6673">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65E3CD" w14:textId="77777777" w:rsidR="00E060BF" w:rsidRPr="00480423" w:rsidRDefault="00E060BF" w:rsidP="00AF6673">
            <w:pPr>
              <w:pStyle w:val="TAC"/>
              <w:rPr>
                <w:rFonts w:ascii="Calibri" w:hAnsi="Calibri"/>
                <w:sz w:val="21"/>
                <w:lang w:val="en-US" w:eastAsia="zh-CN"/>
              </w:rPr>
            </w:pPr>
            <w:r w:rsidRPr="00480423">
              <w:rPr>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EE1009E" w14:textId="77777777" w:rsidR="00E060BF" w:rsidRPr="00480423" w:rsidRDefault="00E060BF" w:rsidP="00AF6673">
            <w:pPr>
              <w:pStyle w:val="TAC"/>
              <w:rPr>
                <w:lang w:val="en-US"/>
              </w:rPr>
            </w:pPr>
          </w:p>
        </w:tc>
      </w:tr>
      <w:tr w:rsidR="00E060BF" w:rsidRPr="00480423" w14:paraId="39F7CBC7" w14:textId="77777777" w:rsidTr="005A0D4C">
        <w:trPr>
          <w:trHeight w:val="29"/>
        </w:trPr>
        <w:tc>
          <w:tcPr>
            <w:tcW w:w="3066" w:type="dxa"/>
            <w:tcBorders>
              <w:top w:val="nil"/>
              <w:left w:val="single" w:sz="4" w:space="0" w:color="auto"/>
              <w:bottom w:val="nil"/>
              <w:right w:val="single" w:sz="4" w:space="0" w:color="auto"/>
            </w:tcBorders>
            <w:vAlign w:val="center"/>
          </w:tcPr>
          <w:p w14:paraId="232CF18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E3A526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7755FC" w14:textId="77777777" w:rsidR="00E060BF" w:rsidRPr="00480423" w:rsidRDefault="00E060BF" w:rsidP="00AF6673">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2AA35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5C88DE1" w14:textId="77777777" w:rsidR="00E060BF" w:rsidRPr="00480423" w:rsidRDefault="00E060BF" w:rsidP="00AF6673">
            <w:pPr>
              <w:pStyle w:val="TAC"/>
              <w:rPr>
                <w:lang w:val="en-US"/>
              </w:rPr>
            </w:pPr>
            <w:r w:rsidRPr="00480423">
              <w:rPr>
                <w:rFonts w:cs="Arial"/>
                <w:szCs w:val="18"/>
                <w:lang w:val="en-US"/>
              </w:rPr>
              <w:t>1</w:t>
            </w:r>
          </w:p>
        </w:tc>
      </w:tr>
      <w:tr w:rsidR="00E060BF" w:rsidRPr="00480423" w14:paraId="0D1A6360" w14:textId="77777777" w:rsidTr="005A0D4C">
        <w:trPr>
          <w:trHeight w:val="29"/>
        </w:trPr>
        <w:tc>
          <w:tcPr>
            <w:tcW w:w="3066" w:type="dxa"/>
            <w:tcBorders>
              <w:top w:val="nil"/>
              <w:left w:val="single" w:sz="4" w:space="0" w:color="auto"/>
              <w:bottom w:val="nil"/>
              <w:right w:val="single" w:sz="4" w:space="0" w:color="auto"/>
            </w:tcBorders>
            <w:vAlign w:val="center"/>
          </w:tcPr>
          <w:p w14:paraId="72515F5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6C47D5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8D3D0" w14:textId="77777777" w:rsidR="00E060BF" w:rsidRPr="00480423" w:rsidRDefault="00E060BF" w:rsidP="00AF6673">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B2934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C9C86A" w14:textId="77777777" w:rsidR="00E060BF" w:rsidRPr="00480423" w:rsidRDefault="00E060BF" w:rsidP="00AF6673">
            <w:pPr>
              <w:pStyle w:val="TAC"/>
              <w:rPr>
                <w:lang w:val="en-US"/>
              </w:rPr>
            </w:pPr>
          </w:p>
        </w:tc>
      </w:tr>
      <w:tr w:rsidR="00E060BF" w:rsidRPr="00480423" w14:paraId="332422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31DA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76AB2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91A6B3" w14:textId="77777777" w:rsidR="00E060BF" w:rsidRPr="00480423" w:rsidRDefault="00E060BF" w:rsidP="00AF6673">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B51A90" w14:textId="77777777" w:rsidR="00E060BF" w:rsidRPr="00480423" w:rsidRDefault="00E060BF" w:rsidP="00AF6673">
            <w:pPr>
              <w:pStyle w:val="TAC"/>
              <w:rPr>
                <w:rFonts w:ascii="Calibri" w:hAnsi="Calibri"/>
                <w:sz w:val="21"/>
                <w:lang w:val="en-US" w:eastAsia="zh-CN"/>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0C8D1C5" w14:textId="77777777" w:rsidR="00E060BF" w:rsidRPr="00480423" w:rsidRDefault="00E060BF" w:rsidP="00AF6673">
            <w:pPr>
              <w:pStyle w:val="TAC"/>
              <w:rPr>
                <w:lang w:val="en-US"/>
              </w:rPr>
            </w:pPr>
          </w:p>
        </w:tc>
      </w:tr>
      <w:tr w:rsidR="00E060BF" w:rsidRPr="00480423" w14:paraId="538ACF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52EB7E" w14:textId="77777777" w:rsidR="00E060BF" w:rsidRPr="00480423" w:rsidRDefault="00E060BF" w:rsidP="00AF6673">
            <w:pPr>
              <w:pStyle w:val="TAC"/>
              <w:rPr>
                <w:lang w:val="en-US"/>
              </w:rPr>
            </w:pPr>
            <w:r w:rsidRPr="00480423">
              <w:br w:type="page"/>
              <w:t>CA_n48B-n66A-n77C</w:t>
            </w:r>
          </w:p>
        </w:tc>
        <w:tc>
          <w:tcPr>
            <w:tcW w:w="2712" w:type="dxa"/>
            <w:tcBorders>
              <w:top w:val="single" w:sz="4" w:space="0" w:color="auto"/>
              <w:left w:val="single" w:sz="4" w:space="0" w:color="auto"/>
              <w:bottom w:val="nil"/>
              <w:right w:val="single" w:sz="4" w:space="0" w:color="auto"/>
            </w:tcBorders>
            <w:vAlign w:val="center"/>
          </w:tcPr>
          <w:p w14:paraId="6420F8EE"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FFAB4D6"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2FF86D54" w14:textId="77777777" w:rsidR="00E060BF" w:rsidRPr="00771F82" w:rsidRDefault="00E060BF" w:rsidP="00AF6673">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68870575" w14:textId="77777777" w:rsidR="00E060BF" w:rsidRPr="00480423" w:rsidRDefault="00E060BF" w:rsidP="00AF6673">
            <w:pPr>
              <w:pStyle w:val="TAC"/>
              <w:rPr>
                <w:lang w:val="en-US"/>
              </w:rPr>
            </w:pPr>
            <w:r w:rsidRPr="00771F82">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EE94075" w14:textId="77777777" w:rsidR="00E060BF" w:rsidRPr="00480423" w:rsidRDefault="00E060BF" w:rsidP="00AF6673">
            <w:pPr>
              <w:pStyle w:val="TAC"/>
              <w:rPr>
                <w:rFonts w:cs="Arial"/>
                <w:szCs w:val="18"/>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5A9201" w14:textId="77777777" w:rsidR="00E060BF" w:rsidRPr="00480423" w:rsidRDefault="00E060BF" w:rsidP="00AF6673">
            <w:pPr>
              <w:pStyle w:val="TAC"/>
              <w:rPr>
                <w:lang w:val="en-US" w:eastAsia="zh-CN" w:bidi="ar"/>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EA037D6" w14:textId="77777777" w:rsidR="00E060BF" w:rsidRPr="00480423" w:rsidRDefault="00E060BF" w:rsidP="00AF6673">
            <w:pPr>
              <w:pStyle w:val="TAC"/>
              <w:rPr>
                <w:lang w:val="en-US"/>
              </w:rPr>
            </w:pPr>
            <w:r w:rsidRPr="00480423">
              <w:rPr>
                <w:rFonts w:cs="Arial"/>
                <w:szCs w:val="18"/>
                <w:lang w:val="en-US"/>
              </w:rPr>
              <w:t>0</w:t>
            </w:r>
          </w:p>
        </w:tc>
      </w:tr>
      <w:tr w:rsidR="00E060BF" w:rsidRPr="00480423" w14:paraId="0E816DFF" w14:textId="77777777" w:rsidTr="005A0D4C">
        <w:trPr>
          <w:trHeight w:val="29"/>
        </w:trPr>
        <w:tc>
          <w:tcPr>
            <w:tcW w:w="3066" w:type="dxa"/>
            <w:tcBorders>
              <w:top w:val="nil"/>
              <w:left w:val="single" w:sz="4" w:space="0" w:color="auto"/>
              <w:bottom w:val="nil"/>
              <w:right w:val="single" w:sz="4" w:space="0" w:color="auto"/>
            </w:tcBorders>
            <w:vAlign w:val="center"/>
          </w:tcPr>
          <w:p w14:paraId="0F52DB1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8ACDA1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7E6DF" w14:textId="77777777" w:rsidR="00E060BF" w:rsidRPr="00480423" w:rsidRDefault="00E060BF" w:rsidP="00AF6673">
            <w:pPr>
              <w:pStyle w:val="TAC"/>
              <w:rPr>
                <w:rFonts w:cs="Arial"/>
                <w:szCs w:val="18"/>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A0C12A" w14:textId="77777777" w:rsidR="00E060BF" w:rsidRPr="00480423" w:rsidRDefault="00E060BF" w:rsidP="00AF6673">
            <w:pPr>
              <w:pStyle w:val="TAC"/>
              <w:rPr>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1F6563" w14:textId="77777777" w:rsidR="00E060BF" w:rsidRPr="00480423" w:rsidRDefault="00E060BF" w:rsidP="00AF6673">
            <w:pPr>
              <w:pStyle w:val="TAC"/>
              <w:rPr>
                <w:lang w:val="en-US"/>
              </w:rPr>
            </w:pPr>
          </w:p>
        </w:tc>
      </w:tr>
      <w:tr w:rsidR="00E060BF" w:rsidRPr="00480423" w14:paraId="4666F7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6579C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FC715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6334F" w14:textId="77777777" w:rsidR="00E060BF" w:rsidRPr="00480423" w:rsidRDefault="00E060BF" w:rsidP="00AF6673">
            <w:pPr>
              <w:pStyle w:val="TAC"/>
              <w:rPr>
                <w:rFonts w:cs="Arial"/>
                <w:szCs w:val="18"/>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3B49D2" w14:textId="77777777" w:rsidR="00E060BF" w:rsidRPr="00480423" w:rsidRDefault="00E060BF" w:rsidP="00AF6673">
            <w:pPr>
              <w:pStyle w:val="TAC"/>
              <w:rPr>
                <w:lang w:val="en-US" w:eastAsia="zh-CN" w:bidi="ar"/>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E8BDB40" w14:textId="77777777" w:rsidR="00E060BF" w:rsidRPr="00480423" w:rsidRDefault="00E060BF" w:rsidP="00AF6673">
            <w:pPr>
              <w:pStyle w:val="TAC"/>
              <w:rPr>
                <w:lang w:val="en-US"/>
              </w:rPr>
            </w:pPr>
          </w:p>
        </w:tc>
      </w:tr>
      <w:tr w:rsidR="00E060BF" w:rsidRPr="00480423" w14:paraId="5CEC28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3392C4" w14:textId="77777777" w:rsidR="00E060BF" w:rsidRPr="00480423" w:rsidRDefault="00E060BF" w:rsidP="00AF6673">
            <w:pPr>
              <w:pStyle w:val="TAC"/>
              <w:rPr>
                <w:lang w:val="en-US"/>
              </w:rPr>
            </w:pPr>
            <w:r w:rsidRPr="00480423">
              <w:rPr>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10927266"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D3B7D0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4E379A48"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268CDB"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FF67916"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3D901E6E" w14:textId="77777777" w:rsidR="00E060BF" w:rsidRPr="00480423" w:rsidRDefault="00E060BF" w:rsidP="00AF6673">
            <w:pPr>
              <w:pStyle w:val="TAC"/>
              <w:rPr>
                <w:lang w:val="en-US"/>
              </w:rPr>
            </w:pPr>
            <w:r w:rsidRPr="00480423">
              <w:rPr>
                <w:lang w:val="en-US"/>
              </w:rPr>
              <w:t>0</w:t>
            </w:r>
          </w:p>
        </w:tc>
      </w:tr>
      <w:tr w:rsidR="00E060BF" w:rsidRPr="00480423" w14:paraId="797A882F" w14:textId="77777777" w:rsidTr="005A0D4C">
        <w:trPr>
          <w:trHeight w:val="29"/>
        </w:trPr>
        <w:tc>
          <w:tcPr>
            <w:tcW w:w="3066" w:type="dxa"/>
            <w:tcBorders>
              <w:top w:val="nil"/>
              <w:left w:val="single" w:sz="4" w:space="0" w:color="auto"/>
              <w:bottom w:val="nil"/>
              <w:right w:val="single" w:sz="4" w:space="0" w:color="auto"/>
            </w:tcBorders>
            <w:vAlign w:val="center"/>
          </w:tcPr>
          <w:p w14:paraId="6AE7B9D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6D233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0E4B4E"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BC3B5"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3FBE77" w14:textId="77777777" w:rsidR="00E060BF" w:rsidRPr="00480423" w:rsidRDefault="00E060BF" w:rsidP="00AF6673">
            <w:pPr>
              <w:pStyle w:val="TAC"/>
              <w:rPr>
                <w:lang w:val="en-US"/>
              </w:rPr>
            </w:pPr>
          </w:p>
        </w:tc>
      </w:tr>
      <w:tr w:rsidR="00E060BF" w:rsidRPr="00480423" w14:paraId="32ACA1DF" w14:textId="77777777" w:rsidTr="005A0D4C">
        <w:trPr>
          <w:trHeight w:val="29"/>
        </w:trPr>
        <w:tc>
          <w:tcPr>
            <w:tcW w:w="3066" w:type="dxa"/>
            <w:tcBorders>
              <w:top w:val="nil"/>
              <w:left w:val="single" w:sz="4" w:space="0" w:color="auto"/>
              <w:bottom w:val="nil"/>
              <w:right w:val="single" w:sz="4" w:space="0" w:color="auto"/>
            </w:tcBorders>
            <w:vAlign w:val="center"/>
          </w:tcPr>
          <w:p w14:paraId="6CC772A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A873D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20B70"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8DBC20"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76FBF5" w14:textId="77777777" w:rsidR="00E060BF" w:rsidRPr="00480423" w:rsidRDefault="00E060BF" w:rsidP="00AF6673">
            <w:pPr>
              <w:pStyle w:val="TAC"/>
              <w:rPr>
                <w:lang w:val="en-US"/>
              </w:rPr>
            </w:pPr>
          </w:p>
        </w:tc>
      </w:tr>
      <w:tr w:rsidR="00E060BF" w:rsidRPr="00480423" w14:paraId="755D068E" w14:textId="77777777" w:rsidTr="005A0D4C">
        <w:trPr>
          <w:trHeight w:val="29"/>
        </w:trPr>
        <w:tc>
          <w:tcPr>
            <w:tcW w:w="3066" w:type="dxa"/>
            <w:tcBorders>
              <w:top w:val="nil"/>
              <w:left w:val="single" w:sz="4" w:space="0" w:color="auto"/>
              <w:bottom w:val="nil"/>
              <w:right w:val="single" w:sz="4" w:space="0" w:color="auto"/>
            </w:tcBorders>
            <w:vAlign w:val="center"/>
          </w:tcPr>
          <w:p w14:paraId="23CAC6D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53C313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3869B6"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3C5271"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4133A566" w14:textId="77777777" w:rsidR="00E060BF" w:rsidRPr="00480423" w:rsidRDefault="00E060BF" w:rsidP="00AF6673">
            <w:pPr>
              <w:pStyle w:val="TAC"/>
              <w:rPr>
                <w:lang w:val="en-US"/>
              </w:rPr>
            </w:pPr>
            <w:r w:rsidRPr="00480423">
              <w:rPr>
                <w:lang w:val="en-US"/>
              </w:rPr>
              <w:t>1</w:t>
            </w:r>
          </w:p>
        </w:tc>
      </w:tr>
      <w:tr w:rsidR="00E060BF" w:rsidRPr="00480423" w14:paraId="7F9F6E1D" w14:textId="77777777" w:rsidTr="005A0D4C">
        <w:trPr>
          <w:trHeight w:val="29"/>
        </w:trPr>
        <w:tc>
          <w:tcPr>
            <w:tcW w:w="3066" w:type="dxa"/>
            <w:tcBorders>
              <w:top w:val="nil"/>
              <w:left w:val="single" w:sz="4" w:space="0" w:color="auto"/>
              <w:bottom w:val="nil"/>
              <w:right w:val="single" w:sz="4" w:space="0" w:color="auto"/>
            </w:tcBorders>
            <w:vAlign w:val="center"/>
          </w:tcPr>
          <w:p w14:paraId="0CD160E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77E9C2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8C2F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9CEFF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AF06AA" w14:textId="77777777" w:rsidR="00E060BF" w:rsidRPr="00480423" w:rsidRDefault="00E060BF" w:rsidP="00AF6673">
            <w:pPr>
              <w:pStyle w:val="TAC"/>
              <w:rPr>
                <w:lang w:val="en-US"/>
              </w:rPr>
            </w:pPr>
          </w:p>
        </w:tc>
      </w:tr>
      <w:tr w:rsidR="00E060BF" w:rsidRPr="00480423" w14:paraId="64EB5AB2" w14:textId="77777777" w:rsidTr="005A0D4C">
        <w:trPr>
          <w:trHeight w:val="29"/>
        </w:trPr>
        <w:tc>
          <w:tcPr>
            <w:tcW w:w="3066" w:type="dxa"/>
            <w:tcBorders>
              <w:top w:val="nil"/>
              <w:left w:val="single" w:sz="4" w:space="0" w:color="auto"/>
              <w:bottom w:val="nil"/>
              <w:right w:val="single" w:sz="4" w:space="0" w:color="auto"/>
            </w:tcBorders>
            <w:vAlign w:val="center"/>
          </w:tcPr>
          <w:p w14:paraId="22503DE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B62B79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9969D"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83C399"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F3B820" w14:textId="77777777" w:rsidR="00E060BF" w:rsidRPr="00480423" w:rsidRDefault="00E060BF" w:rsidP="00AF6673">
            <w:pPr>
              <w:pStyle w:val="TAC"/>
              <w:rPr>
                <w:lang w:val="en-US"/>
              </w:rPr>
            </w:pPr>
          </w:p>
        </w:tc>
      </w:tr>
      <w:tr w:rsidR="00E060BF" w:rsidRPr="00480423" w14:paraId="49F9B133" w14:textId="77777777" w:rsidTr="005A0D4C">
        <w:trPr>
          <w:trHeight w:val="29"/>
        </w:trPr>
        <w:tc>
          <w:tcPr>
            <w:tcW w:w="3066" w:type="dxa"/>
            <w:tcBorders>
              <w:top w:val="nil"/>
              <w:left w:val="single" w:sz="4" w:space="0" w:color="auto"/>
              <w:bottom w:val="nil"/>
              <w:right w:val="single" w:sz="4" w:space="0" w:color="auto"/>
            </w:tcBorders>
            <w:vAlign w:val="center"/>
          </w:tcPr>
          <w:p w14:paraId="34034B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D83FD0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8F48D7"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EA42A3"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000B3B97" w14:textId="77777777" w:rsidR="00E060BF" w:rsidRPr="00480423" w:rsidRDefault="00E060BF" w:rsidP="00AF6673">
            <w:pPr>
              <w:pStyle w:val="TAC"/>
              <w:rPr>
                <w:lang w:val="en-US"/>
              </w:rPr>
            </w:pPr>
            <w:r w:rsidRPr="00480423">
              <w:rPr>
                <w:lang w:val="en-US"/>
              </w:rPr>
              <w:t>2</w:t>
            </w:r>
          </w:p>
        </w:tc>
      </w:tr>
      <w:tr w:rsidR="00E060BF" w:rsidRPr="00480423" w14:paraId="67D0A353" w14:textId="77777777" w:rsidTr="005A0D4C">
        <w:trPr>
          <w:trHeight w:val="29"/>
        </w:trPr>
        <w:tc>
          <w:tcPr>
            <w:tcW w:w="3066" w:type="dxa"/>
            <w:tcBorders>
              <w:top w:val="nil"/>
              <w:left w:val="single" w:sz="4" w:space="0" w:color="auto"/>
              <w:bottom w:val="nil"/>
              <w:right w:val="single" w:sz="4" w:space="0" w:color="auto"/>
            </w:tcBorders>
            <w:vAlign w:val="center"/>
          </w:tcPr>
          <w:p w14:paraId="0B0FC4D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6FF9FB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ECBA7"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F7AAE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63FC3F" w14:textId="77777777" w:rsidR="00E060BF" w:rsidRPr="00480423" w:rsidRDefault="00E060BF" w:rsidP="00AF6673">
            <w:pPr>
              <w:pStyle w:val="TAC"/>
              <w:rPr>
                <w:lang w:val="en-US"/>
              </w:rPr>
            </w:pPr>
          </w:p>
        </w:tc>
      </w:tr>
      <w:tr w:rsidR="00E060BF" w:rsidRPr="00480423" w14:paraId="72B636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1687F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6AB5E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D1D22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77536B"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C80D63" w14:textId="77777777" w:rsidR="00E060BF" w:rsidRPr="00480423" w:rsidRDefault="00E060BF" w:rsidP="00AF6673">
            <w:pPr>
              <w:pStyle w:val="TAC"/>
              <w:rPr>
                <w:lang w:val="en-US"/>
              </w:rPr>
            </w:pPr>
          </w:p>
        </w:tc>
      </w:tr>
      <w:tr w:rsidR="00E060BF" w:rsidRPr="00480423" w14:paraId="013C855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53CF6B" w14:textId="77777777" w:rsidR="00E060BF" w:rsidRPr="00480423" w:rsidRDefault="00E060BF" w:rsidP="00AF6673">
            <w:pPr>
              <w:pStyle w:val="TAC"/>
              <w:rPr>
                <w:lang w:val="en-US"/>
              </w:rPr>
            </w:pPr>
            <w:r w:rsidRPr="00480423">
              <w:rPr>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51490D2B"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7A8B0787"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42ACCF3D" w14:textId="77777777" w:rsidR="00E060BF" w:rsidRPr="00480423" w:rsidRDefault="00E060BF" w:rsidP="00AF6673">
            <w:pPr>
              <w:pStyle w:val="TAC"/>
              <w:rPr>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97211C"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DE3A18"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72675533" w14:textId="77777777" w:rsidR="00E060BF" w:rsidRPr="00480423" w:rsidRDefault="00E060BF" w:rsidP="00AF6673">
            <w:pPr>
              <w:pStyle w:val="TAC"/>
              <w:rPr>
                <w:lang w:val="en-US"/>
              </w:rPr>
            </w:pPr>
            <w:r w:rsidRPr="00480423">
              <w:rPr>
                <w:lang w:val="en-US"/>
              </w:rPr>
              <w:t>0</w:t>
            </w:r>
          </w:p>
        </w:tc>
      </w:tr>
      <w:tr w:rsidR="00E060BF" w:rsidRPr="00480423" w14:paraId="1055189F" w14:textId="77777777" w:rsidTr="005A0D4C">
        <w:trPr>
          <w:trHeight w:val="29"/>
        </w:trPr>
        <w:tc>
          <w:tcPr>
            <w:tcW w:w="3066" w:type="dxa"/>
            <w:tcBorders>
              <w:top w:val="nil"/>
              <w:left w:val="single" w:sz="4" w:space="0" w:color="auto"/>
              <w:bottom w:val="nil"/>
              <w:right w:val="single" w:sz="4" w:space="0" w:color="auto"/>
            </w:tcBorders>
            <w:vAlign w:val="center"/>
          </w:tcPr>
          <w:p w14:paraId="09D4C96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33F49F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063E85"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99611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2F657D" w14:textId="77777777" w:rsidR="00E060BF" w:rsidRPr="00480423" w:rsidRDefault="00E060BF" w:rsidP="00AF6673">
            <w:pPr>
              <w:pStyle w:val="TAC"/>
              <w:rPr>
                <w:lang w:val="en-US"/>
              </w:rPr>
            </w:pPr>
          </w:p>
        </w:tc>
      </w:tr>
      <w:tr w:rsidR="00E060BF" w:rsidRPr="00480423" w14:paraId="4EDB6347" w14:textId="77777777" w:rsidTr="005A0D4C">
        <w:trPr>
          <w:trHeight w:val="29"/>
        </w:trPr>
        <w:tc>
          <w:tcPr>
            <w:tcW w:w="3066" w:type="dxa"/>
            <w:tcBorders>
              <w:top w:val="nil"/>
              <w:left w:val="single" w:sz="4" w:space="0" w:color="auto"/>
              <w:bottom w:val="nil"/>
              <w:right w:val="single" w:sz="4" w:space="0" w:color="auto"/>
            </w:tcBorders>
            <w:vAlign w:val="center"/>
          </w:tcPr>
          <w:p w14:paraId="2B9E512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39D49D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74D9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D82878"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954741" w14:textId="77777777" w:rsidR="00E060BF" w:rsidRPr="00480423" w:rsidRDefault="00E060BF" w:rsidP="00AF6673">
            <w:pPr>
              <w:pStyle w:val="TAC"/>
              <w:rPr>
                <w:lang w:val="en-US"/>
              </w:rPr>
            </w:pPr>
          </w:p>
        </w:tc>
      </w:tr>
      <w:tr w:rsidR="00E060BF" w:rsidRPr="00480423" w14:paraId="7F6BE716" w14:textId="77777777" w:rsidTr="005A0D4C">
        <w:trPr>
          <w:trHeight w:val="29"/>
        </w:trPr>
        <w:tc>
          <w:tcPr>
            <w:tcW w:w="3066" w:type="dxa"/>
            <w:tcBorders>
              <w:top w:val="nil"/>
              <w:left w:val="single" w:sz="4" w:space="0" w:color="auto"/>
              <w:bottom w:val="nil"/>
              <w:right w:val="single" w:sz="4" w:space="0" w:color="auto"/>
            </w:tcBorders>
            <w:vAlign w:val="center"/>
          </w:tcPr>
          <w:p w14:paraId="517C6C6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D570AC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443A18"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759C75"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6002A83" w14:textId="77777777" w:rsidR="00E060BF" w:rsidRPr="00480423" w:rsidRDefault="00E060BF" w:rsidP="00AF6673">
            <w:pPr>
              <w:pStyle w:val="TAC"/>
              <w:rPr>
                <w:lang w:val="en-US"/>
              </w:rPr>
            </w:pPr>
            <w:r w:rsidRPr="00480423">
              <w:rPr>
                <w:lang w:val="en-US"/>
              </w:rPr>
              <w:t>1</w:t>
            </w:r>
          </w:p>
        </w:tc>
      </w:tr>
      <w:tr w:rsidR="00E060BF" w:rsidRPr="00480423" w14:paraId="59805824" w14:textId="77777777" w:rsidTr="005A0D4C">
        <w:trPr>
          <w:trHeight w:val="29"/>
        </w:trPr>
        <w:tc>
          <w:tcPr>
            <w:tcW w:w="3066" w:type="dxa"/>
            <w:tcBorders>
              <w:top w:val="nil"/>
              <w:left w:val="single" w:sz="4" w:space="0" w:color="auto"/>
              <w:bottom w:val="nil"/>
              <w:right w:val="single" w:sz="4" w:space="0" w:color="auto"/>
            </w:tcBorders>
            <w:vAlign w:val="center"/>
          </w:tcPr>
          <w:p w14:paraId="698D2EC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49596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F7593F"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27B2C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019364" w14:textId="77777777" w:rsidR="00E060BF" w:rsidRPr="00480423" w:rsidRDefault="00E060BF" w:rsidP="00AF6673">
            <w:pPr>
              <w:pStyle w:val="TAC"/>
              <w:rPr>
                <w:lang w:val="en-US"/>
              </w:rPr>
            </w:pPr>
          </w:p>
        </w:tc>
      </w:tr>
      <w:tr w:rsidR="00E060BF" w:rsidRPr="00480423" w14:paraId="3B9129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C23D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5C73B4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9CE6F"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B168A4"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084022" w14:textId="77777777" w:rsidR="00E060BF" w:rsidRPr="00480423" w:rsidRDefault="00E060BF" w:rsidP="00AF6673">
            <w:pPr>
              <w:pStyle w:val="TAC"/>
              <w:rPr>
                <w:lang w:val="en-US"/>
              </w:rPr>
            </w:pPr>
          </w:p>
        </w:tc>
      </w:tr>
      <w:tr w:rsidR="00E060BF" w:rsidRPr="00480423" w14:paraId="18F23C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E0A340" w14:textId="77777777" w:rsidR="00E060BF" w:rsidRPr="00480423" w:rsidRDefault="00E060BF" w:rsidP="00AF6673">
            <w:pPr>
              <w:pStyle w:val="TAC"/>
              <w:rPr>
                <w:lang w:val="en-US"/>
              </w:rPr>
            </w:pPr>
            <w:r w:rsidRPr="00480423">
              <w:rPr>
                <w:rFonts w:eastAsia="DengXian"/>
              </w:rPr>
              <w:t>CA_n48(2A)-n66A-n77C</w:t>
            </w:r>
          </w:p>
        </w:tc>
        <w:tc>
          <w:tcPr>
            <w:tcW w:w="2712" w:type="dxa"/>
            <w:tcBorders>
              <w:top w:val="single" w:sz="4" w:space="0" w:color="auto"/>
              <w:left w:val="single" w:sz="4" w:space="0" w:color="auto"/>
              <w:bottom w:val="nil"/>
              <w:right w:val="single" w:sz="4" w:space="0" w:color="auto"/>
            </w:tcBorders>
            <w:vAlign w:val="center"/>
          </w:tcPr>
          <w:p w14:paraId="26E3ABB0" w14:textId="77777777" w:rsidR="00E060BF" w:rsidRDefault="00E060BF" w:rsidP="00AF6673">
            <w:pPr>
              <w:pStyle w:val="TAC"/>
              <w:rPr>
                <w:color w:val="000000" w:themeColor="text1"/>
                <w:szCs w:val="18"/>
                <w:lang w:val="en-US" w:eastAsia="zh-CN"/>
              </w:rPr>
            </w:pPr>
            <w:r w:rsidRPr="00480423">
              <w:t>n77</w:t>
            </w:r>
            <w:r w:rsidRPr="00480423">
              <w:rPr>
                <w:vertAlign w:val="superscript"/>
              </w:rPr>
              <w:t>7,9</w:t>
            </w:r>
          </w:p>
          <w:p w14:paraId="073E45D3" w14:textId="77777777" w:rsidR="00E060BF" w:rsidRPr="008523D2" w:rsidRDefault="00E060BF" w:rsidP="00AF6673">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7B095CAE" w14:textId="77777777" w:rsidR="00E060BF" w:rsidRPr="008523D2" w:rsidRDefault="00E060BF" w:rsidP="00AF6673">
            <w:pPr>
              <w:pStyle w:val="TAC"/>
              <w:rPr>
                <w:color w:val="000000" w:themeColor="text1"/>
                <w:szCs w:val="18"/>
                <w:lang w:val="en-US" w:eastAsia="zh-CN"/>
              </w:rPr>
            </w:pPr>
            <w:r w:rsidRPr="008523D2">
              <w:rPr>
                <w:color w:val="000000" w:themeColor="text1"/>
                <w:szCs w:val="18"/>
                <w:lang w:val="en-US" w:eastAsia="zh-CN"/>
              </w:rPr>
              <w:t>CA_n48A-n66A</w:t>
            </w:r>
          </w:p>
          <w:p w14:paraId="313585C9" w14:textId="77777777" w:rsidR="00E060BF" w:rsidRPr="00480423" w:rsidRDefault="00E060BF" w:rsidP="00AF6673">
            <w:pPr>
              <w:pStyle w:val="TAC"/>
              <w:rPr>
                <w:lang w:val="en-US"/>
              </w:rPr>
            </w:pPr>
            <w:r w:rsidRPr="008523D2">
              <w:rPr>
                <w:color w:val="000000" w:themeColor="text1"/>
                <w:szCs w:val="18"/>
                <w:lang w:val="en-US" w:eastAsia="zh-CN"/>
              </w:rPr>
              <w:t>CA_n66A-n77A</w:t>
            </w:r>
            <w:r w:rsidRPr="008523D2">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5A2C2F"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5E01CF"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2C782A0F" w14:textId="77777777" w:rsidR="00E060BF" w:rsidRPr="00480423" w:rsidRDefault="00E060BF" w:rsidP="00AF6673">
            <w:pPr>
              <w:pStyle w:val="TAC"/>
              <w:rPr>
                <w:lang w:val="en-US"/>
              </w:rPr>
            </w:pPr>
            <w:r w:rsidRPr="00480423">
              <w:rPr>
                <w:lang w:val="en-US"/>
              </w:rPr>
              <w:t>0</w:t>
            </w:r>
          </w:p>
        </w:tc>
      </w:tr>
      <w:tr w:rsidR="00E060BF" w:rsidRPr="00480423" w14:paraId="5CC941E7" w14:textId="77777777" w:rsidTr="005A0D4C">
        <w:trPr>
          <w:trHeight w:val="29"/>
        </w:trPr>
        <w:tc>
          <w:tcPr>
            <w:tcW w:w="3066" w:type="dxa"/>
            <w:tcBorders>
              <w:top w:val="nil"/>
              <w:left w:val="single" w:sz="4" w:space="0" w:color="auto"/>
              <w:bottom w:val="nil"/>
              <w:right w:val="single" w:sz="4" w:space="0" w:color="auto"/>
            </w:tcBorders>
            <w:vAlign w:val="center"/>
          </w:tcPr>
          <w:p w14:paraId="2001CCF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021072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1B704E"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B028B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16EE84" w14:textId="77777777" w:rsidR="00E060BF" w:rsidRPr="00480423" w:rsidRDefault="00E060BF" w:rsidP="00AF6673">
            <w:pPr>
              <w:pStyle w:val="TAC"/>
              <w:rPr>
                <w:lang w:val="en-US"/>
              </w:rPr>
            </w:pPr>
          </w:p>
        </w:tc>
      </w:tr>
      <w:tr w:rsidR="00E060BF" w:rsidRPr="00480423" w14:paraId="297CCEAC" w14:textId="77777777" w:rsidTr="005A0D4C">
        <w:trPr>
          <w:trHeight w:val="29"/>
        </w:trPr>
        <w:tc>
          <w:tcPr>
            <w:tcW w:w="3066" w:type="dxa"/>
            <w:tcBorders>
              <w:top w:val="nil"/>
              <w:left w:val="single" w:sz="4" w:space="0" w:color="auto"/>
              <w:bottom w:val="nil"/>
              <w:right w:val="single" w:sz="4" w:space="0" w:color="auto"/>
            </w:tcBorders>
            <w:vAlign w:val="center"/>
          </w:tcPr>
          <w:p w14:paraId="2FF20FD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45570A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D0C66A"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588615"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F1CA89A" w14:textId="77777777" w:rsidR="00E060BF" w:rsidRPr="00480423" w:rsidRDefault="00E060BF" w:rsidP="00AF6673">
            <w:pPr>
              <w:pStyle w:val="TAC"/>
              <w:rPr>
                <w:lang w:val="en-US"/>
              </w:rPr>
            </w:pPr>
          </w:p>
        </w:tc>
      </w:tr>
      <w:tr w:rsidR="00E060BF" w:rsidRPr="00480423" w14:paraId="25D78840" w14:textId="77777777" w:rsidTr="005A0D4C">
        <w:trPr>
          <w:trHeight w:val="29"/>
        </w:trPr>
        <w:tc>
          <w:tcPr>
            <w:tcW w:w="3066" w:type="dxa"/>
            <w:tcBorders>
              <w:top w:val="nil"/>
              <w:left w:val="single" w:sz="4" w:space="0" w:color="auto"/>
              <w:bottom w:val="nil"/>
              <w:right w:val="single" w:sz="4" w:space="0" w:color="auto"/>
            </w:tcBorders>
            <w:vAlign w:val="center"/>
          </w:tcPr>
          <w:p w14:paraId="3411753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CCA01C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B286AF"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E5B02E"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01A4AEEE" w14:textId="77777777" w:rsidR="00E060BF" w:rsidRPr="00480423" w:rsidRDefault="00E060BF" w:rsidP="00AF6673">
            <w:pPr>
              <w:pStyle w:val="TAC"/>
              <w:rPr>
                <w:lang w:val="en-US"/>
              </w:rPr>
            </w:pPr>
            <w:r w:rsidRPr="00480423">
              <w:rPr>
                <w:lang w:val="en-US"/>
              </w:rPr>
              <w:t>1</w:t>
            </w:r>
          </w:p>
        </w:tc>
      </w:tr>
      <w:tr w:rsidR="00E060BF" w:rsidRPr="00480423" w14:paraId="5C35ADD4" w14:textId="77777777" w:rsidTr="005A0D4C">
        <w:trPr>
          <w:trHeight w:val="29"/>
        </w:trPr>
        <w:tc>
          <w:tcPr>
            <w:tcW w:w="3066" w:type="dxa"/>
            <w:tcBorders>
              <w:top w:val="nil"/>
              <w:left w:val="single" w:sz="4" w:space="0" w:color="auto"/>
              <w:bottom w:val="nil"/>
              <w:right w:val="single" w:sz="4" w:space="0" w:color="auto"/>
            </w:tcBorders>
            <w:vAlign w:val="center"/>
          </w:tcPr>
          <w:p w14:paraId="5892C40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17768D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EFBD8"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10563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C8B0DC" w14:textId="77777777" w:rsidR="00E060BF" w:rsidRPr="00480423" w:rsidRDefault="00E060BF" w:rsidP="00AF6673">
            <w:pPr>
              <w:pStyle w:val="TAC"/>
              <w:rPr>
                <w:lang w:val="en-US"/>
              </w:rPr>
            </w:pPr>
          </w:p>
        </w:tc>
      </w:tr>
      <w:tr w:rsidR="00E060BF" w:rsidRPr="00480423" w14:paraId="0540BB35" w14:textId="77777777" w:rsidTr="005A0D4C">
        <w:trPr>
          <w:trHeight w:val="29"/>
        </w:trPr>
        <w:tc>
          <w:tcPr>
            <w:tcW w:w="3066" w:type="dxa"/>
            <w:tcBorders>
              <w:top w:val="nil"/>
              <w:left w:val="single" w:sz="4" w:space="0" w:color="auto"/>
              <w:bottom w:val="nil"/>
              <w:right w:val="single" w:sz="4" w:space="0" w:color="auto"/>
            </w:tcBorders>
            <w:vAlign w:val="center"/>
          </w:tcPr>
          <w:p w14:paraId="125A89E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6699F1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08067A"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ED2BBF"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0B4056C" w14:textId="77777777" w:rsidR="00E060BF" w:rsidRPr="00480423" w:rsidRDefault="00E060BF" w:rsidP="00AF6673">
            <w:pPr>
              <w:pStyle w:val="TAC"/>
              <w:rPr>
                <w:lang w:val="en-US"/>
              </w:rPr>
            </w:pPr>
          </w:p>
        </w:tc>
      </w:tr>
      <w:tr w:rsidR="00E060BF" w:rsidRPr="00480423" w14:paraId="3AD46469" w14:textId="77777777" w:rsidTr="005A0D4C">
        <w:trPr>
          <w:trHeight w:val="29"/>
        </w:trPr>
        <w:tc>
          <w:tcPr>
            <w:tcW w:w="3066" w:type="dxa"/>
            <w:tcBorders>
              <w:top w:val="nil"/>
              <w:left w:val="single" w:sz="4" w:space="0" w:color="auto"/>
              <w:bottom w:val="nil"/>
              <w:right w:val="single" w:sz="4" w:space="0" w:color="auto"/>
            </w:tcBorders>
            <w:vAlign w:val="center"/>
          </w:tcPr>
          <w:p w14:paraId="1F5A91D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09A61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A8426E"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09612E"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1E21F37" w14:textId="77777777" w:rsidR="00E060BF" w:rsidRPr="00480423" w:rsidRDefault="00E060BF" w:rsidP="00AF6673">
            <w:pPr>
              <w:pStyle w:val="TAC"/>
              <w:rPr>
                <w:lang w:val="en-US" w:eastAsia="zh-CN"/>
              </w:rPr>
            </w:pPr>
            <w:r w:rsidRPr="00480423">
              <w:rPr>
                <w:rFonts w:hint="eastAsia"/>
                <w:lang w:val="en-US" w:eastAsia="zh-CN"/>
              </w:rPr>
              <w:t>2</w:t>
            </w:r>
          </w:p>
        </w:tc>
      </w:tr>
      <w:tr w:rsidR="00E060BF" w:rsidRPr="00480423" w14:paraId="6DE9E3CB" w14:textId="77777777" w:rsidTr="005A0D4C">
        <w:trPr>
          <w:trHeight w:val="29"/>
        </w:trPr>
        <w:tc>
          <w:tcPr>
            <w:tcW w:w="3066" w:type="dxa"/>
            <w:tcBorders>
              <w:top w:val="nil"/>
              <w:left w:val="single" w:sz="4" w:space="0" w:color="auto"/>
              <w:bottom w:val="nil"/>
              <w:right w:val="single" w:sz="4" w:space="0" w:color="auto"/>
            </w:tcBorders>
            <w:vAlign w:val="center"/>
          </w:tcPr>
          <w:p w14:paraId="011CEB6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D7FD7C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852BA8"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E8ACD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3B81A9" w14:textId="77777777" w:rsidR="00E060BF" w:rsidRPr="00480423" w:rsidRDefault="00E060BF" w:rsidP="00AF6673">
            <w:pPr>
              <w:pStyle w:val="TAC"/>
              <w:rPr>
                <w:lang w:val="en-US"/>
              </w:rPr>
            </w:pPr>
          </w:p>
        </w:tc>
      </w:tr>
      <w:tr w:rsidR="00E060BF" w:rsidRPr="00480423" w14:paraId="1339701C" w14:textId="77777777" w:rsidTr="005A0D4C">
        <w:trPr>
          <w:trHeight w:val="29"/>
        </w:trPr>
        <w:tc>
          <w:tcPr>
            <w:tcW w:w="3066" w:type="dxa"/>
            <w:tcBorders>
              <w:top w:val="nil"/>
              <w:left w:val="single" w:sz="4" w:space="0" w:color="auto"/>
              <w:bottom w:val="nil"/>
              <w:right w:val="single" w:sz="4" w:space="0" w:color="auto"/>
            </w:tcBorders>
            <w:vAlign w:val="center"/>
          </w:tcPr>
          <w:p w14:paraId="40D4D3D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FCEB02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48769F"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FBA347"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DB3BBD4" w14:textId="77777777" w:rsidR="00E060BF" w:rsidRPr="00480423" w:rsidRDefault="00E060BF" w:rsidP="00AF6673">
            <w:pPr>
              <w:pStyle w:val="TAC"/>
              <w:rPr>
                <w:lang w:val="en-US"/>
              </w:rPr>
            </w:pPr>
          </w:p>
        </w:tc>
      </w:tr>
      <w:tr w:rsidR="00E060BF" w:rsidRPr="00480423" w14:paraId="274CD551" w14:textId="77777777" w:rsidTr="005A0D4C">
        <w:trPr>
          <w:trHeight w:val="29"/>
        </w:trPr>
        <w:tc>
          <w:tcPr>
            <w:tcW w:w="3066" w:type="dxa"/>
            <w:tcBorders>
              <w:top w:val="nil"/>
              <w:left w:val="single" w:sz="4" w:space="0" w:color="auto"/>
              <w:bottom w:val="nil"/>
              <w:right w:val="single" w:sz="4" w:space="0" w:color="auto"/>
            </w:tcBorders>
            <w:vAlign w:val="center"/>
          </w:tcPr>
          <w:p w14:paraId="1D8EAF9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5F2663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8B861"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D63DFF"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D155AE5" w14:textId="77777777" w:rsidR="00E060BF" w:rsidRPr="00480423" w:rsidRDefault="00E060BF" w:rsidP="00AF6673">
            <w:pPr>
              <w:pStyle w:val="TAC"/>
              <w:rPr>
                <w:lang w:val="en-US" w:eastAsia="zh-CN"/>
              </w:rPr>
            </w:pPr>
            <w:r w:rsidRPr="00480423">
              <w:rPr>
                <w:rFonts w:hint="eastAsia"/>
                <w:lang w:val="en-US" w:eastAsia="zh-CN"/>
              </w:rPr>
              <w:t>3</w:t>
            </w:r>
          </w:p>
        </w:tc>
      </w:tr>
      <w:tr w:rsidR="00E060BF" w:rsidRPr="00480423" w14:paraId="25B9CE1F" w14:textId="77777777" w:rsidTr="005A0D4C">
        <w:trPr>
          <w:trHeight w:val="29"/>
        </w:trPr>
        <w:tc>
          <w:tcPr>
            <w:tcW w:w="3066" w:type="dxa"/>
            <w:tcBorders>
              <w:top w:val="nil"/>
              <w:left w:val="single" w:sz="4" w:space="0" w:color="auto"/>
              <w:bottom w:val="nil"/>
              <w:right w:val="single" w:sz="4" w:space="0" w:color="auto"/>
            </w:tcBorders>
            <w:vAlign w:val="center"/>
          </w:tcPr>
          <w:p w14:paraId="49A03AE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00656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3F87DF"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4C533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218A0C" w14:textId="77777777" w:rsidR="00E060BF" w:rsidRPr="00480423" w:rsidRDefault="00E060BF" w:rsidP="00AF6673">
            <w:pPr>
              <w:pStyle w:val="TAC"/>
              <w:rPr>
                <w:lang w:val="en-US"/>
              </w:rPr>
            </w:pPr>
          </w:p>
        </w:tc>
      </w:tr>
      <w:tr w:rsidR="00E060BF" w:rsidRPr="00480423" w14:paraId="72F9C9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2533F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48114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CBBC9E"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0FBB7D"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6987CD6" w14:textId="77777777" w:rsidR="00E060BF" w:rsidRPr="00480423" w:rsidRDefault="00E060BF" w:rsidP="00AF6673">
            <w:pPr>
              <w:pStyle w:val="TAC"/>
              <w:rPr>
                <w:lang w:val="en-US"/>
              </w:rPr>
            </w:pPr>
          </w:p>
        </w:tc>
      </w:tr>
      <w:tr w:rsidR="00E060BF" w:rsidRPr="00480423" w14:paraId="446C98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BCAFF2" w14:textId="77777777" w:rsidR="00E060BF" w:rsidRPr="00480423" w:rsidRDefault="00E060BF" w:rsidP="00AF6673">
            <w:pPr>
              <w:pStyle w:val="TAC"/>
              <w:rPr>
                <w:lang w:val="en-US"/>
              </w:rPr>
            </w:pPr>
            <w:r w:rsidRPr="00480423">
              <w:rPr>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28B6CCEE" w14:textId="77777777" w:rsidR="00E060BF" w:rsidRPr="00480423" w:rsidRDefault="00E060BF" w:rsidP="00AF6673">
            <w:pPr>
              <w:pStyle w:val="TAC"/>
              <w:rPr>
                <w:rFonts w:cs="Arial"/>
                <w:szCs w:val="18"/>
                <w:lang w:val="en-US"/>
              </w:rPr>
            </w:pPr>
            <w:r w:rsidRPr="00480423">
              <w:rPr>
                <w:rFonts w:cs="Arial"/>
                <w:szCs w:val="18"/>
                <w:lang w:val="en-US"/>
              </w:rPr>
              <w:t>CA_n48A-n70A</w:t>
            </w:r>
          </w:p>
          <w:p w14:paraId="07E07D3D" w14:textId="77777777" w:rsidR="00E060BF" w:rsidRPr="00480423" w:rsidRDefault="00E060BF" w:rsidP="00AF6673">
            <w:pPr>
              <w:pStyle w:val="TAC"/>
              <w:rPr>
                <w:rFonts w:cs="Arial"/>
                <w:szCs w:val="18"/>
                <w:lang w:val="en-US"/>
              </w:rPr>
            </w:pPr>
            <w:r w:rsidRPr="00480423">
              <w:rPr>
                <w:rFonts w:cs="Arial"/>
                <w:szCs w:val="18"/>
                <w:lang w:val="en-US"/>
              </w:rPr>
              <w:t>CA_n48A-n71A</w:t>
            </w:r>
          </w:p>
          <w:p w14:paraId="4A31382B"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D44AD80"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C0E63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94C6FDF" w14:textId="77777777" w:rsidR="00E060BF" w:rsidRPr="00480423" w:rsidRDefault="00E060BF" w:rsidP="00AF6673">
            <w:pPr>
              <w:pStyle w:val="TAC"/>
              <w:rPr>
                <w:lang w:val="en-US"/>
              </w:rPr>
            </w:pPr>
            <w:r w:rsidRPr="00480423">
              <w:rPr>
                <w:lang w:val="en-US"/>
              </w:rPr>
              <w:t>0</w:t>
            </w:r>
          </w:p>
        </w:tc>
      </w:tr>
      <w:tr w:rsidR="00E060BF" w:rsidRPr="00480423" w14:paraId="2354FCBE" w14:textId="77777777" w:rsidTr="005A0D4C">
        <w:trPr>
          <w:trHeight w:val="29"/>
        </w:trPr>
        <w:tc>
          <w:tcPr>
            <w:tcW w:w="3066" w:type="dxa"/>
            <w:tcBorders>
              <w:top w:val="nil"/>
              <w:left w:val="single" w:sz="4" w:space="0" w:color="auto"/>
              <w:bottom w:val="nil"/>
              <w:right w:val="single" w:sz="4" w:space="0" w:color="auto"/>
            </w:tcBorders>
            <w:vAlign w:val="center"/>
          </w:tcPr>
          <w:p w14:paraId="1512F77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3ACF6B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17377"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A3783C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EC76AB1" w14:textId="77777777" w:rsidR="00E060BF" w:rsidRPr="00480423" w:rsidRDefault="00E060BF" w:rsidP="00AF6673">
            <w:pPr>
              <w:pStyle w:val="TAC"/>
              <w:rPr>
                <w:lang w:val="en-US"/>
              </w:rPr>
            </w:pPr>
          </w:p>
        </w:tc>
      </w:tr>
      <w:tr w:rsidR="00E060BF" w:rsidRPr="00480423" w14:paraId="715A94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70C2D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6EF865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0FE48"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28121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74A8845" w14:textId="77777777" w:rsidR="00E060BF" w:rsidRPr="00480423" w:rsidRDefault="00E060BF" w:rsidP="00AF6673">
            <w:pPr>
              <w:pStyle w:val="TAC"/>
              <w:rPr>
                <w:lang w:val="en-US"/>
              </w:rPr>
            </w:pPr>
          </w:p>
        </w:tc>
      </w:tr>
      <w:tr w:rsidR="00E060BF" w:rsidRPr="00480423" w14:paraId="19F4BC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F975D8" w14:textId="77777777" w:rsidR="00E060BF" w:rsidRPr="00480423" w:rsidRDefault="00E060BF" w:rsidP="00AF6673">
            <w:pPr>
              <w:pStyle w:val="TAC"/>
              <w:rPr>
                <w:lang w:val="en-US"/>
              </w:rPr>
            </w:pPr>
            <w:r w:rsidRPr="00480423">
              <w:rPr>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0F2AA7C7" w14:textId="77777777" w:rsidR="00E060BF" w:rsidRPr="00480423" w:rsidRDefault="00E060BF" w:rsidP="00AF6673">
            <w:pPr>
              <w:pStyle w:val="TAC"/>
              <w:rPr>
                <w:rFonts w:cs="Arial"/>
                <w:szCs w:val="18"/>
                <w:lang w:val="en-US"/>
              </w:rPr>
            </w:pPr>
            <w:r w:rsidRPr="00480423">
              <w:rPr>
                <w:rFonts w:cs="Arial"/>
                <w:szCs w:val="18"/>
                <w:lang w:val="en-US"/>
              </w:rPr>
              <w:t>CA_n48A-n70A</w:t>
            </w:r>
          </w:p>
          <w:p w14:paraId="72733BA1" w14:textId="77777777" w:rsidR="00E060BF" w:rsidRPr="00480423" w:rsidRDefault="00E060BF" w:rsidP="00AF6673">
            <w:pPr>
              <w:pStyle w:val="TAC"/>
              <w:rPr>
                <w:rFonts w:cs="Arial"/>
                <w:szCs w:val="18"/>
                <w:lang w:val="en-US"/>
              </w:rPr>
            </w:pPr>
            <w:r w:rsidRPr="00480423">
              <w:rPr>
                <w:rFonts w:cs="Arial"/>
                <w:szCs w:val="18"/>
                <w:lang w:val="en-US"/>
              </w:rPr>
              <w:t>CA_n48A-n71A</w:t>
            </w:r>
          </w:p>
          <w:p w14:paraId="49C3947C"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F2442C5"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2264B8"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B7EC914" w14:textId="77777777" w:rsidR="00E060BF" w:rsidRPr="00480423" w:rsidRDefault="00E060BF" w:rsidP="00AF6673">
            <w:pPr>
              <w:pStyle w:val="TAC"/>
              <w:rPr>
                <w:lang w:val="en-US" w:eastAsia="zh-CN"/>
              </w:rPr>
            </w:pPr>
            <w:r w:rsidRPr="00480423">
              <w:rPr>
                <w:lang w:val="en-US" w:eastAsia="zh-CN"/>
              </w:rPr>
              <w:t>0</w:t>
            </w:r>
          </w:p>
        </w:tc>
      </w:tr>
      <w:tr w:rsidR="00E060BF" w:rsidRPr="00480423" w14:paraId="1E27A427" w14:textId="77777777" w:rsidTr="005A0D4C">
        <w:trPr>
          <w:trHeight w:val="29"/>
        </w:trPr>
        <w:tc>
          <w:tcPr>
            <w:tcW w:w="3066" w:type="dxa"/>
            <w:tcBorders>
              <w:top w:val="nil"/>
              <w:left w:val="single" w:sz="4" w:space="0" w:color="auto"/>
              <w:bottom w:val="nil"/>
              <w:right w:val="single" w:sz="4" w:space="0" w:color="auto"/>
            </w:tcBorders>
            <w:vAlign w:val="center"/>
          </w:tcPr>
          <w:p w14:paraId="5CFA5D0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BCFCDB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143FE6"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9E4208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FC11AA3" w14:textId="77777777" w:rsidR="00E060BF" w:rsidRPr="00480423" w:rsidRDefault="00E060BF" w:rsidP="00AF6673">
            <w:pPr>
              <w:pStyle w:val="TAC"/>
              <w:rPr>
                <w:lang w:val="en-US"/>
              </w:rPr>
            </w:pPr>
          </w:p>
        </w:tc>
      </w:tr>
      <w:tr w:rsidR="00E060BF" w:rsidRPr="00480423" w14:paraId="019719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D123D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F58C75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E56075"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9B20CF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A957B9" w14:textId="77777777" w:rsidR="00E060BF" w:rsidRPr="00480423" w:rsidRDefault="00E060BF" w:rsidP="00AF6673">
            <w:pPr>
              <w:pStyle w:val="TAC"/>
              <w:rPr>
                <w:lang w:val="en-US"/>
              </w:rPr>
            </w:pPr>
          </w:p>
        </w:tc>
      </w:tr>
      <w:tr w:rsidR="00E060BF" w:rsidRPr="00480423" w14:paraId="57E4FA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CBF6B1" w14:textId="77777777" w:rsidR="00E060BF" w:rsidRPr="00480423" w:rsidRDefault="00E060BF" w:rsidP="00AF6673">
            <w:pPr>
              <w:pStyle w:val="TAC"/>
              <w:rPr>
                <w:lang w:val="en-US"/>
              </w:rPr>
            </w:pPr>
            <w:r w:rsidRPr="00480423">
              <w:rPr>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57C3B599" w14:textId="77777777" w:rsidR="00E060BF" w:rsidRPr="00480423" w:rsidRDefault="00E060BF" w:rsidP="00AF6673">
            <w:pPr>
              <w:pStyle w:val="TAC"/>
              <w:rPr>
                <w:rFonts w:cs="Arial"/>
                <w:szCs w:val="18"/>
                <w:lang w:val="en-US"/>
              </w:rPr>
            </w:pPr>
            <w:r w:rsidRPr="00480423">
              <w:rPr>
                <w:rFonts w:cs="Arial"/>
                <w:szCs w:val="18"/>
                <w:lang w:val="en-US"/>
              </w:rPr>
              <w:t>CA_n48A-n70A</w:t>
            </w:r>
          </w:p>
          <w:p w14:paraId="0A1A9700" w14:textId="77777777" w:rsidR="00E060BF" w:rsidRPr="00480423" w:rsidRDefault="00E060BF" w:rsidP="00AF6673">
            <w:pPr>
              <w:pStyle w:val="TAC"/>
              <w:rPr>
                <w:rFonts w:cs="Arial"/>
                <w:szCs w:val="18"/>
                <w:lang w:val="en-US"/>
              </w:rPr>
            </w:pPr>
            <w:r w:rsidRPr="00480423">
              <w:rPr>
                <w:rFonts w:cs="Arial"/>
                <w:szCs w:val="18"/>
                <w:lang w:val="en-US"/>
              </w:rPr>
              <w:t>CA_n48A-n71A</w:t>
            </w:r>
          </w:p>
          <w:p w14:paraId="391F7FB7"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873697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A20034"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37EE9C0A" w14:textId="77777777" w:rsidR="00E060BF" w:rsidRPr="00480423" w:rsidRDefault="00E060BF" w:rsidP="00AF6673">
            <w:pPr>
              <w:pStyle w:val="TAC"/>
              <w:rPr>
                <w:lang w:val="en-US" w:eastAsia="zh-CN"/>
              </w:rPr>
            </w:pPr>
            <w:r w:rsidRPr="00480423">
              <w:rPr>
                <w:lang w:val="en-US" w:eastAsia="zh-CN"/>
              </w:rPr>
              <w:t>0</w:t>
            </w:r>
          </w:p>
        </w:tc>
      </w:tr>
      <w:tr w:rsidR="00E060BF" w:rsidRPr="00480423" w14:paraId="62BF0AAA" w14:textId="77777777" w:rsidTr="005A0D4C">
        <w:trPr>
          <w:trHeight w:val="29"/>
        </w:trPr>
        <w:tc>
          <w:tcPr>
            <w:tcW w:w="3066" w:type="dxa"/>
            <w:tcBorders>
              <w:top w:val="nil"/>
              <w:left w:val="single" w:sz="4" w:space="0" w:color="auto"/>
              <w:bottom w:val="nil"/>
              <w:right w:val="single" w:sz="4" w:space="0" w:color="auto"/>
            </w:tcBorders>
            <w:vAlign w:val="center"/>
          </w:tcPr>
          <w:p w14:paraId="066EF76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A1533B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E7190"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A0778FB"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BB8FC97" w14:textId="77777777" w:rsidR="00E060BF" w:rsidRPr="00480423" w:rsidRDefault="00E060BF" w:rsidP="00AF6673">
            <w:pPr>
              <w:pStyle w:val="TAC"/>
              <w:rPr>
                <w:lang w:val="en-US"/>
              </w:rPr>
            </w:pPr>
          </w:p>
        </w:tc>
      </w:tr>
      <w:tr w:rsidR="00E060BF" w:rsidRPr="00480423" w14:paraId="53B117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9057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32424D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A607D4"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886FA9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D47B9D6" w14:textId="77777777" w:rsidR="00E060BF" w:rsidRPr="00480423" w:rsidRDefault="00E060BF" w:rsidP="00AF6673">
            <w:pPr>
              <w:pStyle w:val="TAC"/>
              <w:rPr>
                <w:lang w:val="en-US"/>
              </w:rPr>
            </w:pPr>
          </w:p>
        </w:tc>
      </w:tr>
      <w:tr w:rsidR="00E060BF" w:rsidRPr="00480423" w14:paraId="4045F3C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EB74EE" w14:textId="77777777" w:rsidR="00E060BF" w:rsidRPr="00480423" w:rsidRDefault="00E060BF" w:rsidP="00AF6673">
            <w:pPr>
              <w:pStyle w:val="TAC"/>
              <w:rPr>
                <w:lang w:val="en-US"/>
              </w:rPr>
            </w:pPr>
            <w:r w:rsidRPr="00480423">
              <w:rPr>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22F1BDA8" w14:textId="77777777" w:rsidR="00E060BF" w:rsidRPr="00480423" w:rsidRDefault="00E060BF" w:rsidP="00AF6673">
            <w:pPr>
              <w:pStyle w:val="TAC"/>
              <w:rPr>
                <w:rFonts w:cs="Arial"/>
                <w:szCs w:val="18"/>
                <w:lang w:val="en-US"/>
              </w:rPr>
            </w:pPr>
            <w:r w:rsidRPr="00480423">
              <w:rPr>
                <w:rFonts w:cs="Arial"/>
                <w:szCs w:val="18"/>
                <w:lang w:val="en-US"/>
              </w:rPr>
              <w:t>CA_n48A-n70A</w:t>
            </w:r>
          </w:p>
          <w:p w14:paraId="2F059ECA" w14:textId="77777777" w:rsidR="00E060BF" w:rsidRPr="00480423" w:rsidRDefault="00E060BF" w:rsidP="00AF6673">
            <w:pPr>
              <w:pStyle w:val="TAC"/>
              <w:rPr>
                <w:rFonts w:cs="Arial"/>
                <w:szCs w:val="18"/>
                <w:lang w:val="en-US"/>
              </w:rPr>
            </w:pPr>
            <w:r w:rsidRPr="00480423">
              <w:rPr>
                <w:rFonts w:cs="Arial"/>
                <w:szCs w:val="18"/>
                <w:lang w:val="en-US"/>
              </w:rPr>
              <w:t>CA_n48A-n71A</w:t>
            </w:r>
          </w:p>
          <w:p w14:paraId="05A96D2C"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FCDF6E4"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8574B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9DBCCA0" w14:textId="77777777" w:rsidR="00E060BF" w:rsidRPr="00480423" w:rsidRDefault="00E060BF" w:rsidP="00AF6673">
            <w:pPr>
              <w:pStyle w:val="TAC"/>
              <w:rPr>
                <w:lang w:val="en-US"/>
              </w:rPr>
            </w:pPr>
            <w:r w:rsidRPr="00480423">
              <w:rPr>
                <w:lang w:val="en-US"/>
              </w:rPr>
              <w:t>0</w:t>
            </w:r>
          </w:p>
        </w:tc>
      </w:tr>
      <w:tr w:rsidR="00E060BF" w:rsidRPr="00480423" w14:paraId="4A156F3E" w14:textId="77777777" w:rsidTr="005A0D4C">
        <w:trPr>
          <w:trHeight w:val="29"/>
        </w:trPr>
        <w:tc>
          <w:tcPr>
            <w:tcW w:w="3066" w:type="dxa"/>
            <w:tcBorders>
              <w:top w:val="nil"/>
              <w:left w:val="single" w:sz="4" w:space="0" w:color="auto"/>
              <w:bottom w:val="nil"/>
              <w:right w:val="single" w:sz="4" w:space="0" w:color="auto"/>
            </w:tcBorders>
            <w:vAlign w:val="center"/>
          </w:tcPr>
          <w:p w14:paraId="56A641C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337693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CCDDC4"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164802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795D4E6" w14:textId="77777777" w:rsidR="00E060BF" w:rsidRPr="00480423" w:rsidRDefault="00E060BF" w:rsidP="00AF6673">
            <w:pPr>
              <w:pStyle w:val="TAC"/>
              <w:rPr>
                <w:lang w:val="en-US"/>
              </w:rPr>
            </w:pPr>
          </w:p>
        </w:tc>
      </w:tr>
      <w:tr w:rsidR="00E060BF" w:rsidRPr="00480423" w14:paraId="75BA64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5988B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CDFDE7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65E488"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FCE775"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F485A3B" w14:textId="77777777" w:rsidR="00E060BF" w:rsidRPr="00480423" w:rsidRDefault="00E060BF" w:rsidP="00AF6673">
            <w:pPr>
              <w:pStyle w:val="TAC"/>
              <w:rPr>
                <w:lang w:val="en-US"/>
              </w:rPr>
            </w:pPr>
          </w:p>
        </w:tc>
      </w:tr>
      <w:tr w:rsidR="00E060BF" w:rsidRPr="00480423" w14:paraId="21A440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AD4409" w14:textId="77777777" w:rsidR="00E060BF" w:rsidRPr="00480423" w:rsidRDefault="00E060BF" w:rsidP="00AF6673">
            <w:pPr>
              <w:pStyle w:val="TAC"/>
              <w:rPr>
                <w:lang w:val="en-US"/>
              </w:rPr>
            </w:pPr>
            <w:r w:rsidRPr="00480423">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3417CB3C" w14:textId="77777777" w:rsidR="00E060BF" w:rsidRPr="00480423" w:rsidRDefault="00E060BF" w:rsidP="00AF6673">
            <w:pPr>
              <w:pStyle w:val="TAC"/>
              <w:rPr>
                <w:rFonts w:cs="Arial"/>
                <w:szCs w:val="18"/>
                <w:lang w:val="en-US"/>
              </w:rPr>
            </w:pPr>
            <w:r w:rsidRPr="00480423">
              <w:rPr>
                <w:rFonts w:cs="Arial"/>
                <w:szCs w:val="18"/>
                <w:lang w:val="en-US"/>
              </w:rPr>
              <w:t>CA_n48A-n70A</w:t>
            </w:r>
          </w:p>
          <w:p w14:paraId="0FDC9EF5" w14:textId="77777777" w:rsidR="00E060BF" w:rsidRPr="00480423" w:rsidRDefault="00E060BF" w:rsidP="00AF6673">
            <w:pPr>
              <w:pStyle w:val="TAC"/>
              <w:rPr>
                <w:rFonts w:cs="Arial"/>
                <w:szCs w:val="18"/>
                <w:lang w:val="en-US"/>
              </w:rPr>
            </w:pPr>
            <w:r w:rsidRPr="00480423">
              <w:rPr>
                <w:rFonts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DCACE8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6213B9" w14:textId="77777777" w:rsidR="00E060BF" w:rsidRPr="00480423" w:rsidRDefault="00E060BF" w:rsidP="00AF6673">
            <w:pPr>
              <w:pStyle w:val="TAC"/>
              <w:rPr>
                <w:lang w:val="en-US" w:eastAsia="zh-CN" w:bidi="ar"/>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59B4B4B" w14:textId="77777777" w:rsidR="00E060BF" w:rsidRPr="00480423" w:rsidRDefault="00E060BF" w:rsidP="00AF6673">
            <w:pPr>
              <w:pStyle w:val="TAC"/>
              <w:rPr>
                <w:lang w:val="en-US"/>
              </w:rPr>
            </w:pPr>
            <w:r w:rsidRPr="00480423">
              <w:rPr>
                <w:rFonts w:eastAsiaTheme="minorEastAsia" w:hint="eastAsia"/>
                <w:szCs w:val="18"/>
                <w:lang w:val="en-US" w:eastAsia="zh-CN"/>
              </w:rPr>
              <w:t>0</w:t>
            </w:r>
          </w:p>
        </w:tc>
      </w:tr>
      <w:tr w:rsidR="00E060BF" w:rsidRPr="00480423" w14:paraId="246BCE44" w14:textId="77777777" w:rsidTr="005A0D4C">
        <w:trPr>
          <w:trHeight w:val="29"/>
        </w:trPr>
        <w:tc>
          <w:tcPr>
            <w:tcW w:w="3066" w:type="dxa"/>
            <w:tcBorders>
              <w:top w:val="nil"/>
              <w:left w:val="single" w:sz="4" w:space="0" w:color="auto"/>
              <w:bottom w:val="nil"/>
              <w:right w:val="single" w:sz="4" w:space="0" w:color="auto"/>
            </w:tcBorders>
            <w:vAlign w:val="center"/>
          </w:tcPr>
          <w:p w14:paraId="3554208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7707F4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0D03E"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2D1AC92"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0D632E8" w14:textId="77777777" w:rsidR="00E060BF" w:rsidRPr="00480423" w:rsidRDefault="00E060BF" w:rsidP="00AF6673">
            <w:pPr>
              <w:pStyle w:val="TAC"/>
              <w:rPr>
                <w:lang w:val="en-US"/>
              </w:rPr>
            </w:pPr>
          </w:p>
        </w:tc>
      </w:tr>
      <w:tr w:rsidR="00E060BF" w:rsidRPr="00480423" w14:paraId="65B34FF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D4D45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E27B4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9F0CD5"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BC2543"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EE6C08" w14:textId="77777777" w:rsidR="00E060BF" w:rsidRPr="00480423" w:rsidRDefault="00E060BF" w:rsidP="00AF6673">
            <w:pPr>
              <w:pStyle w:val="TAC"/>
              <w:rPr>
                <w:lang w:val="en-US"/>
              </w:rPr>
            </w:pPr>
          </w:p>
        </w:tc>
      </w:tr>
      <w:tr w:rsidR="00E060BF" w:rsidRPr="00480423" w14:paraId="2178EE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0E8CA5" w14:textId="77777777" w:rsidR="00E060BF" w:rsidRPr="00480423" w:rsidRDefault="00E060BF" w:rsidP="00AF6673">
            <w:pPr>
              <w:pStyle w:val="TAC"/>
              <w:rPr>
                <w:lang w:val="en-US"/>
              </w:rPr>
            </w:pPr>
            <w:r w:rsidRPr="00480423">
              <w:rPr>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68366357" w14:textId="77777777" w:rsidR="00E060BF" w:rsidRPr="00480423" w:rsidRDefault="00E060BF" w:rsidP="00AF6673">
            <w:pPr>
              <w:pStyle w:val="TAC"/>
              <w:rPr>
                <w:lang w:val="en-US"/>
              </w:rPr>
            </w:pPr>
            <w:r w:rsidRPr="00480423">
              <w:rPr>
                <w:lang w:val="en-US"/>
              </w:rPr>
              <w:t>CA_n48A-n70A</w:t>
            </w:r>
          </w:p>
          <w:p w14:paraId="098DF2CD" w14:textId="77777777" w:rsidR="00E060BF" w:rsidRPr="00480423" w:rsidRDefault="00E060BF" w:rsidP="00AF6673">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25A84F0F"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EDA8D9" w14:textId="77777777" w:rsidR="00E060BF" w:rsidRPr="00480423" w:rsidRDefault="00E060BF" w:rsidP="00AF6673">
            <w:pPr>
              <w:pStyle w:val="TAC"/>
              <w:rPr>
                <w:lang w:val="en-US" w:eastAsia="zh-CN" w:bidi="ar"/>
              </w:rPr>
            </w:pPr>
            <w:r w:rsidRPr="00480423">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6C7361B9" w14:textId="77777777" w:rsidR="00E060BF" w:rsidRPr="00480423" w:rsidRDefault="00E060BF" w:rsidP="00AF6673">
            <w:pPr>
              <w:pStyle w:val="TAC"/>
              <w:rPr>
                <w:lang w:val="en-US"/>
              </w:rPr>
            </w:pPr>
            <w:r w:rsidRPr="00480423">
              <w:rPr>
                <w:lang w:val="en-US"/>
              </w:rPr>
              <w:t>0</w:t>
            </w:r>
          </w:p>
        </w:tc>
      </w:tr>
      <w:tr w:rsidR="00E060BF" w:rsidRPr="00480423" w14:paraId="5252827B" w14:textId="77777777" w:rsidTr="005A0D4C">
        <w:trPr>
          <w:trHeight w:val="29"/>
        </w:trPr>
        <w:tc>
          <w:tcPr>
            <w:tcW w:w="3066" w:type="dxa"/>
            <w:tcBorders>
              <w:top w:val="nil"/>
              <w:left w:val="single" w:sz="4" w:space="0" w:color="auto"/>
              <w:bottom w:val="nil"/>
              <w:right w:val="single" w:sz="4" w:space="0" w:color="auto"/>
            </w:tcBorders>
            <w:vAlign w:val="center"/>
          </w:tcPr>
          <w:p w14:paraId="3769D92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2BBEF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E2CEC4"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E23127D"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28924B8" w14:textId="77777777" w:rsidR="00E060BF" w:rsidRPr="00480423" w:rsidRDefault="00E060BF" w:rsidP="00AF6673">
            <w:pPr>
              <w:pStyle w:val="TAC"/>
              <w:rPr>
                <w:lang w:val="en-US"/>
              </w:rPr>
            </w:pPr>
          </w:p>
        </w:tc>
      </w:tr>
      <w:tr w:rsidR="00E060BF" w:rsidRPr="00480423" w14:paraId="174FAC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64882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5C7B6A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B6FBE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9F76C"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C5E0D8" w14:textId="77777777" w:rsidR="00E060BF" w:rsidRPr="00480423" w:rsidRDefault="00E060BF" w:rsidP="00AF6673">
            <w:pPr>
              <w:pStyle w:val="TAC"/>
              <w:rPr>
                <w:lang w:val="en-US"/>
              </w:rPr>
            </w:pPr>
          </w:p>
        </w:tc>
      </w:tr>
      <w:tr w:rsidR="00E060BF" w:rsidRPr="00480423" w14:paraId="0EE43B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AC3CAD" w14:textId="77777777" w:rsidR="00E060BF" w:rsidRPr="00480423" w:rsidRDefault="00E060BF" w:rsidP="00AF6673">
            <w:pPr>
              <w:pStyle w:val="TAC"/>
              <w:rPr>
                <w:lang w:val="en-US"/>
              </w:rPr>
            </w:pPr>
            <w:r w:rsidRPr="00480423">
              <w:rPr>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78A09FB9" w14:textId="77777777" w:rsidR="00E060BF" w:rsidRPr="00480423" w:rsidRDefault="00E060BF" w:rsidP="00AF6673">
            <w:pPr>
              <w:pStyle w:val="TAC"/>
              <w:rPr>
                <w:lang w:val="en-US"/>
              </w:rPr>
            </w:pPr>
            <w:r w:rsidRPr="00480423">
              <w:rPr>
                <w:lang w:val="en-US"/>
              </w:rPr>
              <w:t>CA_n48A-n71A</w:t>
            </w:r>
          </w:p>
          <w:p w14:paraId="451C651B" w14:textId="77777777" w:rsidR="00E060BF" w:rsidRPr="00480423" w:rsidRDefault="00E060BF" w:rsidP="00AF6673">
            <w:pPr>
              <w:pStyle w:val="TAC"/>
              <w:rPr>
                <w:lang w:val="en-US"/>
              </w:rPr>
            </w:pPr>
            <w:r w:rsidRPr="00480423">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D5FA20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D81C53" w14:textId="77777777" w:rsidR="00E060BF" w:rsidRPr="00480423" w:rsidRDefault="00E060BF" w:rsidP="00AF6673">
            <w:pPr>
              <w:pStyle w:val="TAC"/>
              <w:rPr>
                <w:lang w:val="en-US" w:eastAsia="zh-CN" w:bidi="ar"/>
              </w:rPr>
            </w:pPr>
            <w:r w:rsidRPr="00480423">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65C342BD" w14:textId="77777777" w:rsidR="00E060BF" w:rsidRPr="00480423" w:rsidRDefault="00E060BF" w:rsidP="00AF6673">
            <w:pPr>
              <w:pStyle w:val="TAC"/>
              <w:rPr>
                <w:lang w:val="en-US"/>
              </w:rPr>
            </w:pPr>
            <w:r w:rsidRPr="00480423">
              <w:rPr>
                <w:lang w:val="en-US"/>
              </w:rPr>
              <w:t>0</w:t>
            </w:r>
          </w:p>
        </w:tc>
      </w:tr>
      <w:tr w:rsidR="00E060BF" w:rsidRPr="00480423" w14:paraId="238035D7" w14:textId="77777777" w:rsidTr="005A0D4C">
        <w:trPr>
          <w:trHeight w:val="29"/>
        </w:trPr>
        <w:tc>
          <w:tcPr>
            <w:tcW w:w="3066" w:type="dxa"/>
            <w:tcBorders>
              <w:top w:val="nil"/>
              <w:left w:val="single" w:sz="4" w:space="0" w:color="auto"/>
              <w:bottom w:val="nil"/>
              <w:right w:val="single" w:sz="4" w:space="0" w:color="auto"/>
            </w:tcBorders>
            <w:vAlign w:val="center"/>
          </w:tcPr>
          <w:p w14:paraId="64C7CA1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FA0AED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164AC"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5FF525" w14:textId="77777777" w:rsidR="00E060BF" w:rsidRPr="00480423" w:rsidRDefault="00E060BF" w:rsidP="00AF6673">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54C8467" w14:textId="77777777" w:rsidR="00E060BF" w:rsidRPr="00480423" w:rsidRDefault="00E060BF" w:rsidP="00AF6673">
            <w:pPr>
              <w:pStyle w:val="TAC"/>
              <w:rPr>
                <w:lang w:val="en-US"/>
              </w:rPr>
            </w:pPr>
          </w:p>
        </w:tc>
      </w:tr>
      <w:tr w:rsidR="00E060BF" w:rsidRPr="00480423" w14:paraId="276254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9E4B7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BC16C8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CF9D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B8960D"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61435E" w14:textId="77777777" w:rsidR="00E060BF" w:rsidRPr="00480423" w:rsidRDefault="00E060BF" w:rsidP="00AF6673">
            <w:pPr>
              <w:pStyle w:val="TAC"/>
              <w:rPr>
                <w:lang w:val="en-US"/>
              </w:rPr>
            </w:pPr>
          </w:p>
        </w:tc>
      </w:tr>
      <w:tr w:rsidR="00E060BF" w:rsidRPr="00480423" w14:paraId="5CE22A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4CB270" w14:textId="77777777" w:rsidR="00E060BF" w:rsidRPr="00480423" w:rsidRDefault="00E060BF" w:rsidP="00AF6673">
            <w:pPr>
              <w:pStyle w:val="TAC"/>
              <w:rPr>
                <w:rFonts w:eastAsiaTheme="minorEastAsia" w:cs="Arial"/>
                <w:szCs w:val="18"/>
              </w:rPr>
            </w:pPr>
            <w:r w:rsidRPr="00480423">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53661CF2" w14:textId="77777777" w:rsidR="00E060BF" w:rsidRPr="00480423" w:rsidRDefault="00E060BF" w:rsidP="00AF6673">
            <w:pPr>
              <w:pStyle w:val="TAC"/>
              <w:rPr>
                <w:rFonts w:eastAsiaTheme="minorEastAsia" w:cs="Arial"/>
                <w:szCs w:val="18"/>
              </w:rPr>
            </w:pPr>
            <w:r w:rsidRPr="00480423">
              <w:rPr>
                <w:rFonts w:eastAsiaTheme="minorEastAsia" w:cs="Arial"/>
                <w:szCs w:val="18"/>
              </w:rPr>
              <w:t>CA_n48A-n71A</w:t>
            </w:r>
          </w:p>
          <w:p w14:paraId="0F715AD8" w14:textId="77777777" w:rsidR="00E060BF" w:rsidRPr="00480423" w:rsidRDefault="00E060BF" w:rsidP="00AF6673">
            <w:pPr>
              <w:pStyle w:val="TAC"/>
              <w:rPr>
                <w:rFonts w:eastAsiaTheme="minorEastAsia" w:cs="Arial"/>
                <w:szCs w:val="18"/>
              </w:rPr>
            </w:pPr>
            <w:r w:rsidRPr="00480423">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AB6BC4E"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62B9C8"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297DDF09"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0</w:t>
            </w:r>
          </w:p>
        </w:tc>
      </w:tr>
      <w:tr w:rsidR="00E060BF" w:rsidRPr="00480423" w14:paraId="6706396C" w14:textId="77777777" w:rsidTr="005A0D4C">
        <w:trPr>
          <w:trHeight w:val="29"/>
        </w:trPr>
        <w:tc>
          <w:tcPr>
            <w:tcW w:w="3066" w:type="dxa"/>
            <w:tcBorders>
              <w:top w:val="nil"/>
              <w:left w:val="single" w:sz="4" w:space="0" w:color="auto"/>
              <w:bottom w:val="nil"/>
              <w:right w:val="single" w:sz="4" w:space="0" w:color="auto"/>
            </w:tcBorders>
            <w:vAlign w:val="center"/>
          </w:tcPr>
          <w:p w14:paraId="6B8AD5A1" w14:textId="77777777" w:rsidR="00E060BF" w:rsidRPr="00480423" w:rsidRDefault="00E060BF" w:rsidP="00AF6673">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48326B96" w14:textId="77777777" w:rsidR="00E060BF" w:rsidRPr="00480423" w:rsidRDefault="00E060BF" w:rsidP="00AF6673">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1563B1F"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4270819"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86EA03E" w14:textId="77777777" w:rsidR="00E060BF" w:rsidRPr="00480423" w:rsidRDefault="00E060BF" w:rsidP="00AF6673">
            <w:pPr>
              <w:pStyle w:val="TAC"/>
              <w:rPr>
                <w:rFonts w:eastAsiaTheme="minorEastAsia"/>
                <w:szCs w:val="18"/>
                <w:lang w:val="en-US" w:eastAsia="zh-CN"/>
              </w:rPr>
            </w:pPr>
          </w:p>
        </w:tc>
      </w:tr>
      <w:tr w:rsidR="00E060BF" w:rsidRPr="00480423" w14:paraId="44C2FF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D5C856" w14:textId="77777777" w:rsidR="00E060BF" w:rsidRPr="00480423" w:rsidRDefault="00E060BF" w:rsidP="00AF6673">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48737EDB" w14:textId="77777777" w:rsidR="00E060BF" w:rsidRPr="00480423" w:rsidRDefault="00E060BF" w:rsidP="00AF6673">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1D67BE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5B959E" w14:textId="77777777" w:rsidR="00E060BF" w:rsidRPr="00480423" w:rsidRDefault="00E060BF" w:rsidP="00AF6673">
            <w:pPr>
              <w:pStyle w:val="TAC"/>
              <w:rPr>
                <w:rFonts w:eastAsiaTheme="minorEastAsia" w:cs="Arial"/>
                <w:szCs w:val="18"/>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87CCA8" w14:textId="77777777" w:rsidR="00E060BF" w:rsidRPr="00480423" w:rsidRDefault="00E060BF" w:rsidP="00AF6673">
            <w:pPr>
              <w:pStyle w:val="TAC"/>
              <w:rPr>
                <w:rFonts w:eastAsiaTheme="minorEastAsia"/>
                <w:szCs w:val="18"/>
                <w:lang w:val="en-US" w:eastAsia="zh-CN"/>
              </w:rPr>
            </w:pPr>
          </w:p>
        </w:tc>
      </w:tr>
      <w:tr w:rsidR="00E060BF" w:rsidRPr="00480423" w14:paraId="34EFF9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BF9481" w14:textId="77777777" w:rsidR="00E060BF" w:rsidRPr="00480423" w:rsidRDefault="00E060BF" w:rsidP="00AF6673">
            <w:pPr>
              <w:pStyle w:val="TAC"/>
              <w:rPr>
                <w:lang w:val="en-US"/>
              </w:rPr>
            </w:pPr>
            <w:r w:rsidRPr="00480423">
              <w:rPr>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5BB0D93A" w14:textId="77777777" w:rsidR="00E060BF" w:rsidRPr="00480423" w:rsidRDefault="00E060BF" w:rsidP="00AF6673">
            <w:pPr>
              <w:pStyle w:val="TAC"/>
              <w:rPr>
                <w:lang w:val="en-US" w:eastAsia="zh-CN"/>
              </w:rPr>
            </w:pPr>
            <w:r w:rsidRPr="00480423">
              <w:rPr>
                <w:lang w:val="en-US" w:eastAsia="zh-CN"/>
              </w:rPr>
              <w:t>CA_n66A-n71A</w:t>
            </w:r>
          </w:p>
          <w:p w14:paraId="2A8A6109"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9B95D61" w14:textId="77777777" w:rsidR="00E060BF" w:rsidRPr="00480423" w:rsidRDefault="00E060BF" w:rsidP="00AF6673">
            <w:pPr>
              <w:pStyle w:val="TAC"/>
              <w:rPr>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40142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7052D631" w14:textId="77777777" w:rsidR="00E060BF" w:rsidRPr="00480423" w:rsidRDefault="00E060BF" w:rsidP="00AF6673">
            <w:pPr>
              <w:pStyle w:val="TAC"/>
              <w:rPr>
                <w:lang w:val="en-US" w:eastAsia="zh-CN"/>
              </w:rPr>
            </w:pPr>
            <w:r w:rsidRPr="00480423">
              <w:rPr>
                <w:lang w:val="en-US" w:eastAsia="zh-CN"/>
              </w:rPr>
              <w:t>0</w:t>
            </w:r>
          </w:p>
        </w:tc>
      </w:tr>
      <w:tr w:rsidR="00E060BF" w:rsidRPr="00480423" w14:paraId="3FDCA709" w14:textId="77777777" w:rsidTr="005A0D4C">
        <w:trPr>
          <w:trHeight w:val="29"/>
        </w:trPr>
        <w:tc>
          <w:tcPr>
            <w:tcW w:w="3066" w:type="dxa"/>
            <w:tcBorders>
              <w:top w:val="nil"/>
              <w:left w:val="single" w:sz="4" w:space="0" w:color="auto"/>
              <w:bottom w:val="nil"/>
              <w:right w:val="single" w:sz="4" w:space="0" w:color="auto"/>
            </w:tcBorders>
            <w:vAlign w:val="center"/>
          </w:tcPr>
          <w:p w14:paraId="7544A74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5D1421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0CE9C" w14:textId="77777777" w:rsidR="00E060BF" w:rsidRPr="00480423" w:rsidRDefault="00E060BF" w:rsidP="00AF6673">
            <w:pPr>
              <w:pStyle w:val="TAC"/>
              <w:rPr>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6630C3D"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0D96AA2" w14:textId="77777777" w:rsidR="00E060BF" w:rsidRPr="00480423" w:rsidRDefault="00E060BF" w:rsidP="00AF6673">
            <w:pPr>
              <w:pStyle w:val="TAC"/>
              <w:rPr>
                <w:lang w:val="en-US" w:eastAsia="zh-CN"/>
              </w:rPr>
            </w:pPr>
          </w:p>
        </w:tc>
      </w:tr>
      <w:tr w:rsidR="00E060BF" w:rsidRPr="00480423" w14:paraId="2137447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00EA7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2FF4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C3DCD2" w14:textId="77777777" w:rsidR="00E060BF" w:rsidRPr="00480423" w:rsidRDefault="00E060BF" w:rsidP="00AF6673">
            <w:pPr>
              <w:pStyle w:val="TAC"/>
              <w:rPr>
                <w:lang w:val="en-US"/>
              </w:rPr>
            </w:pPr>
            <w:r w:rsidRPr="00480423">
              <w:rPr>
                <w:szCs w:val="18"/>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FB239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091B770" w14:textId="77777777" w:rsidR="00E060BF" w:rsidRPr="00480423" w:rsidRDefault="00E060BF" w:rsidP="00AF6673">
            <w:pPr>
              <w:pStyle w:val="TAC"/>
              <w:rPr>
                <w:lang w:val="en-US" w:eastAsia="zh-CN"/>
              </w:rPr>
            </w:pPr>
          </w:p>
        </w:tc>
      </w:tr>
      <w:tr w:rsidR="00E060BF" w:rsidRPr="00480423" w14:paraId="67E22D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4B528A" w14:textId="77777777" w:rsidR="00E060BF" w:rsidRPr="00480423" w:rsidRDefault="00E060BF" w:rsidP="00AF6673">
            <w:pPr>
              <w:pStyle w:val="TAC"/>
              <w:rPr>
                <w:szCs w:val="18"/>
                <w:lang w:val="en-US"/>
              </w:rPr>
            </w:pPr>
            <w:r w:rsidRPr="00480423">
              <w:rPr>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44AA5DE3" w14:textId="77777777" w:rsidR="00E060BF" w:rsidRPr="00480423" w:rsidRDefault="00E060BF" w:rsidP="00AF6673">
            <w:pPr>
              <w:pStyle w:val="TAC"/>
              <w:rPr>
                <w:szCs w:val="18"/>
                <w:lang w:val="en-US"/>
              </w:rPr>
            </w:pPr>
            <w:r w:rsidRPr="00480423">
              <w:rPr>
                <w:szCs w:val="18"/>
                <w:lang w:val="en-US"/>
              </w:rPr>
              <w:t>CA_n66A-n78A</w:t>
            </w:r>
            <w:r w:rsidRPr="00480423">
              <w:rPr>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56E09A91" w14:textId="77777777" w:rsidR="00E060BF" w:rsidRPr="00480423" w:rsidRDefault="00E060BF" w:rsidP="00AF6673">
            <w:pPr>
              <w:pStyle w:val="TAC"/>
              <w:rPr>
                <w:szCs w:val="18"/>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9682FF" w14:textId="77777777" w:rsidR="00E060BF" w:rsidRPr="00480423" w:rsidRDefault="00E060BF" w:rsidP="00AF6673">
            <w:pPr>
              <w:pStyle w:val="TAC"/>
              <w:rPr>
                <w:lang w:val="en-US"/>
              </w:rPr>
            </w:pPr>
            <w:r w:rsidRPr="00480423">
              <w:rPr>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062C2DB5" w14:textId="77777777" w:rsidR="00E060BF" w:rsidRPr="00480423" w:rsidRDefault="00E060BF" w:rsidP="00AF6673">
            <w:pPr>
              <w:pStyle w:val="TAC"/>
              <w:rPr>
                <w:szCs w:val="18"/>
                <w:lang w:val="en-US"/>
              </w:rPr>
            </w:pPr>
            <w:r w:rsidRPr="00480423">
              <w:rPr>
                <w:szCs w:val="18"/>
                <w:lang w:val="en-US"/>
              </w:rPr>
              <w:t>0</w:t>
            </w:r>
          </w:p>
        </w:tc>
      </w:tr>
      <w:tr w:rsidR="00E060BF" w:rsidRPr="00480423" w14:paraId="43802A9B" w14:textId="77777777" w:rsidTr="005A0D4C">
        <w:trPr>
          <w:trHeight w:val="29"/>
        </w:trPr>
        <w:tc>
          <w:tcPr>
            <w:tcW w:w="3066" w:type="dxa"/>
            <w:tcBorders>
              <w:top w:val="nil"/>
              <w:left w:val="single" w:sz="4" w:space="0" w:color="auto"/>
              <w:bottom w:val="nil"/>
              <w:right w:val="single" w:sz="4" w:space="0" w:color="auto"/>
            </w:tcBorders>
            <w:vAlign w:val="center"/>
          </w:tcPr>
          <w:p w14:paraId="6AFE4E2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908C04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1FC62251" w14:textId="77777777" w:rsidR="00E060BF" w:rsidRPr="00480423" w:rsidRDefault="00E060BF" w:rsidP="00AF6673">
            <w:pPr>
              <w:pStyle w:val="TAC"/>
              <w:rPr>
                <w:szCs w:val="18"/>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F1F36D3" w14:textId="77777777" w:rsidR="00E060BF" w:rsidRPr="00480423" w:rsidRDefault="00E060BF" w:rsidP="00AF6673">
            <w:pPr>
              <w:pStyle w:val="TAC"/>
              <w:rPr>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3B86F560" w14:textId="77777777" w:rsidR="00E060BF" w:rsidRPr="00480423" w:rsidRDefault="00E060BF" w:rsidP="00AF6673">
            <w:pPr>
              <w:pStyle w:val="TAC"/>
              <w:rPr>
                <w:lang w:val="en-US" w:eastAsia="zh-CN"/>
              </w:rPr>
            </w:pPr>
          </w:p>
        </w:tc>
      </w:tr>
      <w:tr w:rsidR="00E060BF" w:rsidRPr="00480423" w14:paraId="3FE563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EF682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7AA27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00B68479" w14:textId="77777777" w:rsidR="00E060BF" w:rsidRPr="00480423" w:rsidRDefault="00E060BF" w:rsidP="00AF6673">
            <w:pPr>
              <w:pStyle w:val="TAC"/>
              <w:rPr>
                <w:szCs w:val="18"/>
                <w:lang w:val="en-US"/>
              </w:rPr>
            </w:pPr>
            <w:r w:rsidRPr="00480423">
              <w:rPr>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04CB01" w14:textId="77777777" w:rsidR="00E060BF" w:rsidRPr="00480423" w:rsidRDefault="00E060BF" w:rsidP="00AF6673">
            <w:pPr>
              <w:pStyle w:val="TAC"/>
              <w:rPr>
                <w:lang w:val="en-US" w:eastAsia="zh-CN" w:bidi="ar"/>
              </w:rPr>
            </w:pPr>
            <w:r w:rsidRPr="00480423">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ECD648" w14:textId="77777777" w:rsidR="00E060BF" w:rsidRPr="00480423" w:rsidRDefault="00E060BF" w:rsidP="00AF6673">
            <w:pPr>
              <w:pStyle w:val="TAC"/>
              <w:rPr>
                <w:lang w:val="en-US" w:eastAsia="zh-CN"/>
              </w:rPr>
            </w:pPr>
          </w:p>
        </w:tc>
      </w:tr>
      <w:tr w:rsidR="00E060BF" w:rsidRPr="00480423" w14:paraId="7E9910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2102FB" w14:textId="77777777" w:rsidR="00E060BF" w:rsidRPr="00480423" w:rsidRDefault="00E060BF" w:rsidP="00AF6673">
            <w:pPr>
              <w:pStyle w:val="TAC"/>
              <w:rPr>
                <w:lang w:val="en-US"/>
              </w:rPr>
            </w:pPr>
            <w:r w:rsidRPr="00480423">
              <w:rPr>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337C331F" w14:textId="77777777" w:rsidR="00E060BF" w:rsidRPr="00480423" w:rsidRDefault="00E060BF" w:rsidP="00AF6673">
            <w:pPr>
              <w:pStyle w:val="TAC"/>
              <w:rPr>
                <w:lang w:val="en-US"/>
              </w:rPr>
            </w:pPr>
            <w:r w:rsidRPr="00480423">
              <w:rPr>
                <w:lang w:val="en-US"/>
              </w:rPr>
              <w:t>CA_n66A-n71A</w:t>
            </w:r>
          </w:p>
          <w:p w14:paraId="3EC2013B" w14:textId="77777777" w:rsidR="00E060BF" w:rsidRPr="00480423" w:rsidRDefault="00E060BF" w:rsidP="00AF6673">
            <w:pPr>
              <w:pStyle w:val="TAC"/>
              <w:rPr>
                <w:lang w:val="en-US"/>
              </w:rPr>
            </w:pPr>
            <w:r w:rsidRPr="00480423">
              <w:rPr>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3B60D86"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31A664"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C94CEE" w14:textId="77777777" w:rsidR="00E060BF" w:rsidRPr="00480423" w:rsidRDefault="00E060BF" w:rsidP="00AF6673">
            <w:pPr>
              <w:pStyle w:val="TAC"/>
              <w:rPr>
                <w:lang w:val="en-US" w:eastAsia="zh-CN"/>
              </w:rPr>
            </w:pPr>
            <w:r w:rsidRPr="00480423">
              <w:rPr>
                <w:lang w:val="en-US" w:eastAsia="zh-CN"/>
              </w:rPr>
              <w:t>0</w:t>
            </w:r>
          </w:p>
        </w:tc>
      </w:tr>
      <w:tr w:rsidR="00E060BF" w:rsidRPr="00480423" w14:paraId="0E09B779" w14:textId="77777777" w:rsidTr="005A0D4C">
        <w:trPr>
          <w:trHeight w:val="29"/>
        </w:trPr>
        <w:tc>
          <w:tcPr>
            <w:tcW w:w="3066" w:type="dxa"/>
            <w:tcBorders>
              <w:top w:val="nil"/>
              <w:left w:val="single" w:sz="4" w:space="0" w:color="auto"/>
              <w:bottom w:val="nil"/>
              <w:right w:val="single" w:sz="4" w:space="0" w:color="auto"/>
            </w:tcBorders>
            <w:vAlign w:val="center"/>
          </w:tcPr>
          <w:p w14:paraId="512BB6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4F7F6D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4AB69"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EF09BCF"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F9624AD" w14:textId="77777777" w:rsidR="00E060BF" w:rsidRPr="00480423" w:rsidRDefault="00E060BF" w:rsidP="00AF6673">
            <w:pPr>
              <w:pStyle w:val="TAC"/>
              <w:rPr>
                <w:lang w:val="en-US" w:eastAsia="zh-CN"/>
              </w:rPr>
            </w:pPr>
          </w:p>
        </w:tc>
      </w:tr>
      <w:tr w:rsidR="00E060BF" w:rsidRPr="00480423" w14:paraId="71CF9A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0606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0EC87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2CC1BD"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1140F6"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0F5D3EB" w14:textId="77777777" w:rsidR="00E060BF" w:rsidRPr="00480423" w:rsidRDefault="00E060BF" w:rsidP="00AF6673">
            <w:pPr>
              <w:pStyle w:val="TAC"/>
              <w:rPr>
                <w:lang w:val="en-US" w:eastAsia="zh-CN"/>
              </w:rPr>
            </w:pPr>
          </w:p>
        </w:tc>
      </w:tr>
      <w:tr w:rsidR="00E060BF" w:rsidRPr="00480423" w14:paraId="28566993" w14:textId="77777777" w:rsidTr="005A0D4C">
        <w:trPr>
          <w:trHeight w:val="233"/>
        </w:trPr>
        <w:tc>
          <w:tcPr>
            <w:tcW w:w="3066" w:type="dxa"/>
            <w:tcBorders>
              <w:top w:val="single" w:sz="4" w:space="0" w:color="auto"/>
              <w:left w:val="single" w:sz="4" w:space="0" w:color="auto"/>
              <w:bottom w:val="nil"/>
              <w:right w:val="single" w:sz="4" w:space="0" w:color="auto"/>
            </w:tcBorders>
            <w:vAlign w:val="center"/>
          </w:tcPr>
          <w:p w14:paraId="4473F3FC" w14:textId="77777777" w:rsidR="00E060BF" w:rsidRPr="00480423" w:rsidRDefault="00E060BF" w:rsidP="00AF6673">
            <w:pPr>
              <w:pStyle w:val="TAC"/>
              <w:rPr>
                <w:lang w:val="en-US"/>
              </w:rPr>
            </w:pPr>
            <w:r w:rsidRPr="00480423">
              <w:rPr>
                <w:lang w:val="en-US"/>
              </w:rPr>
              <w:t>CA_n66B-n70A-n71A</w:t>
            </w:r>
          </w:p>
        </w:tc>
        <w:tc>
          <w:tcPr>
            <w:tcW w:w="2712" w:type="dxa"/>
            <w:tcBorders>
              <w:top w:val="single" w:sz="4" w:space="0" w:color="auto"/>
              <w:left w:val="single" w:sz="4" w:space="0" w:color="auto"/>
              <w:bottom w:val="nil"/>
              <w:right w:val="single" w:sz="4" w:space="0" w:color="auto"/>
            </w:tcBorders>
            <w:vAlign w:val="center"/>
          </w:tcPr>
          <w:p w14:paraId="2F63F3AC" w14:textId="77777777" w:rsidR="00E060BF" w:rsidRPr="00480423" w:rsidRDefault="00E060BF" w:rsidP="00AF6673">
            <w:pPr>
              <w:pStyle w:val="TAC"/>
              <w:rPr>
                <w:lang w:val="en-US" w:eastAsia="zh-CN"/>
              </w:rPr>
            </w:pPr>
            <w:r w:rsidRPr="00480423">
              <w:rPr>
                <w:lang w:val="en-US" w:eastAsia="zh-CN"/>
              </w:rPr>
              <w:t>CA_n66A-n71A</w:t>
            </w:r>
          </w:p>
          <w:p w14:paraId="2887E142"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FD9574C"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F6F2E6" w14:textId="77777777" w:rsidR="00E060BF" w:rsidRPr="00480423" w:rsidRDefault="00E060BF" w:rsidP="00AF6673">
            <w:pPr>
              <w:pStyle w:val="TAC"/>
              <w:rPr>
                <w:rFonts w:ascii="Calibri" w:hAnsi="Calibri"/>
                <w:sz w:val="21"/>
                <w:lang w:val="en-US" w:eastAsia="zh-CN"/>
              </w:rPr>
            </w:pPr>
            <w:r w:rsidRPr="00480423">
              <w:rPr>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4FD137CC" w14:textId="77777777" w:rsidR="00E060BF" w:rsidRPr="00480423" w:rsidRDefault="00E060BF" w:rsidP="00AF6673">
            <w:pPr>
              <w:pStyle w:val="TAC"/>
              <w:rPr>
                <w:lang w:val="en-US" w:eastAsia="zh-CN"/>
              </w:rPr>
            </w:pPr>
            <w:r w:rsidRPr="00480423">
              <w:rPr>
                <w:lang w:val="en-US" w:eastAsia="zh-CN"/>
              </w:rPr>
              <w:t>0</w:t>
            </w:r>
          </w:p>
        </w:tc>
      </w:tr>
      <w:tr w:rsidR="00E060BF" w:rsidRPr="00480423" w14:paraId="32443546" w14:textId="77777777" w:rsidTr="005A0D4C">
        <w:trPr>
          <w:trHeight w:val="29"/>
        </w:trPr>
        <w:tc>
          <w:tcPr>
            <w:tcW w:w="3066" w:type="dxa"/>
            <w:tcBorders>
              <w:top w:val="nil"/>
              <w:left w:val="single" w:sz="4" w:space="0" w:color="auto"/>
              <w:bottom w:val="nil"/>
              <w:right w:val="single" w:sz="4" w:space="0" w:color="auto"/>
            </w:tcBorders>
            <w:vAlign w:val="center"/>
          </w:tcPr>
          <w:p w14:paraId="161CE5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D9A42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030D71"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A27921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B1BBD91" w14:textId="77777777" w:rsidR="00E060BF" w:rsidRPr="00480423" w:rsidRDefault="00E060BF" w:rsidP="00AF6673">
            <w:pPr>
              <w:pStyle w:val="TAC"/>
              <w:rPr>
                <w:lang w:val="en-US" w:eastAsia="zh-CN"/>
              </w:rPr>
            </w:pPr>
          </w:p>
        </w:tc>
      </w:tr>
      <w:tr w:rsidR="00E060BF" w:rsidRPr="00480423" w14:paraId="4C6E09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BC90D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0DCD8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318F4"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30F8BF"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C38264" w14:textId="77777777" w:rsidR="00E060BF" w:rsidRPr="00480423" w:rsidRDefault="00E060BF" w:rsidP="00AF6673">
            <w:pPr>
              <w:pStyle w:val="TAC"/>
              <w:rPr>
                <w:lang w:val="en-US" w:eastAsia="zh-CN"/>
              </w:rPr>
            </w:pPr>
          </w:p>
        </w:tc>
      </w:tr>
      <w:tr w:rsidR="00E060BF" w:rsidRPr="00480423" w14:paraId="5FE24D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697F10" w14:textId="77777777" w:rsidR="00E060BF" w:rsidRPr="00480423" w:rsidRDefault="00E060BF" w:rsidP="00AF6673">
            <w:pPr>
              <w:pStyle w:val="TAC"/>
              <w:rPr>
                <w:lang w:val="en-US"/>
              </w:rPr>
            </w:pPr>
            <w:r w:rsidRPr="00480423">
              <w:rPr>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4E3C5996" w14:textId="77777777" w:rsidR="00E060BF" w:rsidRPr="00480423" w:rsidRDefault="00E060BF" w:rsidP="00AF6673">
            <w:pPr>
              <w:pStyle w:val="TAC"/>
              <w:rPr>
                <w:lang w:val="en-US" w:eastAsia="zh-CN"/>
              </w:rPr>
            </w:pPr>
            <w:r w:rsidRPr="00480423">
              <w:rPr>
                <w:lang w:val="en-US" w:eastAsia="zh-CN"/>
              </w:rPr>
              <w:t>CA_n66A-n71A</w:t>
            </w:r>
          </w:p>
          <w:p w14:paraId="7C45A1FC"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664403A"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00B854"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79AC3E63" w14:textId="77777777" w:rsidR="00E060BF" w:rsidRPr="00480423" w:rsidRDefault="00E060BF" w:rsidP="00AF6673">
            <w:pPr>
              <w:pStyle w:val="TAC"/>
              <w:rPr>
                <w:lang w:val="en-US" w:eastAsia="zh-CN"/>
              </w:rPr>
            </w:pPr>
            <w:r w:rsidRPr="00480423">
              <w:rPr>
                <w:lang w:val="en-US" w:eastAsia="zh-CN"/>
              </w:rPr>
              <w:t>0</w:t>
            </w:r>
          </w:p>
        </w:tc>
      </w:tr>
      <w:tr w:rsidR="00E060BF" w:rsidRPr="00480423" w14:paraId="776E07E4" w14:textId="77777777" w:rsidTr="005A0D4C">
        <w:trPr>
          <w:trHeight w:val="29"/>
        </w:trPr>
        <w:tc>
          <w:tcPr>
            <w:tcW w:w="3066" w:type="dxa"/>
            <w:tcBorders>
              <w:top w:val="nil"/>
              <w:left w:val="single" w:sz="4" w:space="0" w:color="auto"/>
              <w:bottom w:val="nil"/>
              <w:right w:val="single" w:sz="4" w:space="0" w:color="auto"/>
            </w:tcBorders>
            <w:vAlign w:val="center"/>
          </w:tcPr>
          <w:p w14:paraId="07D487F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F6FF24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E83CF"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60352F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892EBD4" w14:textId="77777777" w:rsidR="00E060BF" w:rsidRPr="00480423" w:rsidRDefault="00E060BF" w:rsidP="00AF6673">
            <w:pPr>
              <w:pStyle w:val="TAC"/>
              <w:rPr>
                <w:lang w:val="en-US" w:eastAsia="zh-CN"/>
              </w:rPr>
            </w:pPr>
          </w:p>
        </w:tc>
      </w:tr>
      <w:tr w:rsidR="00E060BF" w:rsidRPr="00480423" w14:paraId="077657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31BAE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DBFA2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9440C"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5466F1"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FFDD237" w14:textId="77777777" w:rsidR="00E060BF" w:rsidRPr="00480423" w:rsidRDefault="00E060BF" w:rsidP="00AF6673">
            <w:pPr>
              <w:pStyle w:val="TAC"/>
              <w:rPr>
                <w:lang w:val="en-US" w:eastAsia="zh-CN"/>
              </w:rPr>
            </w:pPr>
          </w:p>
        </w:tc>
      </w:tr>
      <w:tr w:rsidR="00E060BF" w:rsidRPr="00480423" w14:paraId="7D4370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011911" w14:textId="77777777" w:rsidR="00E060BF" w:rsidRPr="00480423" w:rsidRDefault="00E060BF" w:rsidP="00AF6673">
            <w:pPr>
              <w:pStyle w:val="TAC"/>
              <w:rPr>
                <w:lang w:val="en-US"/>
              </w:rPr>
            </w:pPr>
            <w:r w:rsidRPr="008523D2">
              <w:rPr>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5F2B7C10" w14:textId="77777777" w:rsidR="00E060BF" w:rsidRPr="008523D2" w:rsidRDefault="00E060BF" w:rsidP="00AF6673">
            <w:pPr>
              <w:pStyle w:val="TAC"/>
              <w:rPr>
                <w:lang w:val="en-US" w:eastAsia="zh-CN"/>
              </w:rPr>
            </w:pPr>
            <w:r w:rsidRPr="008523D2">
              <w:rPr>
                <w:lang w:val="en-US" w:eastAsia="zh-CN"/>
              </w:rPr>
              <w:t>CA_n66A-n71A</w:t>
            </w:r>
          </w:p>
          <w:p w14:paraId="22435851" w14:textId="77777777" w:rsidR="00E060BF" w:rsidRPr="00480423" w:rsidRDefault="00E060BF" w:rsidP="00AF6673">
            <w:pPr>
              <w:pStyle w:val="TAC"/>
              <w:rPr>
                <w:lang w:val="en-US"/>
              </w:rPr>
            </w:pPr>
            <w:r w:rsidRPr="008523D2">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C9FE17D" w14:textId="77777777" w:rsidR="00E060BF" w:rsidRPr="00480423" w:rsidRDefault="00E060BF" w:rsidP="00AF6673">
            <w:pPr>
              <w:pStyle w:val="TAC"/>
              <w:rPr>
                <w:lang w:val="en-US"/>
              </w:rPr>
            </w:pPr>
            <w:r w:rsidRPr="008523D2">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9A2584" w14:textId="77777777" w:rsidR="00E060BF" w:rsidRPr="00480423" w:rsidRDefault="00E060BF" w:rsidP="00AF6673">
            <w:pPr>
              <w:pStyle w:val="TAC"/>
              <w:rPr>
                <w:lang w:val="en-US" w:eastAsia="zh-CN" w:bidi="ar"/>
              </w:rPr>
            </w:pPr>
            <w:r w:rsidRPr="008523D2">
              <w:rPr>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709E2020" w14:textId="77777777" w:rsidR="00E060BF" w:rsidRPr="00480423" w:rsidRDefault="00E060BF" w:rsidP="00AF6673">
            <w:pPr>
              <w:pStyle w:val="TAC"/>
              <w:rPr>
                <w:lang w:val="en-US" w:eastAsia="zh-CN"/>
              </w:rPr>
            </w:pPr>
            <w:r w:rsidRPr="008523D2">
              <w:rPr>
                <w:szCs w:val="18"/>
                <w:lang w:val="en-US" w:eastAsia="zh-CN"/>
              </w:rPr>
              <w:t>0</w:t>
            </w:r>
          </w:p>
        </w:tc>
      </w:tr>
      <w:tr w:rsidR="00E060BF" w:rsidRPr="00480423" w14:paraId="423953AC" w14:textId="77777777" w:rsidTr="005A0D4C">
        <w:trPr>
          <w:trHeight w:val="29"/>
        </w:trPr>
        <w:tc>
          <w:tcPr>
            <w:tcW w:w="3066" w:type="dxa"/>
            <w:tcBorders>
              <w:top w:val="nil"/>
              <w:left w:val="single" w:sz="4" w:space="0" w:color="auto"/>
              <w:bottom w:val="nil"/>
              <w:right w:val="single" w:sz="4" w:space="0" w:color="auto"/>
            </w:tcBorders>
            <w:vAlign w:val="center"/>
          </w:tcPr>
          <w:p w14:paraId="1F3EADB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29C3F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CAD12" w14:textId="77777777" w:rsidR="00E060BF" w:rsidRPr="00480423" w:rsidRDefault="00E060BF" w:rsidP="00AF6673">
            <w:pPr>
              <w:pStyle w:val="TAC"/>
              <w:rPr>
                <w:lang w:val="en-US"/>
              </w:rPr>
            </w:pPr>
            <w:r w:rsidRPr="008523D2">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5C885BF" w14:textId="77777777" w:rsidR="00E060BF" w:rsidRPr="00480423" w:rsidRDefault="00E060BF" w:rsidP="00AF6673">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8BFD41F" w14:textId="77777777" w:rsidR="00E060BF" w:rsidRPr="00480423" w:rsidRDefault="00E060BF" w:rsidP="00AF6673">
            <w:pPr>
              <w:pStyle w:val="TAC"/>
              <w:rPr>
                <w:lang w:val="en-US" w:eastAsia="zh-CN"/>
              </w:rPr>
            </w:pPr>
          </w:p>
        </w:tc>
      </w:tr>
      <w:tr w:rsidR="00E060BF" w:rsidRPr="00480423" w14:paraId="4A6F3D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4BBFF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110D97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74CAC2" w14:textId="77777777" w:rsidR="00E060BF" w:rsidRPr="00480423" w:rsidRDefault="00E060BF" w:rsidP="00AF6673">
            <w:pPr>
              <w:pStyle w:val="TAC"/>
              <w:rPr>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93446D" w14:textId="77777777" w:rsidR="00E060BF" w:rsidRPr="00480423" w:rsidRDefault="00E060BF" w:rsidP="00AF6673">
            <w:pPr>
              <w:pStyle w:val="TAC"/>
              <w:rPr>
                <w:lang w:val="en-US" w:eastAsia="zh-CN" w:bidi="ar"/>
              </w:rPr>
            </w:pPr>
            <w:r w:rsidRPr="008523D2">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B4DC2C" w14:textId="77777777" w:rsidR="00E060BF" w:rsidRPr="00480423" w:rsidRDefault="00E060BF" w:rsidP="00AF6673">
            <w:pPr>
              <w:pStyle w:val="TAC"/>
              <w:rPr>
                <w:lang w:val="en-US" w:eastAsia="zh-CN"/>
              </w:rPr>
            </w:pPr>
          </w:p>
        </w:tc>
      </w:tr>
      <w:tr w:rsidR="00E060BF" w:rsidRPr="00480423" w14:paraId="1F713B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A6B06B" w14:textId="77777777" w:rsidR="00E060BF" w:rsidRPr="00480423" w:rsidRDefault="00E060BF" w:rsidP="00AF6673">
            <w:pPr>
              <w:pStyle w:val="TAC"/>
              <w:rPr>
                <w:lang w:val="en-US"/>
              </w:rPr>
            </w:pPr>
            <w:r w:rsidRPr="00480423">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1DCAC91F" w14:textId="77777777" w:rsidR="00E060BF" w:rsidRPr="00480423" w:rsidRDefault="00E060BF" w:rsidP="00AF6673">
            <w:pPr>
              <w:pStyle w:val="TAC"/>
              <w:rPr>
                <w:lang w:val="en-US" w:eastAsia="zh-CN"/>
              </w:rPr>
            </w:pPr>
            <w:r w:rsidRPr="00480423">
              <w:rPr>
                <w:lang w:val="en-US" w:eastAsia="zh-CN"/>
              </w:rPr>
              <w:t>CA_n66A-n77A</w:t>
            </w:r>
          </w:p>
          <w:p w14:paraId="07927259" w14:textId="77777777" w:rsidR="00E060BF" w:rsidRPr="00480423" w:rsidRDefault="00E060BF" w:rsidP="00AF6673">
            <w:pPr>
              <w:pStyle w:val="TAC"/>
              <w:rPr>
                <w:lang w:val="en-US" w:eastAsia="zh-CN"/>
              </w:rPr>
            </w:pPr>
            <w:r w:rsidRPr="00480423">
              <w:rPr>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83969C5"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9B6F33" w14:textId="77777777" w:rsidR="00E060BF" w:rsidRPr="00480423" w:rsidRDefault="00E060BF" w:rsidP="00AF6673">
            <w:pPr>
              <w:pStyle w:val="TAC"/>
              <w:rPr>
                <w:lang w:val="en-US" w:eastAsia="zh-CN" w:bidi="ar"/>
              </w:rPr>
            </w:pPr>
            <w:r w:rsidRPr="00480423">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F05E00C" w14:textId="77777777" w:rsidR="00E060BF" w:rsidRPr="00480423" w:rsidRDefault="00E060BF" w:rsidP="00AF6673">
            <w:pPr>
              <w:pStyle w:val="TAC"/>
              <w:rPr>
                <w:lang w:val="en-US" w:eastAsia="zh-CN"/>
              </w:rPr>
            </w:pPr>
            <w:r w:rsidRPr="00480423">
              <w:rPr>
                <w:rFonts w:eastAsiaTheme="minorEastAsia" w:hint="eastAsia"/>
                <w:szCs w:val="18"/>
                <w:lang w:val="en-US" w:eastAsia="zh-CN"/>
              </w:rPr>
              <w:t>0</w:t>
            </w:r>
          </w:p>
        </w:tc>
      </w:tr>
      <w:tr w:rsidR="00E060BF" w:rsidRPr="00480423" w14:paraId="0981C41C" w14:textId="77777777" w:rsidTr="005A0D4C">
        <w:trPr>
          <w:trHeight w:val="29"/>
        </w:trPr>
        <w:tc>
          <w:tcPr>
            <w:tcW w:w="3066" w:type="dxa"/>
            <w:tcBorders>
              <w:top w:val="nil"/>
              <w:left w:val="single" w:sz="4" w:space="0" w:color="auto"/>
              <w:bottom w:val="nil"/>
              <w:right w:val="single" w:sz="4" w:space="0" w:color="auto"/>
            </w:tcBorders>
            <w:vAlign w:val="center"/>
          </w:tcPr>
          <w:p w14:paraId="5606483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A0C73F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C8ACDB"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F9C3243"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64112FA" w14:textId="77777777" w:rsidR="00E060BF" w:rsidRPr="00480423" w:rsidRDefault="00E060BF" w:rsidP="00AF6673">
            <w:pPr>
              <w:pStyle w:val="TAC"/>
              <w:rPr>
                <w:lang w:val="en-US" w:eastAsia="zh-CN"/>
              </w:rPr>
            </w:pPr>
          </w:p>
        </w:tc>
      </w:tr>
      <w:tr w:rsidR="00E060BF" w:rsidRPr="00480423" w14:paraId="17D82E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4D1DF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847F7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B3BDE"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D497AD"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CBB47E" w14:textId="77777777" w:rsidR="00E060BF" w:rsidRPr="00480423" w:rsidRDefault="00E060BF" w:rsidP="00AF6673">
            <w:pPr>
              <w:pStyle w:val="TAC"/>
              <w:rPr>
                <w:lang w:val="en-US" w:eastAsia="zh-CN"/>
              </w:rPr>
            </w:pPr>
          </w:p>
        </w:tc>
      </w:tr>
      <w:tr w:rsidR="00E060BF" w:rsidRPr="00480423" w14:paraId="2D6ED7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6F42B1" w14:textId="77777777" w:rsidR="00E060BF" w:rsidRPr="00480423" w:rsidRDefault="00E060BF" w:rsidP="00AF6673">
            <w:pPr>
              <w:pStyle w:val="TAC"/>
              <w:rPr>
                <w:lang w:val="en-US"/>
              </w:rPr>
            </w:pPr>
            <w:r w:rsidRPr="00480423">
              <w:rPr>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565E66CD" w14:textId="77777777" w:rsidR="00E060BF" w:rsidRPr="00480423" w:rsidRDefault="00E060BF" w:rsidP="00AF6673">
            <w:pPr>
              <w:pStyle w:val="TAC"/>
              <w:rPr>
                <w:lang w:val="en-US"/>
              </w:rPr>
            </w:pPr>
            <w:r w:rsidRPr="00480423">
              <w:rPr>
                <w:lang w:val="en-US"/>
              </w:rPr>
              <w:t>CA_n66A-n77A</w:t>
            </w:r>
          </w:p>
          <w:p w14:paraId="7E9AB2E4" w14:textId="77777777" w:rsidR="00E060BF" w:rsidRPr="00480423" w:rsidRDefault="00E060BF" w:rsidP="00AF6673">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0FCDCEAA" w14:textId="77777777" w:rsidR="00E060BF" w:rsidRPr="00480423" w:rsidRDefault="00E060BF" w:rsidP="00AF6673">
            <w:pPr>
              <w:pStyle w:val="TAC"/>
              <w:rPr>
                <w:lang w:val="en-US"/>
              </w:rPr>
            </w:pPr>
            <w:r w:rsidRPr="00480423">
              <w:rPr>
                <w:rFonts w:eastAsiaTheme="minorEastAsia" w:cs="Arial"/>
                <w:szCs w:val="18"/>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E10B8" w14:textId="77777777" w:rsidR="00E060BF" w:rsidRPr="00480423" w:rsidRDefault="00E060BF" w:rsidP="00AF6673">
            <w:pPr>
              <w:pStyle w:val="TAC"/>
              <w:rPr>
                <w:lang w:val="en-US" w:eastAsia="zh-CN" w:bidi="ar"/>
              </w:rPr>
            </w:pPr>
            <w:r w:rsidRPr="00480423">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30544F31" w14:textId="77777777" w:rsidR="00E060BF" w:rsidRPr="00480423" w:rsidRDefault="00E060BF" w:rsidP="00AF6673">
            <w:pPr>
              <w:pStyle w:val="TAC"/>
              <w:rPr>
                <w:lang w:val="en-US" w:eastAsia="zh-CN"/>
              </w:rPr>
            </w:pPr>
            <w:r w:rsidRPr="00480423">
              <w:rPr>
                <w:lang w:val="en-US" w:eastAsia="zh-CN"/>
              </w:rPr>
              <w:t>0</w:t>
            </w:r>
          </w:p>
        </w:tc>
      </w:tr>
      <w:tr w:rsidR="00E060BF" w:rsidRPr="00480423" w14:paraId="76BFD48C" w14:textId="77777777" w:rsidTr="005A0D4C">
        <w:trPr>
          <w:trHeight w:val="29"/>
        </w:trPr>
        <w:tc>
          <w:tcPr>
            <w:tcW w:w="3066" w:type="dxa"/>
            <w:tcBorders>
              <w:top w:val="nil"/>
              <w:left w:val="single" w:sz="4" w:space="0" w:color="auto"/>
              <w:bottom w:val="nil"/>
              <w:right w:val="single" w:sz="4" w:space="0" w:color="auto"/>
            </w:tcBorders>
            <w:vAlign w:val="center"/>
          </w:tcPr>
          <w:p w14:paraId="1046904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E19851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140EB6" w14:textId="77777777" w:rsidR="00E060BF" w:rsidRPr="00480423" w:rsidRDefault="00E060BF" w:rsidP="00AF6673">
            <w:pPr>
              <w:pStyle w:val="TAC"/>
              <w:rPr>
                <w:lang w:val="en-US"/>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853510"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11514B3B" w14:textId="77777777" w:rsidR="00E060BF" w:rsidRPr="00480423" w:rsidRDefault="00E060BF" w:rsidP="00AF6673">
            <w:pPr>
              <w:pStyle w:val="TAC"/>
              <w:rPr>
                <w:lang w:val="en-US" w:eastAsia="zh-CN"/>
              </w:rPr>
            </w:pPr>
          </w:p>
        </w:tc>
      </w:tr>
      <w:tr w:rsidR="00E060BF" w:rsidRPr="00480423" w14:paraId="5CCC2F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49FA7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91A127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43A018" w14:textId="77777777" w:rsidR="00E060BF" w:rsidRPr="00480423" w:rsidRDefault="00E060BF" w:rsidP="00AF6673">
            <w:pPr>
              <w:pStyle w:val="TAC"/>
              <w:rPr>
                <w:lang w:val="en-US"/>
              </w:rPr>
            </w:pPr>
            <w:r w:rsidRPr="00480423">
              <w:rPr>
                <w:rFonts w:eastAsiaTheme="minorEastAsia" w:cs="Arial"/>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61A763"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F65AA" w14:textId="77777777" w:rsidR="00E060BF" w:rsidRPr="00480423" w:rsidRDefault="00E060BF" w:rsidP="00AF6673">
            <w:pPr>
              <w:pStyle w:val="TAC"/>
              <w:rPr>
                <w:lang w:val="en-US" w:eastAsia="zh-CN"/>
              </w:rPr>
            </w:pPr>
          </w:p>
        </w:tc>
      </w:tr>
      <w:tr w:rsidR="00E060BF" w:rsidRPr="00480423" w14:paraId="7A4036CC" w14:textId="77777777" w:rsidTr="005A0D4C">
        <w:trPr>
          <w:trHeight w:val="29"/>
        </w:trPr>
        <w:tc>
          <w:tcPr>
            <w:tcW w:w="3066" w:type="dxa"/>
            <w:tcBorders>
              <w:top w:val="nil"/>
              <w:left w:val="single" w:sz="4" w:space="0" w:color="auto"/>
              <w:bottom w:val="nil"/>
              <w:right w:val="single" w:sz="4" w:space="0" w:color="auto"/>
            </w:tcBorders>
            <w:vAlign w:val="center"/>
          </w:tcPr>
          <w:p w14:paraId="2050E8D7" w14:textId="77777777" w:rsidR="00E060BF" w:rsidRPr="00480423" w:rsidRDefault="00E060BF" w:rsidP="00AF6673">
            <w:pPr>
              <w:pStyle w:val="TAC"/>
              <w:rPr>
                <w:lang w:val="en-US"/>
              </w:rPr>
            </w:pPr>
            <w:r w:rsidRPr="00480423">
              <w:rPr>
                <w:lang w:val="en-US"/>
              </w:rPr>
              <w:t>CA_n66A-n71A-n77A</w:t>
            </w:r>
          </w:p>
        </w:tc>
        <w:tc>
          <w:tcPr>
            <w:tcW w:w="2712" w:type="dxa"/>
            <w:tcBorders>
              <w:top w:val="nil"/>
              <w:left w:val="single" w:sz="4" w:space="0" w:color="auto"/>
              <w:bottom w:val="nil"/>
              <w:right w:val="single" w:sz="4" w:space="0" w:color="auto"/>
            </w:tcBorders>
            <w:vAlign w:val="center"/>
          </w:tcPr>
          <w:p w14:paraId="5B013EE5"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59D6B945" w14:textId="77777777" w:rsidR="00E060BF" w:rsidRPr="00480423" w:rsidRDefault="00E060BF" w:rsidP="00AF6673">
            <w:pPr>
              <w:pStyle w:val="TAC"/>
              <w:rPr>
                <w:lang w:val="en-US"/>
              </w:rPr>
            </w:pPr>
            <w:r w:rsidRPr="00480423">
              <w:rPr>
                <w:lang w:val="en-US"/>
              </w:rPr>
              <w:t>CA_n66A-n71A</w:t>
            </w:r>
          </w:p>
          <w:p w14:paraId="1D8E835B"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rPr>
              <w:t>7</w:t>
            </w:r>
          </w:p>
          <w:p w14:paraId="7F51F420"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0F6711"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F198F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8638D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C6F2729" w14:textId="77777777" w:rsidTr="005A0D4C">
        <w:trPr>
          <w:trHeight w:val="29"/>
        </w:trPr>
        <w:tc>
          <w:tcPr>
            <w:tcW w:w="3066" w:type="dxa"/>
            <w:tcBorders>
              <w:top w:val="nil"/>
              <w:left w:val="single" w:sz="4" w:space="0" w:color="auto"/>
              <w:bottom w:val="nil"/>
              <w:right w:val="single" w:sz="4" w:space="0" w:color="auto"/>
            </w:tcBorders>
            <w:vAlign w:val="center"/>
          </w:tcPr>
          <w:p w14:paraId="0C83190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C6346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A5E7B1"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B63E1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4794C41" w14:textId="77777777" w:rsidR="00E060BF" w:rsidRPr="00480423" w:rsidRDefault="00E060BF" w:rsidP="00AF6673">
            <w:pPr>
              <w:pStyle w:val="TAC"/>
              <w:rPr>
                <w:kern w:val="2"/>
                <w:szCs w:val="22"/>
                <w:lang w:val="en-US" w:eastAsia="zh-CN"/>
              </w:rPr>
            </w:pPr>
          </w:p>
        </w:tc>
      </w:tr>
      <w:tr w:rsidR="00E060BF" w:rsidRPr="00480423" w14:paraId="0BB7E3FC" w14:textId="77777777" w:rsidTr="005A0D4C">
        <w:trPr>
          <w:trHeight w:val="29"/>
        </w:trPr>
        <w:tc>
          <w:tcPr>
            <w:tcW w:w="3066" w:type="dxa"/>
            <w:tcBorders>
              <w:top w:val="nil"/>
              <w:left w:val="single" w:sz="4" w:space="0" w:color="auto"/>
              <w:bottom w:val="nil"/>
              <w:right w:val="single" w:sz="4" w:space="0" w:color="auto"/>
            </w:tcBorders>
            <w:vAlign w:val="center"/>
          </w:tcPr>
          <w:p w14:paraId="4F3E50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490C10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4A3B5A"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D3D7A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058B25" w14:textId="77777777" w:rsidR="00E060BF" w:rsidRPr="00480423" w:rsidRDefault="00E060BF" w:rsidP="00AF6673">
            <w:pPr>
              <w:pStyle w:val="TAC"/>
              <w:rPr>
                <w:kern w:val="2"/>
                <w:szCs w:val="22"/>
                <w:lang w:val="en-US" w:eastAsia="zh-CN"/>
              </w:rPr>
            </w:pPr>
          </w:p>
        </w:tc>
      </w:tr>
      <w:tr w:rsidR="00E060BF" w:rsidRPr="00480423" w14:paraId="4757D2A9" w14:textId="77777777" w:rsidTr="005A0D4C">
        <w:trPr>
          <w:trHeight w:val="29"/>
        </w:trPr>
        <w:tc>
          <w:tcPr>
            <w:tcW w:w="3066" w:type="dxa"/>
            <w:tcBorders>
              <w:top w:val="nil"/>
              <w:left w:val="single" w:sz="4" w:space="0" w:color="auto"/>
              <w:bottom w:val="nil"/>
              <w:right w:val="single" w:sz="4" w:space="0" w:color="auto"/>
            </w:tcBorders>
            <w:vAlign w:val="center"/>
          </w:tcPr>
          <w:p w14:paraId="28B1F05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5E49D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3B032"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CB48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119620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FFD9781" w14:textId="77777777" w:rsidTr="005A0D4C">
        <w:trPr>
          <w:trHeight w:val="29"/>
        </w:trPr>
        <w:tc>
          <w:tcPr>
            <w:tcW w:w="3066" w:type="dxa"/>
            <w:tcBorders>
              <w:top w:val="nil"/>
              <w:left w:val="single" w:sz="4" w:space="0" w:color="auto"/>
              <w:bottom w:val="nil"/>
              <w:right w:val="single" w:sz="4" w:space="0" w:color="auto"/>
            </w:tcBorders>
            <w:vAlign w:val="center"/>
          </w:tcPr>
          <w:p w14:paraId="0F39772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9BBAA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36837"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D1C28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7205F88" w14:textId="77777777" w:rsidR="00E060BF" w:rsidRPr="00480423" w:rsidRDefault="00E060BF" w:rsidP="00AF6673">
            <w:pPr>
              <w:pStyle w:val="TAC"/>
              <w:rPr>
                <w:rFonts w:eastAsiaTheme="minorEastAsia"/>
                <w:lang w:val="en-US" w:eastAsia="zh-CN"/>
              </w:rPr>
            </w:pPr>
          </w:p>
        </w:tc>
      </w:tr>
      <w:tr w:rsidR="00E060BF" w:rsidRPr="00480423" w14:paraId="56A193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AA2B6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5095F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9511D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DB71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948AE7" w14:textId="77777777" w:rsidR="00E060BF" w:rsidRPr="00480423" w:rsidRDefault="00E060BF" w:rsidP="00AF6673">
            <w:pPr>
              <w:pStyle w:val="TAC"/>
              <w:rPr>
                <w:rFonts w:eastAsiaTheme="minorEastAsia"/>
                <w:lang w:val="en-US" w:eastAsia="zh-CN"/>
              </w:rPr>
            </w:pPr>
          </w:p>
        </w:tc>
      </w:tr>
      <w:tr w:rsidR="00E060BF" w:rsidRPr="00480423" w14:paraId="0E75B5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B4433D" w14:textId="77777777" w:rsidR="00E060BF" w:rsidRPr="00480423" w:rsidRDefault="00E060BF" w:rsidP="00AF6673">
            <w:pPr>
              <w:pStyle w:val="TAC"/>
              <w:rPr>
                <w:lang w:val="en-US"/>
              </w:rPr>
            </w:pPr>
            <w:r w:rsidRPr="00480423">
              <w:rPr>
                <w:lang w:val="en-US"/>
              </w:rPr>
              <w:t>CA_n66A-n71B-n77A</w:t>
            </w:r>
          </w:p>
        </w:tc>
        <w:tc>
          <w:tcPr>
            <w:tcW w:w="2712" w:type="dxa"/>
            <w:tcBorders>
              <w:top w:val="single" w:sz="4" w:space="0" w:color="auto"/>
              <w:left w:val="single" w:sz="4" w:space="0" w:color="auto"/>
              <w:bottom w:val="nil"/>
              <w:right w:val="single" w:sz="4" w:space="0" w:color="auto"/>
            </w:tcBorders>
            <w:vAlign w:val="center"/>
          </w:tcPr>
          <w:p w14:paraId="11843CB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91A5C93" w14:textId="77777777" w:rsidR="00E060BF" w:rsidRPr="00480423" w:rsidRDefault="00E060BF" w:rsidP="00AF6673">
            <w:pPr>
              <w:pStyle w:val="TAC"/>
              <w:rPr>
                <w:rFonts w:eastAsiaTheme="minorEastAsia"/>
              </w:rPr>
            </w:pPr>
            <w:r w:rsidRPr="00480423">
              <w:rPr>
                <w:rFonts w:eastAsiaTheme="minorEastAsia"/>
              </w:rPr>
              <w:t>CA_n66A-n71A</w:t>
            </w:r>
          </w:p>
          <w:p w14:paraId="235E454D"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29562E7" w14:textId="77777777" w:rsidR="00E060BF" w:rsidRPr="00480423" w:rsidRDefault="00E060BF" w:rsidP="00AF667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002024" w14:textId="77777777" w:rsidR="00E060BF" w:rsidRPr="00480423" w:rsidRDefault="00E060BF" w:rsidP="00AF6673">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DDF86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8F0312"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44BE717B" w14:textId="77777777" w:rsidTr="005A0D4C">
        <w:trPr>
          <w:trHeight w:val="29"/>
        </w:trPr>
        <w:tc>
          <w:tcPr>
            <w:tcW w:w="3066" w:type="dxa"/>
            <w:tcBorders>
              <w:top w:val="nil"/>
              <w:left w:val="single" w:sz="4" w:space="0" w:color="auto"/>
              <w:bottom w:val="nil"/>
              <w:right w:val="single" w:sz="4" w:space="0" w:color="auto"/>
            </w:tcBorders>
            <w:vAlign w:val="center"/>
          </w:tcPr>
          <w:p w14:paraId="54B5B32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9A5E30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02C4C1"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42F1B6"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203FA58A" w14:textId="77777777" w:rsidR="00E060BF" w:rsidRPr="00480423" w:rsidRDefault="00E060BF" w:rsidP="00AF6673">
            <w:pPr>
              <w:pStyle w:val="TAC"/>
              <w:rPr>
                <w:kern w:val="2"/>
                <w:szCs w:val="22"/>
                <w:lang w:val="en-US" w:eastAsia="zh-CN"/>
              </w:rPr>
            </w:pPr>
          </w:p>
        </w:tc>
      </w:tr>
      <w:tr w:rsidR="00E060BF" w:rsidRPr="00480423" w14:paraId="55F9191E" w14:textId="77777777" w:rsidTr="005A0D4C">
        <w:trPr>
          <w:trHeight w:val="29"/>
        </w:trPr>
        <w:tc>
          <w:tcPr>
            <w:tcW w:w="3066" w:type="dxa"/>
            <w:tcBorders>
              <w:top w:val="nil"/>
              <w:left w:val="single" w:sz="4" w:space="0" w:color="auto"/>
              <w:bottom w:val="nil"/>
              <w:right w:val="single" w:sz="4" w:space="0" w:color="auto"/>
            </w:tcBorders>
            <w:vAlign w:val="center"/>
          </w:tcPr>
          <w:p w14:paraId="5914470F" w14:textId="77777777" w:rsidR="00E060BF" w:rsidRPr="00480423" w:rsidRDefault="00E060BF" w:rsidP="00AF6673">
            <w:pPr>
              <w:pStyle w:val="TAC"/>
              <w:rPr>
                <w:lang w:val="en-US"/>
              </w:rPr>
            </w:pPr>
          </w:p>
        </w:tc>
        <w:tc>
          <w:tcPr>
            <w:tcW w:w="2712" w:type="dxa"/>
            <w:vMerge w:val="restart"/>
            <w:tcBorders>
              <w:top w:val="nil"/>
              <w:left w:val="single" w:sz="4" w:space="0" w:color="auto"/>
              <w:right w:val="single" w:sz="4" w:space="0" w:color="auto"/>
            </w:tcBorders>
            <w:vAlign w:val="center"/>
          </w:tcPr>
          <w:p w14:paraId="79F7004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D3CC31"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4D201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D4ACE2" w14:textId="77777777" w:rsidR="00E060BF" w:rsidRPr="00480423" w:rsidRDefault="00E060BF" w:rsidP="00AF6673">
            <w:pPr>
              <w:pStyle w:val="TAC"/>
              <w:rPr>
                <w:kern w:val="2"/>
                <w:szCs w:val="22"/>
                <w:lang w:val="en-US" w:eastAsia="zh-CN"/>
              </w:rPr>
            </w:pPr>
          </w:p>
        </w:tc>
      </w:tr>
      <w:tr w:rsidR="00E060BF" w:rsidRPr="00480423" w14:paraId="748D337B" w14:textId="77777777" w:rsidTr="005A0D4C">
        <w:trPr>
          <w:trHeight w:val="29"/>
        </w:trPr>
        <w:tc>
          <w:tcPr>
            <w:tcW w:w="3066" w:type="dxa"/>
            <w:tcBorders>
              <w:top w:val="nil"/>
              <w:left w:val="single" w:sz="4" w:space="0" w:color="auto"/>
              <w:bottom w:val="nil"/>
              <w:right w:val="single" w:sz="4" w:space="0" w:color="auto"/>
            </w:tcBorders>
            <w:vAlign w:val="center"/>
          </w:tcPr>
          <w:p w14:paraId="50456485" w14:textId="77777777" w:rsidR="00E060BF" w:rsidRPr="00480423" w:rsidRDefault="00E060BF" w:rsidP="00AF6673">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112E2D3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8A5EB8" w14:textId="77777777" w:rsidR="00E060BF" w:rsidRPr="00480423" w:rsidRDefault="00E060BF" w:rsidP="00AF6673">
            <w:pPr>
              <w:pStyle w:val="TAC"/>
              <w:rPr>
                <w:rFonts w:eastAsiaTheme="minorEastAsia" w:cs="Arial"/>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607F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370276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0909729" w14:textId="77777777" w:rsidTr="005A0D4C">
        <w:trPr>
          <w:trHeight w:val="29"/>
        </w:trPr>
        <w:tc>
          <w:tcPr>
            <w:tcW w:w="3066" w:type="dxa"/>
            <w:tcBorders>
              <w:top w:val="nil"/>
              <w:left w:val="single" w:sz="4" w:space="0" w:color="auto"/>
              <w:bottom w:val="nil"/>
              <w:right w:val="single" w:sz="4" w:space="0" w:color="auto"/>
            </w:tcBorders>
            <w:vAlign w:val="center"/>
          </w:tcPr>
          <w:p w14:paraId="67FCFC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776B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496E5" w14:textId="77777777" w:rsidR="00E060BF" w:rsidRPr="00480423" w:rsidRDefault="00E060BF" w:rsidP="00AF6673">
            <w:pPr>
              <w:pStyle w:val="TAC"/>
              <w:rPr>
                <w:rFonts w:eastAsiaTheme="minorEastAsia" w:cs="Arial"/>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FDB7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47250C0" w14:textId="77777777" w:rsidR="00E060BF" w:rsidRPr="00480423" w:rsidRDefault="00E060BF" w:rsidP="00AF6673">
            <w:pPr>
              <w:pStyle w:val="TAC"/>
              <w:rPr>
                <w:rFonts w:eastAsiaTheme="minorEastAsia"/>
                <w:lang w:val="en-US" w:eastAsia="zh-CN"/>
              </w:rPr>
            </w:pPr>
          </w:p>
        </w:tc>
      </w:tr>
      <w:tr w:rsidR="00E060BF" w:rsidRPr="00480423" w14:paraId="4631FF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3EFB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0F0D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57F73" w14:textId="77777777" w:rsidR="00E060BF" w:rsidRPr="00480423" w:rsidRDefault="00E060BF" w:rsidP="00AF6673">
            <w:pPr>
              <w:pStyle w:val="TAC"/>
              <w:rPr>
                <w:rFonts w:eastAsiaTheme="minorEastAsia" w:cs="Arial"/>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A727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1AFF40A" w14:textId="77777777" w:rsidR="00E060BF" w:rsidRPr="00480423" w:rsidRDefault="00E060BF" w:rsidP="00AF6673">
            <w:pPr>
              <w:pStyle w:val="TAC"/>
              <w:rPr>
                <w:rFonts w:eastAsiaTheme="minorEastAsia"/>
                <w:lang w:val="en-US" w:eastAsia="zh-CN"/>
              </w:rPr>
            </w:pPr>
          </w:p>
        </w:tc>
      </w:tr>
      <w:tr w:rsidR="00E060BF" w:rsidRPr="00480423" w14:paraId="25931F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209945" w14:textId="77777777" w:rsidR="00E060BF" w:rsidRPr="00480423" w:rsidRDefault="00E060BF" w:rsidP="00AF6673">
            <w:pPr>
              <w:pStyle w:val="TAC"/>
              <w:rPr>
                <w:lang w:val="en-US"/>
              </w:rPr>
            </w:pPr>
            <w:r w:rsidRPr="00480423">
              <w:rPr>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08A4A70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FA8DC3D" w14:textId="77777777" w:rsidR="00E060BF" w:rsidRPr="00480423" w:rsidRDefault="00E060BF" w:rsidP="00AF6673">
            <w:pPr>
              <w:pStyle w:val="TAC"/>
              <w:rPr>
                <w:rFonts w:eastAsiaTheme="minorEastAsia"/>
              </w:rPr>
            </w:pPr>
            <w:r w:rsidRPr="00480423">
              <w:rPr>
                <w:rFonts w:eastAsiaTheme="minorEastAsia"/>
              </w:rPr>
              <w:t>CA_n66A-n71A</w:t>
            </w:r>
          </w:p>
          <w:p w14:paraId="7C15CD13"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6B694597" w14:textId="77777777" w:rsidR="00E060BF" w:rsidRPr="00480423" w:rsidRDefault="00E060BF" w:rsidP="00AF667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9F9D14" w14:textId="77777777" w:rsidR="00E060BF" w:rsidRPr="00480423" w:rsidRDefault="00E060BF" w:rsidP="00AF6673">
            <w:pPr>
              <w:pStyle w:val="TAC"/>
              <w:rPr>
                <w:rFonts w:cs="Arial"/>
                <w:kern w:val="2"/>
                <w:szCs w:val="22"/>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59DF68" w14:textId="77777777" w:rsidR="00E060BF" w:rsidRPr="00480423" w:rsidRDefault="00E060BF" w:rsidP="00AF6673">
            <w:pPr>
              <w:pStyle w:val="TAC"/>
              <w:rPr>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0DC7C24" w14:textId="77777777" w:rsidR="00E060BF" w:rsidRPr="00480423" w:rsidRDefault="00E060BF" w:rsidP="00AF6673">
            <w:pPr>
              <w:pStyle w:val="TAC"/>
              <w:rPr>
                <w:rFonts w:cs="Arial"/>
                <w:kern w:val="2"/>
                <w:szCs w:val="22"/>
                <w:lang w:val="en-US" w:eastAsia="zh-CN"/>
              </w:rPr>
            </w:pPr>
            <w:r w:rsidRPr="00480423">
              <w:rPr>
                <w:rFonts w:eastAsiaTheme="minorEastAsia"/>
                <w:lang w:val="en-US" w:eastAsia="zh-CN"/>
              </w:rPr>
              <w:t>4 and 5</w:t>
            </w:r>
          </w:p>
        </w:tc>
      </w:tr>
      <w:tr w:rsidR="00E060BF" w:rsidRPr="00480423" w14:paraId="701E01C2" w14:textId="77777777" w:rsidTr="005A0D4C">
        <w:trPr>
          <w:trHeight w:val="29"/>
        </w:trPr>
        <w:tc>
          <w:tcPr>
            <w:tcW w:w="3066" w:type="dxa"/>
            <w:tcBorders>
              <w:top w:val="nil"/>
              <w:left w:val="single" w:sz="4" w:space="0" w:color="auto"/>
              <w:bottom w:val="nil"/>
              <w:right w:val="single" w:sz="4" w:space="0" w:color="auto"/>
            </w:tcBorders>
            <w:vAlign w:val="center"/>
          </w:tcPr>
          <w:p w14:paraId="181976D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F085F6"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D4FEF84" w14:textId="77777777" w:rsidR="00E060BF" w:rsidRPr="00480423" w:rsidRDefault="00E060BF" w:rsidP="00AF6673">
            <w:pPr>
              <w:pStyle w:val="TAC"/>
              <w:rPr>
                <w:rFonts w:cs="Arial"/>
                <w:kern w:val="2"/>
                <w:szCs w:val="22"/>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A48589" w14:textId="77777777" w:rsidR="00E060BF" w:rsidRPr="00480423" w:rsidRDefault="00E060BF" w:rsidP="00AF6673">
            <w:pPr>
              <w:pStyle w:val="TAC"/>
              <w:rPr>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8A3D48D" w14:textId="77777777" w:rsidR="00E060BF" w:rsidRPr="00480423" w:rsidRDefault="00E060BF" w:rsidP="00AF6673">
            <w:pPr>
              <w:pStyle w:val="TAC"/>
              <w:rPr>
                <w:rFonts w:cs="Arial"/>
                <w:kern w:val="2"/>
                <w:szCs w:val="22"/>
                <w:lang w:val="en-US" w:eastAsia="zh-CN"/>
              </w:rPr>
            </w:pPr>
          </w:p>
        </w:tc>
      </w:tr>
      <w:tr w:rsidR="00E060BF" w:rsidRPr="00480423" w14:paraId="1D7AA5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3655D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8784A7"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6F8BDF4" w14:textId="77777777" w:rsidR="00E060BF" w:rsidRPr="00480423" w:rsidRDefault="00E060BF" w:rsidP="00AF6673">
            <w:pPr>
              <w:pStyle w:val="TAC"/>
              <w:rPr>
                <w:rFonts w:cs="Arial"/>
                <w:kern w:val="2"/>
                <w:szCs w:val="22"/>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9C17D3" w14:textId="77777777" w:rsidR="00E060BF" w:rsidRPr="00480423" w:rsidRDefault="00E060BF" w:rsidP="00AF6673">
            <w:pPr>
              <w:pStyle w:val="TAC"/>
              <w:rPr>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24ADFDB" w14:textId="77777777" w:rsidR="00E060BF" w:rsidRPr="00480423" w:rsidRDefault="00E060BF" w:rsidP="00AF6673">
            <w:pPr>
              <w:pStyle w:val="TAC"/>
              <w:rPr>
                <w:rFonts w:cs="Arial"/>
                <w:kern w:val="2"/>
                <w:szCs w:val="22"/>
                <w:lang w:val="en-US" w:eastAsia="zh-CN"/>
              </w:rPr>
            </w:pPr>
          </w:p>
        </w:tc>
      </w:tr>
      <w:tr w:rsidR="00E060BF" w:rsidRPr="00480423" w14:paraId="0CFD01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1CE0C4" w14:textId="77777777" w:rsidR="00E060BF" w:rsidRPr="00480423" w:rsidRDefault="00E060BF" w:rsidP="00AF6673">
            <w:pPr>
              <w:pStyle w:val="TAC"/>
              <w:rPr>
                <w:lang w:val="en-US"/>
              </w:rPr>
            </w:pPr>
            <w:r w:rsidRPr="00480423">
              <w:rPr>
                <w:lang w:val="en-US"/>
              </w:rPr>
              <w:t>CA_n66A-n71(2A)-n77A</w:t>
            </w:r>
          </w:p>
        </w:tc>
        <w:tc>
          <w:tcPr>
            <w:tcW w:w="2712" w:type="dxa"/>
            <w:tcBorders>
              <w:top w:val="single" w:sz="4" w:space="0" w:color="auto"/>
              <w:left w:val="single" w:sz="4" w:space="0" w:color="auto"/>
              <w:bottom w:val="nil"/>
              <w:right w:val="single" w:sz="4" w:space="0" w:color="auto"/>
            </w:tcBorders>
            <w:vAlign w:val="center"/>
          </w:tcPr>
          <w:p w14:paraId="3FE77E8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EED7A73" w14:textId="77777777" w:rsidR="00E060BF" w:rsidRPr="00480423" w:rsidRDefault="00E060BF" w:rsidP="00AF6673">
            <w:pPr>
              <w:pStyle w:val="TAC"/>
              <w:rPr>
                <w:rFonts w:eastAsiaTheme="minorEastAsia"/>
              </w:rPr>
            </w:pPr>
            <w:r w:rsidRPr="00480423">
              <w:rPr>
                <w:rFonts w:eastAsiaTheme="minorEastAsia"/>
              </w:rPr>
              <w:t>CA_n66A-n71A</w:t>
            </w:r>
          </w:p>
          <w:p w14:paraId="677F6837"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DCDE90A" w14:textId="77777777" w:rsidR="00E060BF" w:rsidRPr="00480423" w:rsidRDefault="00E060BF" w:rsidP="00AF6673">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71DD0D" w14:textId="77777777" w:rsidR="00E060BF" w:rsidRPr="00480423" w:rsidRDefault="00E060BF" w:rsidP="00AF6673">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3A334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9CF33A5"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59E9F177" w14:textId="77777777" w:rsidTr="005A0D4C">
        <w:trPr>
          <w:trHeight w:val="29"/>
        </w:trPr>
        <w:tc>
          <w:tcPr>
            <w:tcW w:w="3066" w:type="dxa"/>
            <w:tcBorders>
              <w:top w:val="nil"/>
              <w:left w:val="single" w:sz="4" w:space="0" w:color="auto"/>
              <w:bottom w:val="nil"/>
              <w:right w:val="single" w:sz="4" w:space="0" w:color="auto"/>
            </w:tcBorders>
            <w:vAlign w:val="center"/>
          </w:tcPr>
          <w:p w14:paraId="613087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DDAD6C1"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6D6D2C"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0220A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70AA8CD6" w14:textId="77777777" w:rsidR="00E060BF" w:rsidRPr="00480423" w:rsidRDefault="00E060BF" w:rsidP="00AF6673">
            <w:pPr>
              <w:pStyle w:val="TAC"/>
              <w:rPr>
                <w:kern w:val="2"/>
                <w:szCs w:val="22"/>
                <w:lang w:val="en-US" w:eastAsia="zh-CN"/>
              </w:rPr>
            </w:pPr>
          </w:p>
        </w:tc>
      </w:tr>
      <w:tr w:rsidR="00E060BF" w:rsidRPr="00480423" w14:paraId="2BEE525C" w14:textId="77777777" w:rsidTr="005A0D4C">
        <w:trPr>
          <w:trHeight w:val="29"/>
        </w:trPr>
        <w:tc>
          <w:tcPr>
            <w:tcW w:w="3066" w:type="dxa"/>
            <w:tcBorders>
              <w:top w:val="nil"/>
              <w:left w:val="single" w:sz="4" w:space="0" w:color="auto"/>
              <w:bottom w:val="nil"/>
              <w:right w:val="single" w:sz="4" w:space="0" w:color="auto"/>
            </w:tcBorders>
            <w:vAlign w:val="center"/>
          </w:tcPr>
          <w:p w14:paraId="7EE148A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AD3A7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97ECA" w14:textId="77777777" w:rsidR="00E060BF" w:rsidRPr="00480423" w:rsidRDefault="00E060BF" w:rsidP="00AF6673">
            <w:pPr>
              <w:pStyle w:val="TAC"/>
              <w:rPr>
                <w:rFonts w:cs="Arial"/>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71D9C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BBC12A" w14:textId="77777777" w:rsidR="00E060BF" w:rsidRPr="00480423" w:rsidRDefault="00E060BF" w:rsidP="00AF6673">
            <w:pPr>
              <w:pStyle w:val="TAC"/>
              <w:rPr>
                <w:kern w:val="2"/>
                <w:szCs w:val="22"/>
                <w:lang w:val="en-US" w:eastAsia="zh-CN"/>
              </w:rPr>
            </w:pPr>
          </w:p>
        </w:tc>
      </w:tr>
      <w:tr w:rsidR="00E060BF" w:rsidRPr="00480423" w14:paraId="2D6AC6E8" w14:textId="77777777" w:rsidTr="005A0D4C">
        <w:trPr>
          <w:trHeight w:val="29"/>
        </w:trPr>
        <w:tc>
          <w:tcPr>
            <w:tcW w:w="3066" w:type="dxa"/>
            <w:tcBorders>
              <w:top w:val="nil"/>
              <w:left w:val="single" w:sz="4" w:space="0" w:color="auto"/>
              <w:bottom w:val="nil"/>
              <w:right w:val="single" w:sz="4" w:space="0" w:color="auto"/>
            </w:tcBorders>
            <w:vAlign w:val="center"/>
          </w:tcPr>
          <w:p w14:paraId="70DA4EB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209A9C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30A3D" w14:textId="77777777" w:rsidR="00E060BF" w:rsidRPr="00480423" w:rsidRDefault="00E060BF" w:rsidP="00AF6673">
            <w:pPr>
              <w:pStyle w:val="TAC"/>
              <w:rPr>
                <w:rFonts w:cs="Arial"/>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CA2ED" w14:textId="77777777" w:rsidR="00E060BF" w:rsidRPr="00480423" w:rsidRDefault="00E060BF" w:rsidP="00AF6673">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2B323A3"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46310C37" w14:textId="77777777" w:rsidTr="005A0D4C">
        <w:trPr>
          <w:trHeight w:val="29"/>
        </w:trPr>
        <w:tc>
          <w:tcPr>
            <w:tcW w:w="3066" w:type="dxa"/>
            <w:tcBorders>
              <w:top w:val="nil"/>
              <w:left w:val="single" w:sz="4" w:space="0" w:color="auto"/>
              <w:bottom w:val="nil"/>
              <w:right w:val="single" w:sz="4" w:space="0" w:color="auto"/>
            </w:tcBorders>
            <w:vAlign w:val="center"/>
          </w:tcPr>
          <w:p w14:paraId="745D8FF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468035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5504EF" w14:textId="77777777" w:rsidR="00E060BF" w:rsidRPr="00480423" w:rsidRDefault="00E060BF" w:rsidP="00AF6673">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AB26FC" w14:textId="77777777" w:rsidR="00E060BF" w:rsidRPr="00480423" w:rsidRDefault="00E060BF" w:rsidP="00AF6673">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034314" w14:textId="77777777" w:rsidR="00E060BF" w:rsidRPr="00480423" w:rsidRDefault="00E060BF" w:rsidP="00AF6673">
            <w:pPr>
              <w:pStyle w:val="TAC"/>
              <w:rPr>
                <w:kern w:val="2"/>
                <w:szCs w:val="22"/>
                <w:lang w:val="en-US" w:eastAsia="zh-CN"/>
              </w:rPr>
            </w:pPr>
          </w:p>
        </w:tc>
      </w:tr>
      <w:tr w:rsidR="00E060BF" w:rsidRPr="00480423" w14:paraId="33EA20F9" w14:textId="77777777" w:rsidTr="005A0D4C">
        <w:trPr>
          <w:trHeight w:val="29"/>
        </w:trPr>
        <w:tc>
          <w:tcPr>
            <w:tcW w:w="3066" w:type="dxa"/>
            <w:tcBorders>
              <w:top w:val="nil"/>
              <w:left w:val="single" w:sz="4" w:space="0" w:color="auto"/>
              <w:bottom w:val="nil"/>
              <w:right w:val="single" w:sz="4" w:space="0" w:color="auto"/>
            </w:tcBorders>
            <w:vAlign w:val="center"/>
          </w:tcPr>
          <w:p w14:paraId="62AE6B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85C1F7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2F3300" w14:textId="77777777" w:rsidR="00E060BF" w:rsidRPr="00480423" w:rsidRDefault="00E060BF" w:rsidP="00AF6673">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C477FD" w14:textId="77777777" w:rsidR="00E060BF" w:rsidRPr="00480423" w:rsidRDefault="00E060BF" w:rsidP="00AF6673">
            <w:pPr>
              <w:pStyle w:val="TAC"/>
              <w:rPr>
                <w:lang w:val="en-US" w:eastAsia="zh-CN" w:bidi="ar"/>
              </w:rPr>
            </w:pPr>
            <w:r w:rsidRPr="00480423">
              <w:rPr>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E3C21D2" w14:textId="77777777" w:rsidR="00E060BF" w:rsidRPr="00480423" w:rsidRDefault="00E060BF" w:rsidP="00AF6673">
            <w:pPr>
              <w:pStyle w:val="TAC"/>
              <w:rPr>
                <w:kern w:val="2"/>
                <w:szCs w:val="22"/>
                <w:lang w:val="en-US" w:eastAsia="zh-CN"/>
              </w:rPr>
            </w:pPr>
          </w:p>
        </w:tc>
      </w:tr>
      <w:tr w:rsidR="00E060BF" w:rsidRPr="00480423" w14:paraId="640FF4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FC653" w14:textId="77777777" w:rsidR="00E060BF" w:rsidRPr="00480423" w:rsidRDefault="00E060BF" w:rsidP="00AF6673">
            <w:pPr>
              <w:pStyle w:val="TAC"/>
              <w:rPr>
                <w:lang w:val="en-US"/>
              </w:rPr>
            </w:pPr>
            <w:r w:rsidRPr="00480423">
              <w:rPr>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6A683E2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C249257" w14:textId="77777777" w:rsidR="00E060BF" w:rsidRPr="00480423" w:rsidRDefault="00E060BF" w:rsidP="00AF6673">
            <w:pPr>
              <w:pStyle w:val="TAC"/>
              <w:rPr>
                <w:rFonts w:eastAsiaTheme="minorEastAsia"/>
              </w:rPr>
            </w:pPr>
            <w:r w:rsidRPr="00480423">
              <w:rPr>
                <w:rFonts w:eastAsiaTheme="minorEastAsia"/>
              </w:rPr>
              <w:t>CA_n66A-n71A</w:t>
            </w:r>
          </w:p>
          <w:p w14:paraId="620EF456"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2C0742F" w14:textId="77777777" w:rsidR="00E060BF" w:rsidRPr="00480423" w:rsidRDefault="00E060BF" w:rsidP="00AF6673">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363352"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BC18F" w14:textId="77777777" w:rsidR="00E060BF" w:rsidRPr="00480423" w:rsidRDefault="00E060BF" w:rsidP="00AF6673">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291D4C97"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55AC99F6" w14:textId="77777777" w:rsidTr="005A0D4C">
        <w:trPr>
          <w:trHeight w:val="29"/>
        </w:trPr>
        <w:tc>
          <w:tcPr>
            <w:tcW w:w="3066" w:type="dxa"/>
            <w:tcBorders>
              <w:top w:val="nil"/>
              <w:left w:val="single" w:sz="4" w:space="0" w:color="auto"/>
              <w:bottom w:val="nil"/>
              <w:right w:val="single" w:sz="4" w:space="0" w:color="auto"/>
            </w:tcBorders>
            <w:vAlign w:val="center"/>
          </w:tcPr>
          <w:p w14:paraId="533036C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BB2D20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1216E"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DC313B" w14:textId="77777777" w:rsidR="00E060BF" w:rsidRPr="00480423" w:rsidRDefault="00E060BF" w:rsidP="00AF6673">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B598E16" w14:textId="77777777" w:rsidR="00E060BF" w:rsidRPr="00480423" w:rsidRDefault="00E060BF" w:rsidP="00AF6673">
            <w:pPr>
              <w:pStyle w:val="TAC"/>
              <w:rPr>
                <w:kern w:val="2"/>
                <w:szCs w:val="22"/>
                <w:lang w:val="en-US" w:eastAsia="zh-CN"/>
              </w:rPr>
            </w:pPr>
          </w:p>
        </w:tc>
      </w:tr>
      <w:tr w:rsidR="00E060BF" w:rsidRPr="00480423" w14:paraId="63570A1A" w14:textId="77777777" w:rsidTr="005A0D4C">
        <w:trPr>
          <w:trHeight w:val="29"/>
        </w:trPr>
        <w:tc>
          <w:tcPr>
            <w:tcW w:w="3066" w:type="dxa"/>
            <w:tcBorders>
              <w:top w:val="nil"/>
              <w:left w:val="single" w:sz="4" w:space="0" w:color="auto"/>
              <w:bottom w:val="nil"/>
              <w:right w:val="single" w:sz="4" w:space="0" w:color="auto"/>
            </w:tcBorders>
            <w:vAlign w:val="center"/>
          </w:tcPr>
          <w:p w14:paraId="599B668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9B8518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CB31B"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1017CF" w14:textId="77777777" w:rsidR="00E060BF" w:rsidRPr="00480423" w:rsidRDefault="00E060BF" w:rsidP="00AF6673">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6E238F" w14:textId="77777777" w:rsidR="00E060BF" w:rsidRPr="00480423" w:rsidRDefault="00E060BF" w:rsidP="00AF6673">
            <w:pPr>
              <w:pStyle w:val="TAC"/>
              <w:rPr>
                <w:kern w:val="2"/>
                <w:szCs w:val="22"/>
                <w:lang w:val="en-US" w:eastAsia="zh-CN"/>
              </w:rPr>
            </w:pPr>
          </w:p>
        </w:tc>
      </w:tr>
      <w:tr w:rsidR="00E060BF" w:rsidRPr="00480423" w14:paraId="0EFAE8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2B69AE" w14:textId="77777777" w:rsidR="00E060BF" w:rsidRPr="00480423" w:rsidRDefault="00E060BF" w:rsidP="00AF6673">
            <w:pPr>
              <w:pStyle w:val="TAC"/>
              <w:rPr>
                <w:lang w:val="en-US"/>
              </w:rPr>
            </w:pPr>
            <w:r w:rsidRPr="00480423">
              <w:rPr>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2581F0B5"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04FC27F3" w14:textId="77777777" w:rsidR="00E060BF" w:rsidRPr="00480423" w:rsidRDefault="00E060BF" w:rsidP="00AF6673">
            <w:pPr>
              <w:pStyle w:val="TAC"/>
              <w:rPr>
                <w:lang w:val="en-US"/>
              </w:rPr>
            </w:pPr>
            <w:r w:rsidRPr="00480423">
              <w:rPr>
                <w:lang w:val="en-US"/>
              </w:rPr>
              <w:t>CA_n66A-n71A</w:t>
            </w:r>
          </w:p>
          <w:p w14:paraId="589540BC"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eastAsia="zh-CN"/>
              </w:rPr>
              <w:t>7</w:t>
            </w:r>
          </w:p>
          <w:p w14:paraId="70E1539F"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51E71D"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1BE9D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4DE6168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938A8E4" w14:textId="77777777" w:rsidTr="005A0D4C">
        <w:trPr>
          <w:trHeight w:val="29"/>
        </w:trPr>
        <w:tc>
          <w:tcPr>
            <w:tcW w:w="3066" w:type="dxa"/>
            <w:tcBorders>
              <w:top w:val="nil"/>
              <w:left w:val="single" w:sz="4" w:space="0" w:color="auto"/>
              <w:bottom w:val="nil"/>
              <w:right w:val="single" w:sz="4" w:space="0" w:color="auto"/>
            </w:tcBorders>
            <w:vAlign w:val="center"/>
          </w:tcPr>
          <w:p w14:paraId="4AB542F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6D71C3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1D740"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58B7C5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32E7B30" w14:textId="77777777" w:rsidR="00E060BF" w:rsidRPr="00480423" w:rsidRDefault="00E060BF" w:rsidP="00AF6673">
            <w:pPr>
              <w:pStyle w:val="TAC"/>
              <w:rPr>
                <w:kern w:val="2"/>
                <w:szCs w:val="22"/>
                <w:lang w:val="en-US" w:eastAsia="zh-CN"/>
              </w:rPr>
            </w:pPr>
          </w:p>
        </w:tc>
      </w:tr>
      <w:tr w:rsidR="00E060BF" w:rsidRPr="00480423" w14:paraId="59CBC57E" w14:textId="77777777" w:rsidTr="005A0D4C">
        <w:trPr>
          <w:trHeight w:val="29"/>
        </w:trPr>
        <w:tc>
          <w:tcPr>
            <w:tcW w:w="3066" w:type="dxa"/>
            <w:tcBorders>
              <w:top w:val="nil"/>
              <w:left w:val="single" w:sz="4" w:space="0" w:color="auto"/>
              <w:bottom w:val="nil"/>
              <w:right w:val="single" w:sz="4" w:space="0" w:color="auto"/>
            </w:tcBorders>
            <w:vAlign w:val="center"/>
          </w:tcPr>
          <w:p w14:paraId="3DB4257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30E42F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CA7F3"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33C60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41EA70" w14:textId="77777777" w:rsidR="00E060BF" w:rsidRPr="00480423" w:rsidRDefault="00E060BF" w:rsidP="00AF6673">
            <w:pPr>
              <w:pStyle w:val="TAC"/>
              <w:rPr>
                <w:kern w:val="2"/>
                <w:szCs w:val="22"/>
                <w:lang w:val="en-US" w:eastAsia="zh-CN"/>
              </w:rPr>
            </w:pPr>
          </w:p>
        </w:tc>
      </w:tr>
      <w:tr w:rsidR="00E060BF" w:rsidRPr="00480423" w14:paraId="01654F1D" w14:textId="77777777" w:rsidTr="005A0D4C">
        <w:trPr>
          <w:trHeight w:val="29"/>
        </w:trPr>
        <w:tc>
          <w:tcPr>
            <w:tcW w:w="3066" w:type="dxa"/>
            <w:tcBorders>
              <w:top w:val="nil"/>
              <w:left w:val="single" w:sz="4" w:space="0" w:color="auto"/>
              <w:bottom w:val="nil"/>
              <w:right w:val="single" w:sz="4" w:space="0" w:color="auto"/>
            </w:tcBorders>
            <w:vAlign w:val="center"/>
          </w:tcPr>
          <w:p w14:paraId="796467E2"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BF245A3"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38662D7F"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42EC2C37"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96913F7"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2FF0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7D31FA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DA11D0D" w14:textId="77777777" w:rsidTr="005A0D4C">
        <w:trPr>
          <w:trHeight w:val="29"/>
        </w:trPr>
        <w:tc>
          <w:tcPr>
            <w:tcW w:w="3066" w:type="dxa"/>
            <w:tcBorders>
              <w:top w:val="nil"/>
              <w:left w:val="single" w:sz="4" w:space="0" w:color="auto"/>
              <w:bottom w:val="nil"/>
              <w:right w:val="single" w:sz="4" w:space="0" w:color="auto"/>
            </w:tcBorders>
            <w:vAlign w:val="center"/>
          </w:tcPr>
          <w:p w14:paraId="2698AA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BFCBF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00F758"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1DD2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110D3FC" w14:textId="77777777" w:rsidR="00E060BF" w:rsidRPr="00480423" w:rsidRDefault="00E060BF" w:rsidP="00AF6673">
            <w:pPr>
              <w:pStyle w:val="TAC"/>
              <w:rPr>
                <w:rFonts w:eastAsiaTheme="minorEastAsia"/>
                <w:lang w:val="en-US" w:eastAsia="zh-CN"/>
              </w:rPr>
            </w:pPr>
          </w:p>
        </w:tc>
      </w:tr>
      <w:tr w:rsidR="00E060BF" w:rsidRPr="00480423" w14:paraId="084A7E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43F8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62D0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96F1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874BE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E76A2A5" w14:textId="77777777" w:rsidR="00E060BF" w:rsidRPr="00480423" w:rsidRDefault="00E060BF" w:rsidP="00AF6673">
            <w:pPr>
              <w:pStyle w:val="TAC"/>
              <w:rPr>
                <w:rFonts w:eastAsiaTheme="minorEastAsia"/>
                <w:lang w:val="en-US" w:eastAsia="zh-CN"/>
              </w:rPr>
            </w:pPr>
          </w:p>
        </w:tc>
      </w:tr>
      <w:tr w:rsidR="00E060BF" w:rsidRPr="00480423" w14:paraId="3D8630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EC061A" w14:textId="77777777" w:rsidR="00E060BF" w:rsidRPr="00480423" w:rsidRDefault="00E060BF" w:rsidP="00AF6673">
            <w:pPr>
              <w:pStyle w:val="TAC"/>
              <w:rPr>
                <w:lang w:val="en-US"/>
              </w:rPr>
            </w:pPr>
            <w:r w:rsidRPr="00480423">
              <w:rPr>
                <w:lang w:val="en-US"/>
              </w:rPr>
              <w:t>CA_n66A-n71A-n77(2A)</w:t>
            </w:r>
          </w:p>
        </w:tc>
        <w:tc>
          <w:tcPr>
            <w:tcW w:w="2712" w:type="dxa"/>
            <w:tcBorders>
              <w:top w:val="single" w:sz="4" w:space="0" w:color="auto"/>
              <w:left w:val="single" w:sz="4" w:space="0" w:color="auto"/>
              <w:bottom w:val="nil"/>
              <w:right w:val="single" w:sz="4" w:space="0" w:color="auto"/>
            </w:tcBorders>
            <w:vAlign w:val="center"/>
          </w:tcPr>
          <w:p w14:paraId="75B2E231"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6A9C6E54" w14:textId="77777777" w:rsidR="00E060BF" w:rsidRPr="00480423" w:rsidRDefault="00E060BF" w:rsidP="00AF6673">
            <w:pPr>
              <w:pStyle w:val="TAC"/>
              <w:rPr>
                <w:lang w:val="en-US"/>
              </w:rPr>
            </w:pPr>
            <w:r w:rsidRPr="00480423">
              <w:rPr>
                <w:lang w:val="en-US"/>
              </w:rPr>
              <w:t>CA_n66A-n71A</w:t>
            </w:r>
          </w:p>
          <w:p w14:paraId="0E418886"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rPr>
              <w:t>7</w:t>
            </w:r>
          </w:p>
          <w:p w14:paraId="031F47C3"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10B777"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5B2FD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47334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EDEE792" w14:textId="77777777" w:rsidTr="005A0D4C">
        <w:trPr>
          <w:trHeight w:val="29"/>
        </w:trPr>
        <w:tc>
          <w:tcPr>
            <w:tcW w:w="3066" w:type="dxa"/>
            <w:tcBorders>
              <w:top w:val="nil"/>
              <w:left w:val="single" w:sz="4" w:space="0" w:color="auto"/>
              <w:bottom w:val="nil"/>
              <w:right w:val="single" w:sz="4" w:space="0" w:color="auto"/>
            </w:tcBorders>
            <w:vAlign w:val="center"/>
          </w:tcPr>
          <w:p w14:paraId="600E39FF"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1CD3DB0F"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785C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22CC2D" w14:textId="77777777" w:rsidR="00E060BF" w:rsidRPr="00480423" w:rsidRDefault="00E060BF" w:rsidP="00AF6673">
            <w:pPr>
              <w:pStyle w:val="TAC"/>
              <w:rPr>
                <w:kern w:val="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9FFA162" w14:textId="77777777" w:rsidR="00E060BF" w:rsidRPr="00480423" w:rsidRDefault="00E060BF" w:rsidP="00AF6673">
            <w:pPr>
              <w:pStyle w:val="TAC"/>
              <w:rPr>
                <w:kern w:val="2"/>
                <w:szCs w:val="22"/>
                <w:lang w:val="en-US" w:eastAsia="zh-CN"/>
              </w:rPr>
            </w:pPr>
          </w:p>
        </w:tc>
      </w:tr>
      <w:tr w:rsidR="00E060BF" w:rsidRPr="00480423" w14:paraId="442639A5" w14:textId="77777777" w:rsidTr="005A0D4C">
        <w:trPr>
          <w:trHeight w:val="29"/>
        </w:trPr>
        <w:tc>
          <w:tcPr>
            <w:tcW w:w="3066" w:type="dxa"/>
            <w:tcBorders>
              <w:top w:val="nil"/>
              <w:left w:val="single" w:sz="4" w:space="0" w:color="auto"/>
              <w:bottom w:val="nil"/>
              <w:right w:val="single" w:sz="4" w:space="0" w:color="auto"/>
            </w:tcBorders>
            <w:vAlign w:val="center"/>
          </w:tcPr>
          <w:p w14:paraId="3866A401"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54AE9DA4"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29044"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C56BEE" w14:textId="77777777" w:rsidR="00E060BF" w:rsidRPr="00480423" w:rsidRDefault="00E060BF" w:rsidP="00AF6673">
            <w:pPr>
              <w:pStyle w:val="TAC"/>
              <w:rPr>
                <w:kern w:val="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CA3A2B" w14:textId="77777777" w:rsidR="00E060BF" w:rsidRPr="00480423" w:rsidRDefault="00E060BF" w:rsidP="00AF6673">
            <w:pPr>
              <w:pStyle w:val="TAC"/>
              <w:rPr>
                <w:kern w:val="2"/>
                <w:szCs w:val="22"/>
                <w:lang w:val="en-US" w:eastAsia="zh-CN"/>
              </w:rPr>
            </w:pPr>
          </w:p>
        </w:tc>
      </w:tr>
      <w:tr w:rsidR="00E060BF" w:rsidRPr="00480423" w14:paraId="45113EF0" w14:textId="77777777" w:rsidTr="005A0D4C">
        <w:trPr>
          <w:trHeight w:val="29"/>
        </w:trPr>
        <w:tc>
          <w:tcPr>
            <w:tcW w:w="3066" w:type="dxa"/>
            <w:tcBorders>
              <w:top w:val="nil"/>
              <w:left w:val="single" w:sz="4" w:space="0" w:color="auto"/>
              <w:bottom w:val="nil"/>
              <w:right w:val="single" w:sz="4" w:space="0" w:color="auto"/>
            </w:tcBorders>
            <w:vAlign w:val="center"/>
          </w:tcPr>
          <w:p w14:paraId="097E47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454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57DF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AEF3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EC635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6E09406" w14:textId="77777777" w:rsidTr="005A0D4C">
        <w:trPr>
          <w:trHeight w:val="29"/>
        </w:trPr>
        <w:tc>
          <w:tcPr>
            <w:tcW w:w="3066" w:type="dxa"/>
            <w:tcBorders>
              <w:top w:val="nil"/>
              <w:left w:val="single" w:sz="4" w:space="0" w:color="auto"/>
              <w:bottom w:val="nil"/>
              <w:right w:val="single" w:sz="4" w:space="0" w:color="auto"/>
            </w:tcBorders>
            <w:vAlign w:val="center"/>
          </w:tcPr>
          <w:p w14:paraId="41A860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9AE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8A5F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92C19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D1918FD" w14:textId="77777777" w:rsidR="00E060BF" w:rsidRPr="00480423" w:rsidRDefault="00E060BF" w:rsidP="00AF6673">
            <w:pPr>
              <w:pStyle w:val="TAC"/>
              <w:rPr>
                <w:rFonts w:eastAsiaTheme="minorEastAsia"/>
                <w:lang w:val="en-US" w:eastAsia="zh-CN"/>
              </w:rPr>
            </w:pPr>
          </w:p>
        </w:tc>
      </w:tr>
      <w:tr w:rsidR="00E060BF" w:rsidRPr="00480423" w14:paraId="0C556A5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9B9C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D35B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C71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86E4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E95B03" w14:textId="77777777" w:rsidR="00E060BF" w:rsidRPr="00480423" w:rsidRDefault="00E060BF" w:rsidP="00AF6673">
            <w:pPr>
              <w:pStyle w:val="TAC"/>
              <w:rPr>
                <w:rFonts w:eastAsiaTheme="minorEastAsia"/>
                <w:lang w:val="en-US" w:eastAsia="zh-CN"/>
              </w:rPr>
            </w:pPr>
          </w:p>
        </w:tc>
      </w:tr>
      <w:tr w:rsidR="00E060BF" w:rsidRPr="00480423" w14:paraId="0FBBAA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DC724D" w14:textId="77777777" w:rsidR="00E060BF" w:rsidRPr="00480423" w:rsidRDefault="00E060BF" w:rsidP="00AF6673">
            <w:pPr>
              <w:pStyle w:val="TAC"/>
              <w:rPr>
                <w:rFonts w:eastAsiaTheme="minorEastAsia"/>
                <w:lang w:val="en-US" w:eastAsia="zh-CN"/>
              </w:rPr>
            </w:pPr>
            <w:r w:rsidRPr="00480423">
              <w:rPr>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7B19DBBF"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A101E2E"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CA_n77(2A)</w:t>
            </w:r>
          </w:p>
          <w:p w14:paraId="4762A4D9"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CA_n66A-n71A</w:t>
            </w:r>
          </w:p>
          <w:p w14:paraId="2E5B0661"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75108024"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10DB2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B4BE4A"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AF4E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B034A6" w14:textId="77777777" w:rsidTr="005A0D4C">
        <w:trPr>
          <w:trHeight w:val="29"/>
        </w:trPr>
        <w:tc>
          <w:tcPr>
            <w:tcW w:w="3066" w:type="dxa"/>
            <w:tcBorders>
              <w:top w:val="nil"/>
              <w:left w:val="single" w:sz="4" w:space="0" w:color="auto"/>
              <w:bottom w:val="nil"/>
              <w:right w:val="single" w:sz="4" w:space="0" w:color="auto"/>
            </w:tcBorders>
            <w:vAlign w:val="center"/>
          </w:tcPr>
          <w:p w14:paraId="2D8DE3A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763D0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A976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D003B1"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42A8801" w14:textId="77777777" w:rsidR="00E060BF" w:rsidRPr="00480423" w:rsidRDefault="00E060BF" w:rsidP="00AF6673">
            <w:pPr>
              <w:pStyle w:val="TAC"/>
              <w:rPr>
                <w:rFonts w:eastAsiaTheme="minorEastAsia"/>
                <w:lang w:val="en-US" w:eastAsia="zh-CN"/>
              </w:rPr>
            </w:pPr>
          </w:p>
        </w:tc>
      </w:tr>
      <w:tr w:rsidR="00E060BF" w:rsidRPr="00480423" w14:paraId="2B850A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E0BD8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0D42D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218E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1332F0" w14:textId="77777777" w:rsidR="00E060BF" w:rsidRPr="00480423" w:rsidRDefault="00E060BF" w:rsidP="00AF6673">
            <w:pPr>
              <w:pStyle w:val="TAC"/>
              <w:rPr>
                <w:rFonts w:eastAsiaTheme="minorEastAsia"/>
                <w:lang w:val="en-US" w:eastAsia="zh-CN" w:bidi="ar"/>
              </w:rPr>
            </w:pPr>
            <w:r w:rsidRPr="00480423">
              <w:rPr>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C95D7CF" w14:textId="77777777" w:rsidR="00E060BF" w:rsidRPr="00480423" w:rsidRDefault="00E060BF" w:rsidP="00AF6673">
            <w:pPr>
              <w:pStyle w:val="TAC"/>
              <w:rPr>
                <w:rFonts w:eastAsiaTheme="minorEastAsia"/>
                <w:lang w:val="en-US" w:eastAsia="zh-CN"/>
              </w:rPr>
            </w:pPr>
          </w:p>
        </w:tc>
      </w:tr>
      <w:tr w:rsidR="00E060BF" w:rsidRPr="00480423" w14:paraId="6869A7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DD67C3" w14:textId="77777777" w:rsidR="00E060BF" w:rsidRPr="00480423" w:rsidRDefault="00E060BF" w:rsidP="00AF6673">
            <w:pPr>
              <w:pStyle w:val="TAC"/>
              <w:rPr>
                <w:lang w:val="en-US"/>
              </w:rPr>
            </w:pPr>
            <w:r w:rsidRPr="00480423">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2DE25B70"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5FDAA8FC"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6291A875"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8F8735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6D741F" w14:textId="77777777" w:rsidR="00E060BF" w:rsidRPr="00480423" w:rsidRDefault="00E060BF" w:rsidP="00AF6673">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080CA6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95E5AB2" w14:textId="77777777" w:rsidTr="005A0D4C">
        <w:trPr>
          <w:trHeight w:val="29"/>
        </w:trPr>
        <w:tc>
          <w:tcPr>
            <w:tcW w:w="3066" w:type="dxa"/>
            <w:tcBorders>
              <w:top w:val="nil"/>
              <w:left w:val="single" w:sz="4" w:space="0" w:color="auto"/>
              <w:bottom w:val="nil"/>
              <w:right w:val="single" w:sz="4" w:space="0" w:color="auto"/>
            </w:tcBorders>
            <w:vAlign w:val="center"/>
          </w:tcPr>
          <w:p w14:paraId="38517CD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92E65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EFD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7B1D66" w14:textId="77777777" w:rsidR="00E060BF" w:rsidRPr="00480423" w:rsidRDefault="00E060BF" w:rsidP="00AF6673">
            <w:pPr>
              <w:pStyle w:val="TAC"/>
              <w:rPr>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8239D82" w14:textId="77777777" w:rsidR="00E060BF" w:rsidRPr="00480423" w:rsidRDefault="00E060BF" w:rsidP="00AF6673">
            <w:pPr>
              <w:pStyle w:val="TAC"/>
              <w:rPr>
                <w:rFonts w:eastAsiaTheme="minorEastAsia"/>
                <w:lang w:val="en-US" w:eastAsia="zh-CN"/>
              </w:rPr>
            </w:pPr>
          </w:p>
        </w:tc>
      </w:tr>
      <w:tr w:rsidR="00E060BF" w:rsidRPr="00480423" w14:paraId="4AA740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CA29A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AD5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B40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9215F9" w14:textId="77777777" w:rsidR="00E060BF" w:rsidRPr="00480423" w:rsidRDefault="00E060BF" w:rsidP="00AF6673">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D61C3F5" w14:textId="77777777" w:rsidR="00E060BF" w:rsidRPr="00480423" w:rsidRDefault="00E060BF" w:rsidP="00AF6673">
            <w:pPr>
              <w:pStyle w:val="TAC"/>
              <w:rPr>
                <w:rFonts w:eastAsiaTheme="minorEastAsia"/>
                <w:lang w:val="en-US" w:eastAsia="zh-CN"/>
              </w:rPr>
            </w:pPr>
          </w:p>
        </w:tc>
      </w:tr>
      <w:tr w:rsidR="00E060BF" w:rsidRPr="00480423" w14:paraId="7EB372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73BE44" w14:textId="77777777" w:rsidR="00E060BF" w:rsidRPr="00480423" w:rsidRDefault="00E060BF" w:rsidP="00AF6673">
            <w:pPr>
              <w:pStyle w:val="TAC"/>
              <w:rPr>
                <w:rFonts w:eastAsiaTheme="minorEastAsia"/>
                <w:lang w:val="en-US"/>
              </w:rPr>
            </w:pPr>
            <w:r w:rsidRPr="00B97A37">
              <w:rPr>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2C56E037" w14:textId="77777777" w:rsidR="00E060BF" w:rsidRPr="00C30686" w:rsidRDefault="00E060BF" w:rsidP="00AF6673">
            <w:pPr>
              <w:pStyle w:val="TAC"/>
              <w:rPr>
                <w:lang w:val="en-US"/>
              </w:rPr>
            </w:pPr>
            <w:r w:rsidRPr="00C30686">
              <w:rPr>
                <w:lang w:val="en-US"/>
              </w:rPr>
              <w:t>CA_n66A-n71A</w:t>
            </w:r>
          </w:p>
          <w:p w14:paraId="1BE46996" w14:textId="77777777" w:rsidR="00E060BF" w:rsidRPr="00C30686" w:rsidRDefault="00E060BF" w:rsidP="00AF6673">
            <w:pPr>
              <w:pStyle w:val="TAC"/>
              <w:rPr>
                <w:lang w:val="en-US"/>
              </w:rPr>
            </w:pPr>
            <w:r w:rsidRPr="00C30686">
              <w:rPr>
                <w:lang w:val="en-US"/>
              </w:rPr>
              <w:t>CA_n66A-n77A</w:t>
            </w:r>
          </w:p>
          <w:p w14:paraId="24B35D89" w14:textId="77777777" w:rsidR="00E060BF" w:rsidRPr="00480423" w:rsidRDefault="00E060BF" w:rsidP="00AF6673">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0181389" w14:textId="77777777" w:rsidR="00E060BF" w:rsidRPr="00480423" w:rsidRDefault="00E060BF" w:rsidP="00AF6673">
            <w:pPr>
              <w:pStyle w:val="TAC"/>
              <w:rPr>
                <w:rFonts w:eastAsiaTheme="minorEastAsia"/>
                <w:lang w:val="en-US"/>
              </w:rPr>
            </w:pPr>
            <w:r w:rsidRPr="00C30686">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B21C2E" w14:textId="77777777" w:rsidR="00E060BF" w:rsidRPr="00480423" w:rsidRDefault="00E060BF" w:rsidP="00AF6673">
            <w:pPr>
              <w:pStyle w:val="TAC"/>
              <w:rPr>
                <w:rFonts w:eastAsiaTheme="minorEastAsia"/>
                <w:lang w:val="en-US" w:eastAsia="zh-CN" w:bidi="ar"/>
              </w:rPr>
            </w:pPr>
            <w:r w:rsidRPr="00C30686">
              <w:rPr>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9EFC708"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27A76B93" w14:textId="77777777" w:rsidTr="005A0D4C">
        <w:trPr>
          <w:trHeight w:val="29"/>
        </w:trPr>
        <w:tc>
          <w:tcPr>
            <w:tcW w:w="3066" w:type="dxa"/>
            <w:tcBorders>
              <w:top w:val="nil"/>
              <w:left w:val="single" w:sz="4" w:space="0" w:color="auto"/>
              <w:bottom w:val="nil"/>
              <w:right w:val="single" w:sz="4" w:space="0" w:color="auto"/>
            </w:tcBorders>
            <w:vAlign w:val="center"/>
          </w:tcPr>
          <w:p w14:paraId="4530BE6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0578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E5A1C7" w14:textId="77777777" w:rsidR="00E060BF" w:rsidRPr="00480423" w:rsidRDefault="00E060BF" w:rsidP="00AF6673">
            <w:pPr>
              <w:pStyle w:val="TAC"/>
              <w:rPr>
                <w:rFonts w:eastAsiaTheme="minorEastAsia"/>
                <w:lang w:val="en-US"/>
              </w:rPr>
            </w:pPr>
            <w:r w:rsidRPr="00C30686">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7C2DEE"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8FAC6BF" w14:textId="77777777" w:rsidR="00E060BF" w:rsidRPr="00480423" w:rsidRDefault="00E060BF" w:rsidP="00AF6673">
            <w:pPr>
              <w:pStyle w:val="TAC"/>
              <w:rPr>
                <w:rFonts w:eastAsiaTheme="minorEastAsia"/>
                <w:lang w:val="en-US" w:eastAsia="zh-CN"/>
              </w:rPr>
            </w:pPr>
          </w:p>
        </w:tc>
      </w:tr>
      <w:tr w:rsidR="00E060BF" w:rsidRPr="00480423" w14:paraId="4AE3A5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D6A6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B469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2FBB7E" w14:textId="77777777" w:rsidR="00E060BF" w:rsidRPr="00480423" w:rsidRDefault="00E060BF" w:rsidP="00AF6673">
            <w:pPr>
              <w:pStyle w:val="TAC"/>
              <w:rPr>
                <w:rFonts w:eastAsiaTheme="minorEastAsia"/>
                <w:lang w:val="en-US"/>
              </w:rPr>
            </w:pPr>
            <w:r w:rsidRPr="00C30686">
              <w:rPr>
                <w:rFonts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38B673"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BC4659" w14:textId="77777777" w:rsidR="00E060BF" w:rsidRPr="00480423" w:rsidRDefault="00E060BF" w:rsidP="00AF6673">
            <w:pPr>
              <w:pStyle w:val="TAC"/>
              <w:rPr>
                <w:rFonts w:eastAsiaTheme="minorEastAsia"/>
                <w:lang w:val="en-US" w:eastAsia="zh-CN"/>
              </w:rPr>
            </w:pPr>
          </w:p>
        </w:tc>
      </w:tr>
      <w:tr w:rsidR="00E060BF" w:rsidRPr="00480423" w14:paraId="70DF71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5A2299" w14:textId="77777777" w:rsidR="00E060BF" w:rsidRPr="00480423" w:rsidRDefault="00E060BF" w:rsidP="00AF6673">
            <w:pPr>
              <w:pStyle w:val="TAC"/>
              <w:rPr>
                <w:lang w:val="en-US"/>
              </w:rPr>
            </w:pPr>
            <w:r w:rsidRPr="00480423">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0EEE0062"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5B9156F0"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71C11CE3"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87E194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9D0A38" w14:textId="77777777" w:rsidR="00E060BF" w:rsidRPr="00480423" w:rsidRDefault="00E060BF" w:rsidP="00AF6673">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B9DD4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EBD6C10" w14:textId="77777777" w:rsidTr="005A0D4C">
        <w:trPr>
          <w:trHeight w:val="29"/>
        </w:trPr>
        <w:tc>
          <w:tcPr>
            <w:tcW w:w="3066" w:type="dxa"/>
            <w:tcBorders>
              <w:top w:val="nil"/>
              <w:left w:val="single" w:sz="4" w:space="0" w:color="auto"/>
              <w:bottom w:val="nil"/>
              <w:right w:val="single" w:sz="4" w:space="0" w:color="auto"/>
            </w:tcBorders>
            <w:vAlign w:val="center"/>
          </w:tcPr>
          <w:p w14:paraId="4714AC7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F28C3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D156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5BAAAB" w14:textId="77777777" w:rsidR="00E060BF" w:rsidRPr="00480423" w:rsidRDefault="00E060BF" w:rsidP="00AF6673">
            <w:pPr>
              <w:pStyle w:val="TAC"/>
              <w:rPr>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2AF6B8B" w14:textId="77777777" w:rsidR="00E060BF" w:rsidRPr="00480423" w:rsidRDefault="00E060BF" w:rsidP="00AF6673">
            <w:pPr>
              <w:pStyle w:val="TAC"/>
              <w:rPr>
                <w:rFonts w:eastAsiaTheme="minorEastAsia"/>
                <w:lang w:val="en-US" w:eastAsia="zh-CN"/>
              </w:rPr>
            </w:pPr>
          </w:p>
        </w:tc>
      </w:tr>
      <w:tr w:rsidR="00E060BF" w:rsidRPr="00480423" w14:paraId="0D6A70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E7A75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0B5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D8D41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4C77BB" w14:textId="77777777" w:rsidR="00E060BF" w:rsidRPr="00480423" w:rsidRDefault="00E060BF" w:rsidP="00AF6673">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099F575" w14:textId="77777777" w:rsidR="00E060BF" w:rsidRPr="00480423" w:rsidRDefault="00E060BF" w:rsidP="00AF6673">
            <w:pPr>
              <w:pStyle w:val="TAC"/>
              <w:rPr>
                <w:rFonts w:eastAsiaTheme="minorEastAsia"/>
                <w:lang w:val="en-US" w:eastAsia="zh-CN"/>
              </w:rPr>
            </w:pPr>
          </w:p>
        </w:tc>
      </w:tr>
      <w:tr w:rsidR="00E060BF" w:rsidRPr="00480423" w14:paraId="207A25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57C2C9" w14:textId="77777777" w:rsidR="00E060BF" w:rsidRPr="00480423" w:rsidRDefault="00E060BF" w:rsidP="00AF6673">
            <w:pPr>
              <w:pStyle w:val="TAC"/>
              <w:rPr>
                <w:kern w:val="2"/>
                <w:szCs w:val="22"/>
                <w:lang w:val="en-US"/>
              </w:rPr>
            </w:pPr>
            <w:r w:rsidRPr="00480423">
              <w:rPr>
                <w:kern w:val="2"/>
                <w:szCs w:val="22"/>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0CD86C7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C6DE96" w14:textId="77777777" w:rsidR="00E060BF" w:rsidRPr="00480423" w:rsidRDefault="00E060BF" w:rsidP="00AF6673">
            <w:pPr>
              <w:pStyle w:val="TAC"/>
              <w:rPr>
                <w:kern w:val="2"/>
                <w:szCs w:val="22"/>
                <w:lang w:val="en-US"/>
              </w:rPr>
            </w:pPr>
            <w:r w:rsidRPr="00480423">
              <w:rPr>
                <w:kern w:val="2"/>
                <w:szCs w:val="22"/>
                <w:lang w:val="en-US"/>
              </w:rPr>
              <w:t>CA_n66A-n71A</w:t>
            </w:r>
          </w:p>
          <w:p w14:paraId="1955FEE8" w14:textId="77777777" w:rsidR="00E060BF" w:rsidRPr="00480423" w:rsidRDefault="00E060BF" w:rsidP="00AF6673">
            <w:pPr>
              <w:pStyle w:val="TAC"/>
              <w:rPr>
                <w:kern w:val="2"/>
                <w:szCs w:val="22"/>
                <w:lang w:val="en-US"/>
              </w:rPr>
            </w:pPr>
            <w:r w:rsidRPr="00480423">
              <w:rPr>
                <w:kern w:val="2"/>
                <w:szCs w:val="22"/>
                <w:lang w:val="en-US"/>
              </w:rPr>
              <w:t>CA_n66A-n77A</w:t>
            </w:r>
            <w:r w:rsidRPr="00480423">
              <w:rPr>
                <w:rFonts w:eastAsiaTheme="minorEastAsia"/>
                <w:vertAlign w:val="superscript"/>
                <w:lang w:val="en-US" w:eastAsia="zh-CN"/>
              </w:rPr>
              <w:t>7</w:t>
            </w:r>
          </w:p>
          <w:p w14:paraId="1320B8AA" w14:textId="77777777" w:rsidR="00E060BF" w:rsidRPr="00480423" w:rsidRDefault="00E060BF" w:rsidP="00AF6673">
            <w:pPr>
              <w:pStyle w:val="TAC"/>
              <w:rPr>
                <w:kern w:val="2"/>
                <w:szCs w:val="22"/>
                <w:lang w:val="en-US"/>
              </w:rPr>
            </w:pPr>
            <w:r w:rsidRPr="00480423">
              <w:rPr>
                <w:kern w:val="2"/>
                <w:szCs w:val="22"/>
                <w:lang w:val="en-US"/>
              </w:rPr>
              <w:t>CA_n71A-n77A</w:t>
            </w:r>
            <w:r w:rsidRPr="00480423">
              <w:rPr>
                <w:rFonts w:eastAsiaTheme="minorEastAsia"/>
                <w:vertAlign w:val="superscript"/>
                <w:lang w:val="en-US" w:eastAsia="zh-CN"/>
              </w:rPr>
              <w:t>7</w:t>
            </w:r>
          </w:p>
          <w:p w14:paraId="695915F1" w14:textId="77777777" w:rsidR="00E060BF" w:rsidRPr="00480423" w:rsidRDefault="00E060BF" w:rsidP="00AF6673">
            <w:pPr>
              <w:pStyle w:val="TAC"/>
              <w:rPr>
                <w:kern w:val="2"/>
                <w:szCs w:val="22"/>
                <w:lang w:val="en-US"/>
              </w:rPr>
            </w:pPr>
          </w:p>
          <w:p w14:paraId="19ABA3A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13299"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EF12F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1EB853F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4B5F15" w14:textId="77777777" w:rsidTr="005A0D4C">
        <w:trPr>
          <w:trHeight w:val="29"/>
        </w:trPr>
        <w:tc>
          <w:tcPr>
            <w:tcW w:w="3066" w:type="dxa"/>
            <w:tcBorders>
              <w:top w:val="nil"/>
              <w:left w:val="single" w:sz="4" w:space="0" w:color="auto"/>
              <w:bottom w:val="nil"/>
              <w:right w:val="single" w:sz="4" w:space="0" w:color="auto"/>
            </w:tcBorders>
            <w:vAlign w:val="center"/>
          </w:tcPr>
          <w:p w14:paraId="090A6D4B"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700F94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D27C7B"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FE4FB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84572A1" w14:textId="77777777" w:rsidR="00E060BF" w:rsidRPr="00480423" w:rsidRDefault="00E060BF" w:rsidP="00AF6673">
            <w:pPr>
              <w:pStyle w:val="TAC"/>
              <w:rPr>
                <w:kern w:val="2"/>
                <w:szCs w:val="22"/>
                <w:lang w:val="en-US" w:eastAsia="zh-CN"/>
              </w:rPr>
            </w:pPr>
          </w:p>
        </w:tc>
      </w:tr>
      <w:tr w:rsidR="00E060BF" w:rsidRPr="00480423" w14:paraId="0FAB89A4" w14:textId="77777777" w:rsidTr="005A0D4C">
        <w:trPr>
          <w:trHeight w:val="29"/>
        </w:trPr>
        <w:tc>
          <w:tcPr>
            <w:tcW w:w="3066" w:type="dxa"/>
            <w:tcBorders>
              <w:top w:val="nil"/>
              <w:left w:val="single" w:sz="4" w:space="0" w:color="auto"/>
              <w:bottom w:val="nil"/>
              <w:right w:val="single" w:sz="4" w:space="0" w:color="auto"/>
            </w:tcBorders>
            <w:vAlign w:val="center"/>
          </w:tcPr>
          <w:p w14:paraId="058B853F"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5483627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65E30C"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C41F7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8F73B53" w14:textId="77777777" w:rsidR="00E060BF" w:rsidRPr="00480423" w:rsidRDefault="00E060BF" w:rsidP="00AF6673">
            <w:pPr>
              <w:pStyle w:val="TAC"/>
              <w:rPr>
                <w:kern w:val="2"/>
                <w:szCs w:val="22"/>
                <w:lang w:val="en-US" w:eastAsia="zh-CN"/>
              </w:rPr>
            </w:pPr>
          </w:p>
        </w:tc>
      </w:tr>
      <w:tr w:rsidR="00E060BF" w:rsidRPr="00480423" w14:paraId="62A2176E" w14:textId="77777777" w:rsidTr="005A0D4C">
        <w:trPr>
          <w:trHeight w:val="29"/>
        </w:trPr>
        <w:tc>
          <w:tcPr>
            <w:tcW w:w="3066" w:type="dxa"/>
            <w:tcBorders>
              <w:top w:val="nil"/>
              <w:left w:val="single" w:sz="4" w:space="0" w:color="auto"/>
              <w:bottom w:val="nil"/>
              <w:right w:val="single" w:sz="4" w:space="0" w:color="auto"/>
            </w:tcBorders>
            <w:vAlign w:val="center"/>
          </w:tcPr>
          <w:p w14:paraId="42CC0BAE"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28E8E7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2486B"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A0D6DD" w14:textId="77777777" w:rsidR="00E060BF" w:rsidRPr="00480423" w:rsidRDefault="00E060BF" w:rsidP="00AF6673">
            <w:pPr>
              <w:pStyle w:val="TAC"/>
              <w:rPr>
                <w:lang w:val="en-US" w:eastAsia="zh-CN" w:bidi="ar"/>
              </w:rPr>
            </w:pPr>
            <w:r w:rsidRPr="00480423">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795F9348"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78F0E782" w14:textId="77777777" w:rsidTr="005A0D4C">
        <w:trPr>
          <w:trHeight w:val="29"/>
        </w:trPr>
        <w:tc>
          <w:tcPr>
            <w:tcW w:w="3066" w:type="dxa"/>
            <w:tcBorders>
              <w:top w:val="nil"/>
              <w:left w:val="single" w:sz="4" w:space="0" w:color="auto"/>
              <w:bottom w:val="nil"/>
              <w:right w:val="single" w:sz="4" w:space="0" w:color="auto"/>
            </w:tcBorders>
            <w:vAlign w:val="center"/>
          </w:tcPr>
          <w:p w14:paraId="7F69D4E9" w14:textId="77777777" w:rsidR="00E060BF" w:rsidRPr="00480423" w:rsidRDefault="00E060BF" w:rsidP="00AF6673">
            <w:pPr>
              <w:pStyle w:val="TAC"/>
              <w:rPr>
                <w:lang w:val="en-US"/>
              </w:rPr>
            </w:pPr>
          </w:p>
        </w:tc>
        <w:tc>
          <w:tcPr>
            <w:tcW w:w="2712" w:type="dxa"/>
            <w:vMerge/>
            <w:tcBorders>
              <w:left w:val="single" w:sz="4" w:space="0" w:color="auto"/>
              <w:bottom w:val="nil"/>
              <w:right w:val="single" w:sz="4" w:space="0" w:color="auto"/>
            </w:tcBorders>
            <w:vAlign w:val="center"/>
          </w:tcPr>
          <w:p w14:paraId="1A19FBD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DE1621" w14:textId="77777777" w:rsidR="00E060BF" w:rsidRPr="00480423" w:rsidRDefault="00E060BF" w:rsidP="00AF6673">
            <w:pPr>
              <w:pStyle w:val="TAC"/>
              <w:rPr>
                <w:kern w:val="2"/>
                <w:szCs w:val="22"/>
                <w:lang w:val="en-US"/>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03D956" w14:textId="77777777" w:rsidR="00E060BF" w:rsidRPr="00480423" w:rsidRDefault="00E060BF" w:rsidP="00AF6673">
            <w:pPr>
              <w:pStyle w:val="TAC"/>
              <w:rPr>
                <w:lang w:val="en-US" w:eastAsia="zh-CN" w:bidi="ar"/>
              </w:rPr>
            </w:pPr>
            <w:r w:rsidRPr="00480423">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5EB5A111" w14:textId="77777777" w:rsidR="00E060BF" w:rsidRPr="00480423" w:rsidRDefault="00E060BF" w:rsidP="00AF6673">
            <w:pPr>
              <w:pStyle w:val="TAC"/>
              <w:rPr>
                <w:kern w:val="2"/>
                <w:szCs w:val="22"/>
                <w:lang w:val="en-US" w:eastAsia="zh-CN"/>
              </w:rPr>
            </w:pPr>
          </w:p>
        </w:tc>
      </w:tr>
      <w:tr w:rsidR="00E060BF" w:rsidRPr="00480423" w14:paraId="178EDF5F" w14:textId="77777777" w:rsidTr="005A0D4C">
        <w:trPr>
          <w:trHeight w:val="29"/>
        </w:trPr>
        <w:tc>
          <w:tcPr>
            <w:tcW w:w="3066" w:type="dxa"/>
            <w:tcBorders>
              <w:top w:val="nil"/>
              <w:left w:val="single" w:sz="4" w:space="0" w:color="auto"/>
              <w:bottom w:val="nil"/>
              <w:right w:val="single" w:sz="4" w:space="0" w:color="auto"/>
            </w:tcBorders>
            <w:vAlign w:val="center"/>
          </w:tcPr>
          <w:p w14:paraId="4CEE5A5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F0D909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715695" w14:textId="77777777" w:rsidR="00E060BF" w:rsidRPr="00480423" w:rsidRDefault="00E060BF" w:rsidP="00AF6673">
            <w:pPr>
              <w:pStyle w:val="TAC"/>
              <w:rPr>
                <w:kern w:val="2"/>
                <w:szCs w:val="22"/>
                <w:lang w:val="en-US"/>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138F08" w14:textId="77777777" w:rsidR="00E060BF" w:rsidRPr="00480423" w:rsidRDefault="00E060BF" w:rsidP="00AF6673">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A631E52" w14:textId="77777777" w:rsidR="00E060BF" w:rsidRPr="00480423" w:rsidRDefault="00E060BF" w:rsidP="00AF6673">
            <w:pPr>
              <w:pStyle w:val="TAC"/>
              <w:rPr>
                <w:kern w:val="2"/>
                <w:szCs w:val="22"/>
                <w:lang w:val="en-US" w:eastAsia="zh-CN"/>
              </w:rPr>
            </w:pPr>
          </w:p>
        </w:tc>
      </w:tr>
      <w:tr w:rsidR="00E060BF" w:rsidRPr="00480423" w14:paraId="76FB38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1C0019" w14:textId="77777777" w:rsidR="00E060BF" w:rsidRPr="00480423" w:rsidRDefault="00E060BF" w:rsidP="00AF6673">
            <w:pPr>
              <w:pStyle w:val="TAC"/>
              <w:rPr>
                <w:kern w:val="2"/>
                <w:szCs w:val="22"/>
                <w:lang w:val="en-US"/>
              </w:rPr>
            </w:pPr>
            <w:r w:rsidRPr="00DF22A5">
              <w:rPr>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503CAEF3" w14:textId="77777777" w:rsidR="00E060BF" w:rsidRPr="00C30686" w:rsidRDefault="00E060BF" w:rsidP="00AF6673">
            <w:pPr>
              <w:pStyle w:val="TAC"/>
              <w:rPr>
                <w:lang w:val="en-US"/>
              </w:rPr>
            </w:pPr>
            <w:r w:rsidRPr="00C30686">
              <w:rPr>
                <w:lang w:val="en-US"/>
              </w:rPr>
              <w:t>CA_n66A-n71A</w:t>
            </w:r>
          </w:p>
          <w:p w14:paraId="43108162" w14:textId="77777777" w:rsidR="00E060BF" w:rsidRPr="00C30686" w:rsidRDefault="00E060BF" w:rsidP="00AF6673">
            <w:pPr>
              <w:pStyle w:val="TAC"/>
              <w:rPr>
                <w:lang w:val="en-US"/>
              </w:rPr>
            </w:pPr>
            <w:r w:rsidRPr="00C30686">
              <w:rPr>
                <w:lang w:val="en-US"/>
              </w:rPr>
              <w:t>CA_n66A-n77A</w:t>
            </w:r>
          </w:p>
          <w:p w14:paraId="6B407606" w14:textId="77777777" w:rsidR="00E060BF" w:rsidRPr="00480423" w:rsidRDefault="00E060BF" w:rsidP="00AF6673">
            <w:pPr>
              <w:pStyle w:val="TAC"/>
              <w:rPr>
                <w:kern w:val="2"/>
                <w:szCs w:val="22"/>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2FCB3D3" w14:textId="77777777" w:rsidR="00E060BF" w:rsidRPr="00480423" w:rsidRDefault="00E060BF" w:rsidP="00AF6673">
            <w:pPr>
              <w:pStyle w:val="TAC"/>
              <w:rPr>
                <w:kern w:val="2"/>
                <w:szCs w:val="22"/>
                <w:lang w:val="en-US"/>
              </w:rPr>
            </w:pPr>
            <w:r w:rsidRPr="00C30686">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8B7201" w14:textId="77777777" w:rsidR="00E060BF" w:rsidRPr="00480423" w:rsidRDefault="00E060BF" w:rsidP="00AF6673">
            <w:pPr>
              <w:pStyle w:val="TAC"/>
              <w:rPr>
                <w:lang w:val="en-US" w:eastAsia="zh-CN" w:bidi="ar"/>
              </w:rPr>
            </w:pPr>
            <w:r w:rsidRPr="00C30686">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27A16DBA" w14:textId="77777777" w:rsidR="00E060BF" w:rsidRPr="00480423" w:rsidRDefault="00E060BF" w:rsidP="00AF6673">
            <w:pPr>
              <w:pStyle w:val="TAC"/>
              <w:rPr>
                <w:kern w:val="2"/>
                <w:szCs w:val="22"/>
                <w:lang w:val="en-US" w:eastAsia="zh-CN"/>
              </w:rPr>
            </w:pPr>
            <w:r w:rsidRPr="00C30686">
              <w:rPr>
                <w:kern w:val="2"/>
                <w:szCs w:val="22"/>
                <w:lang w:val="en-US" w:eastAsia="zh-CN"/>
              </w:rPr>
              <w:t>4 and 5</w:t>
            </w:r>
          </w:p>
        </w:tc>
      </w:tr>
      <w:tr w:rsidR="00E060BF" w:rsidRPr="00480423" w14:paraId="1FD4AF0F" w14:textId="77777777" w:rsidTr="005A0D4C">
        <w:trPr>
          <w:trHeight w:val="29"/>
        </w:trPr>
        <w:tc>
          <w:tcPr>
            <w:tcW w:w="3066" w:type="dxa"/>
            <w:tcBorders>
              <w:top w:val="nil"/>
              <w:left w:val="single" w:sz="4" w:space="0" w:color="auto"/>
              <w:bottom w:val="nil"/>
              <w:right w:val="single" w:sz="4" w:space="0" w:color="auto"/>
            </w:tcBorders>
            <w:vAlign w:val="center"/>
          </w:tcPr>
          <w:p w14:paraId="1EB2C49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B2BA82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DE797E" w14:textId="77777777" w:rsidR="00E060BF" w:rsidRPr="00480423" w:rsidRDefault="00E060BF" w:rsidP="00AF6673">
            <w:pPr>
              <w:pStyle w:val="TAC"/>
              <w:rPr>
                <w:kern w:val="2"/>
                <w:szCs w:val="22"/>
                <w:lang w:val="en-US"/>
              </w:rPr>
            </w:pPr>
            <w:r w:rsidRPr="00C30686">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E7BFBF" w14:textId="77777777" w:rsidR="00E060BF" w:rsidRPr="00480423" w:rsidRDefault="00E060BF" w:rsidP="00AF6673">
            <w:pPr>
              <w:pStyle w:val="TAC"/>
              <w:rPr>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6B3EE95" w14:textId="77777777" w:rsidR="00E060BF" w:rsidRPr="00480423" w:rsidRDefault="00E060BF" w:rsidP="00AF6673">
            <w:pPr>
              <w:pStyle w:val="TAC"/>
              <w:rPr>
                <w:kern w:val="2"/>
                <w:szCs w:val="22"/>
                <w:lang w:val="en-US" w:eastAsia="zh-CN"/>
              </w:rPr>
            </w:pPr>
          </w:p>
        </w:tc>
      </w:tr>
      <w:tr w:rsidR="00E060BF" w:rsidRPr="00480423" w14:paraId="04A7A25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4C9FA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949A6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48D74" w14:textId="77777777" w:rsidR="00E060BF" w:rsidRPr="00480423" w:rsidRDefault="00E060BF" w:rsidP="00AF6673">
            <w:pPr>
              <w:pStyle w:val="TAC"/>
              <w:rPr>
                <w:kern w:val="2"/>
                <w:szCs w:val="22"/>
                <w:lang w:val="en-US"/>
              </w:rPr>
            </w:pPr>
            <w:r w:rsidRPr="00C30686">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376C7" w14:textId="77777777" w:rsidR="00E060BF" w:rsidRPr="00480423" w:rsidRDefault="00E060BF" w:rsidP="00AF6673">
            <w:pPr>
              <w:pStyle w:val="TAC"/>
              <w:rPr>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3508FC0" w14:textId="77777777" w:rsidR="00E060BF" w:rsidRPr="00480423" w:rsidRDefault="00E060BF" w:rsidP="00AF6673">
            <w:pPr>
              <w:pStyle w:val="TAC"/>
              <w:rPr>
                <w:kern w:val="2"/>
                <w:szCs w:val="22"/>
                <w:lang w:val="en-US" w:eastAsia="zh-CN"/>
              </w:rPr>
            </w:pPr>
          </w:p>
        </w:tc>
      </w:tr>
      <w:tr w:rsidR="00E060BF" w:rsidRPr="00480423" w14:paraId="0B5EDD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0B215F" w14:textId="77777777" w:rsidR="00E060BF" w:rsidRPr="00480423" w:rsidRDefault="00E060BF" w:rsidP="00AF6673">
            <w:pPr>
              <w:pStyle w:val="TAC"/>
              <w:rPr>
                <w:kern w:val="2"/>
                <w:szCs w:val="22"/>
                <w:lang w:val="en-US"/>
              </w:rPr>
            </w:pPr>
            <w:r w:rsidRPr="00480423">
              <w:rPr>
                <w:kern w:val="2"/>
                <w:szCs w:val="22"/>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7C0BFD78" w14:textId="77777777" w:rsidR="00E060BF" w:rsidRPr="00480423" w:rsidRDefault="00E060BF" w:rsidP="00AF6673">
            <w:pPr>
              <w:pStyle w:val="TAC"/>
              <w:rPr>
                <w:kern w:val="2"/>
                <w:szCs w:val="22"/>
                <w:lang w:val="en-US"/>
              </w:rPr>
            </w:pPr>
            <w:r w:rsidRPr="00480423">
              <w:rPr>
                <w:kern w:val="2"/>
                <w:szCs w:val="22"/>
                <w:lang w:val="en-US"/>
              </w:rPr>
              <w:t>CA_n66A-n71A</w:t>
            </w:r>
          </w:p>
          <w:p w14:paraId="7307DB21" w14:textId="77777777" w:rsidR="00E060BF" w:rsidRPr="00480423" w:rsidRDefault="00E060BF" w:rsidP="00AF6673">
            <w:pPr>
              <w:pStyle w:val="TAC"/>
              <w:rPr>
                <w:kern w:val="2"/>
                <w:lang w:val="en-US"/>
              </w:rPr>
            </w:pPr>
            <w:r w:rsidRPr="00480423">
              <w:rPr>
                <w:kern w:val="2"/>
                <w:szCs w:val="22"/>
                <w:lang w:val="en-US"/>
              </w:rPr>
              <w:t>CA_n66A-n78A</w:t>
            </w:r>
          </w:p>
          <w:p w14:paraId="0F6E689E"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9B030F8"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535D1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26B0F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BC18D65" w14:textId="77777777" w:rsidTr="005A0D4C">
        <w:trPr>
          <w:trHeight w:val="29"/>
        </w:trPr>
        <w:tc>
          <w:tcPr>
            <w:tcW w:w="3066" w:type="dxa"/>
            <w:tcBorders>
              <w:top w:val="nil"/>
              <w:left w:val="single" w:sz="4" w:space="0" w:color="auto"/>
              <w:bottom w:val="nil"/>
              <w:right w:val="single" w:sz="4" w:space="0" w:color="auto"/>
            </w:tcBorders>
            <w:vAlign w:val="center"/>
          </w:tcPr>
          <w:p w14:paraId="5172A96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6DA864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5E16CC"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9D9B7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5626B77" w14:textId="77777777" w:rsidR="00E060BF" w:rsidRPr="00480423" w:rsidRDefault="00E060BF" w:rsidP="00AF6673">
            <w:pPr>
              <w:pStyle w:val="TAC"/>
              <w:rPr>
                <w:kern w:val="2"/>
                <w:szCs w:val="22"/>
                <w:lang w:val="en-US" w:eastAsia="zh-CN"/>
              </w:rPr>
            </w:pPr>
          </w:p>
        </w:tc>
      </w:tr>
      <w:tr w:rsidR="00E060BF" w:rsidRPr="00480423" w14:paraId="18C7C6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5A3B6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FA4A9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1A4021"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1AF71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855982" w14:textId="77777777" w:rsidR="00E060BF" w:rsidRPr="00480423" w:rsidRDefault="00E060BF" w:rsidP="00AF6673">
            <w:pPr>
              <w:pStyle w:val="TAC"/>
              <w:rPr>
                <w:kern w:val="2"/>
                <w:szCs w:val="22"/>
                <w:lang w:val="en-US" w:eastAsia="zh-CN"/>
              </w:rPr>
            </w:pPr>
          </w:p>
        </w:tc>
      </w:tr>
      <w:tr w:rsidR="00E060BF" w:rsidRPr="00480423" w14:paraId="5A8C7BFA" w14:textId="77777777" w:rsidTr="005A0D4C">
        <w:trPr>
          <w:trHeight w:val="29"/>
        </w:trPr>
        <w:tc>
          <w:tcPr>
            <w:tcW w:w="3066" w:type="dxa"/>
            <w:tcBorders>
              <w:top w:val="nil"/>
              <w:left w:val="single" w:sz="4" w:space="0" w:color="auto"/>
              <w:bottom w:val="nil"/>
              <w:right w:val="single" w:sz="4" w:space="0" w:color="auto"/>
            </w:tcBorders>
            <w:vAlign w:val="center"/>
          </w:tcPr>
          <w:p w14:paraId="431B4E93" w14:textId="77777777" w:rsidR="00E060BF" w:rsidRPr="00480423" w:rsidRDefault="00E060BF" w:rsidP="00AF6673">
            <w:pPr>
              <w:pStyle w:val="TAC"/>
              <w:rPr>
                <w:kern w:val="2"/>
                <w:szCs w:val="22"/>
                <w:lang w:val="en-US"/>
              </w:rPr>
            </w:pPr>
            <w:r w:rsidRPr="00480423">
              <w:rPr>
                <w:kern w:val="2"/>
                <w:szCs w:val="22"/>
                <w:lang w:val="en-US"/>
              </w:rPr>
              <w:t>CA_n66A-n71A-n78(2A)</w:t>
            </w:r>
          </w:p>
        </w:tc>
        <w:tc>
          <w:tcPr>
            <w:tcW w:w="2712" w:type="dxa"/>
            <w:tcBorders>
              <w:top w:val="nil"/>
              <w:left w:val="single" w:sz="4" w:space="0" w:color="auto"/>
              <w:bottom w:val="nil"/>
              <w:right w:val="single" w:sz="4" w:space="0" w:color="auto"/>
            </w:tcBorders>
            <w:vAlign w:val="center"/>
          </w:tcPr>
          <w:p w14:paraId="09A23991" w14:textId="77777777" w:rsidR="00E060BF" w:rsidRPr="00480423" w:rsidRDefault="00E060BF" w:rsidP="00AF6673">
            <w:pPr>
              <w:pStyle w:val="TAC"/>
              <w:rPr>
                <w:kern w:val="2"/>
                <w:szCs w:val="22"/>
                <w:lang w:val="en-US"/>
              </w:rPr>
            </w:pPr>
            <w:r w:rsidRPr="00480423">
              <w:rPr>
                <w:kern w:val="2"/>
                <w:szCs w:val="22"/>
                <w:lang w:val="en-US"/>
              </w:rPr>
              <w:t>CA_n66A-n71A</w:t>
            </w:r>
          </w:p>
          <w:p w14:paraId="2F873330" w14:textId="77777777" w:rsidR="00E060BF" w:rsidRPr="00480423" w:rsidRDefault="00E060BF" w:rsidP="00AF6673">
            <w:pPr>
              <w:pStyle w:val="TAC"/>
              <w:rPr>
                <w:kern w:val="2"/>
                <w:lang w:val="en-US"/>
              </w:rPr>
            </w:pPr>
            <w:r w:rsidRPr="00480423">
              <w:rPr>
                <w:kern w:val="2"/>
                <w:szCs w:val="22"/>
                <w:lang w:val="en-US"/>
              </w:rPr>
              <w:t>CA_n66A-n78A</w:t>
            </w:r>
          </w:p>
          <w:p w14:paraId="70C38529"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7D8761A"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376ED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A39B5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084FF96" w14:textId="77777777" w:rsidTr="005A0D4C">
        <w:trPr>
          <w:trHeight w:val="29"/>
        </w:trPr>
        <w:tc>
          <w:tcPr>
            <w:tcW w:w="3066" w:type="dxa"/>
            <w:tcBorders>
              <w:top w:val="nil"/>
              <w:left w:val="single" w:sz="4" w:space="0" w:color="auto"/>
              <w:bottom w:val="nil"/>
              <w:right w:val="single" w:sz="4" w:space="0" w:color="auto"/>
            </w:tcBorders>
            <w:vAlign w:val="center"/>
          </w:tcPr>
          <w:p w14:paraId="5A7D186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C1D5D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948D7C"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04A4D1"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833A670" w14:textId="77777777" w:rsidR="00E060BF" w:rsidRPr="00480423" w:rsidRDefault="00E060BF" w:rsidP="00AF6673">
            <w:pPr>
              <w:pStyle w:val="TAC"/>
              <w:rPr>
                <w:kern w:val="2"/>
                <w:szCs w:val="22"/>
                <w:lang w:val="en-US" w:eastAsia="zh-CN"/>
              </w:rPr>
            </w:pPr>
          </w:p>
        </w:tc>
      </w:tr>
      <w:tr w:rsidR="00E060BF" w:rsidRPr="00480423" w14:paraId="620427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4E02B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CB35F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23EDE"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9280F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76AA9E2" w14:textId="77777777" w:rsidR="00E060BF" w:rsidRPr="00480423" w:rsidRDefault="00E060BF" w:rsidP="00AF6673">
            <w:pPr>
              <w:pStyle w:val="TAC"/>
              <w:rPr>
                <w:kern w:val="2"/>
                <w:szCs w:val="22"/>
                <w:lang w:val="en-US" w:eastAsia="zh-CN"/>
              </w:rPr>
            </w:pPr>
          </w:p>
        </w:tc>
      </w:tr>
      <w:tr w:rsidR="00E060BF" w:rsidRPr="00480423" w14:paraId="3C2FDDD6" w14:textId="77777777" w:rsidTr="005A0D4C">
        <w:trPr>
          <w:trHeight w:val="29"/>
        </w:trPr>
        <w:tc>
          <w:tcPr>
            <w:tcW w:w="3066" w:type="dxa"/>
            <w:tcBorders>
              <w:top w:val="nil"/>
              <w:left w:val="single" w:sz="4" w:space="0" w:color="auto"/>
              <w:bottom w:val="nil"/>
              <w:right w:val="single" w:sz="4" w:space="0" w:color="auto"/>
            </w:tcBorders>
            <w:vAlign w:val="center"/>
          </w:tcPr>
          <w:p w14:paraId="547F182F" w14:textId="77777777" w:rsidR="00E060BF" w:rsidRPr="00480423" w:rsidRDefault="00E060BF" w:rsidP="00AF6673">
            <w:pPr>
              <w:pStyle w:val="TAC"/>
              <w:rPr>
                <w:kern w:val="2"/>
                <w:szCs w:val="22"/>
                <w:lang w:val="en-US"/>
              </w:rPr>
            </w:pPr>
            <w:r w:rsidRPr="00480423">
              <w:rPr>
                <w:kern w:val="2"/>
                <w:szCs w:val="22"/>
                <w:lang w:val="en-US"/>
              </w:rPr>
              <w:t>CA_n66(2A)-n71A-n78A</w:t>
            </w:r>
          </w:p>
        </w:tc>
        <w:tc>
          <w:tcPr>
            <w:tcW w:w="2712" w:type="dxa"/>
            <w:tcBorders>
              <w:top w:val="nil"/>
              <w:left w:val="single" w:sz="4" w:space="0" w:color="auto"/>
              <w:bottom w:val="nil"/>
              <w:right w:val="single" w:sz="4" w:space="0" w:color="auto"/>
            </w:tcBorders>
            <w:vAlign w:val="center"/>
          </w:tcPr>
          <w:p w14:paraId="2ACFA5E8" w14:textId="77777777" w:rsidR="00E060BF" w:rsidRPr="00480423" w:rsidRDefault="00E060BF" w:rsidP="00AF6673">
            <w:pPr>
              <w:pStyle w:val="TAC"/>
              <w:rPr>
                <w:kern w:val="2"/>
                <w:szCs w:val="22"/>
                <w:lang w:val="en-US"/>
              </w:rPr>
            </w:pPr>
            <w:r w:rsidRPr="00480423">
              <w:rPr>
                <w:kern w:val="2"/>
                <w:szCs w:val="22"/>
                <w:lang w:val="en-US"/>
              </w:rPr>
              <w:t>CA_n66A-n71A</w:t>
            </w:r>
          </w:p>
          <w:p w14:paraId="7B1C7F28" w14:textId="77777777" w:rsidR="00E060BF" w:rsidRPr="00480423" w:rsidRDefault="00E060BF" w:rsidP="00AF6673">
            <w:pPr>
              <w:pStyle w:val="TAC"/>
              <w:rPr>
                <w:kern w:val="2"/>
                <w:lang w:val="en-US"/>
              </w:rPr>
            </w:pPr>
            <w:r w:rsidRPr="00480423">
              <w:rPr>
                <w:kern w:val="2"/>
                <w:szCs w:val="22"/>
                <w:lang w:val="en-US"/>
              </w:rPr>
              <w:t>CA_n66A-n78A</w:t>
            </w:r>
          </w:p>
          <w:p w14:paraId="0F47257C"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775B494"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9D63E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660DD84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58C3BA" w14:textId="77777777" w:rsidTr="005A0D4C">
        <w:trPr>
          <w:trHeight w:val="29"/>
        </w:trPr>
        <w:tc>
          <w:tcPr>
            <w:tcW w:w="3066" w:type="dxa"/>
            <w:tcBorders>
              <w:top w:val="nil"/>
              <w:left w:val="single" w:sz="4" w:space="0" w:color="auto"/>
              <w:bottom w:val="nil"/>
              <w:right w:val="single" w:sz="4" w:space="0" w:color="auto"/>
            </w:tcBorders>
            <w:vAlign w:val="center"/>
          </w:tcPr>
          <w:p w14:paraId="135E28B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E4DDE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537C24"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CE2A7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1540430B" w14:textId="77777777" w:rsidR="00E060BF" w:rsidRPr="00480423" w:rsidRDefault="00E060BF" w:rsidP="00AF6673">
            <w:pPr>
              <w:pStyle w:val="TAC"/>
              <w:rPr>
                <w:kern w:val="2"/>
                <w:szCs w:val="22"/>
                <w:lang w:val="en-US" w:eastAsia="zh-CN"/>
              </w:rPr>
            </w:pPr>
          </w:p>
        </w:tc>
      </w:tr>
      <w:tr w:rsidR="00E060BF" w:rsidRPr="00480423" w14:paraId="03907B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59A26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B7BEC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EBA13"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D5465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F75BFB" w14:textId="77777777" w:rsidR="00E060BF" w:rsidRPr="00480423" w:rsidRDefault="00E060BF" w:rsidP="00AF6673">
            <w:pPr>
              <w:pStyle w:val="TAC"/>
              <w:rPr>
                <w:kern w:val="2"/>
                <w:szCs w:val="22"/>
                <w:lang w:val="en-US" w:eastAsia="zh-CN"/>
              </w:rPr>
            </w:pPr>
          </w:p>
        </w:tc>
      </w:tr>
      <w:tr w:rsidR="00E060BF" w:rsidRPr="00480423" w14:paraId="4890CF32" w14:textId="77777777" w:rsidTr="005A0D4C">
        <w:trPr>
          <w:trHeight w:val="29"/>
        </w:trPr>
        <w:tc>
          <w:tcPr>
            <w:tcW w:w="3066" w:type="dxa"/>
            <w:tcBorders>
              <w:top w:val="nil"/>
              <w:left w:val="single" w:sz="4" w:space="0" w:color="auto"/>
              <w:bottom w:val="nil"/>
              <w:right w:val="single" w:sz="4" w:space="0" w:color="auto"/>
            </w:tcBorders>
            <w:vAlign w:val="center"/>
          </w:tcPr>
          <w:p w14:paraId="58E89791" w14:textId="77777777" w:rsidR="00E060BF" w:rsidRPr="00480423" w:rsidRDefault="00E060BF" w:rsidP="00AF6673">
            <w:pPr>
              <w:pStyle w:val="TAC"/>
              <w:rPr>
                <w:kern w:val="2"/>
                <w:szCs w:val="22"/>
                <w:lang w:val="en-US"/>
              </w:rPr>
            </w:pPr>
            <w:r w:rsidRPr="00480423">
              <w:rPr>
                <w:kern w:val="2"/>
                <w:szCs w:val="22"/>
                <w:lang w:val="en-US"/>
              </w:rPr>
              <w:t>CA_n66(2A)-n71A-n78(2A)</w:t>
            </w:r>
          </w:p>
        </w:tc>
        <w:tc>
          <w:tcPr>
            <w:tcW w:w="2712" w:type="dxa"/>
            <w:tcBorders>
              <w:top w:val="nil"/>
              <w:left w:val="single" w:sz="4" w:space="0" w:color="auto"/>
              <w:bottom w:val="nil"/>
              <w:right w:val="single" w:sz="4" w:space="0" w:color="auto"/>
            </w:tcBorders>
            <w:vAlign w:val="center"/>
          </w:tcPr>
          <w:p w14:paraId="6E0B8A90" w14:textId="77777777" w:rsidR="00E060BF" w:rsidRPr="00480423" w:rsidRDefault="00E060BF" w:rsidP="00AF6673">
            <w:pPr>
              <w:pStyle w:val="TAC"/>
              <w:rPr>
                <w:kern w:val="2"/>
                <w:szCs w:val="22"/>
                <w:lang w:val="en-US"/>
              </w:rPr>
            </w:pPr>
            <w:r w:rsidRPr="00480423">
              <w:rPr>
                <w:kern w:val="2"/>
                <w:szCs w:val="22"/>
                <w:lang w:val="en-US"/>
              </w:rPr>
              <w:t>CA_n66A-n71A</w:t>
            </w:r>
          </w:p>
          <w:p w14:paraId="4BCF9DF0" w14:textId="77777777" w:rsidR="00E060BF" w:rsidRPr="00480423" w:rsidRDefault="00E060BF" w:rsidP="00AF6673">
            <w:pPr>
              <w:pStyle w:val="TAC"/>
              <w:rPr>
                <w:kern w:val="2"/>
                <w:lang w:val="en-US"/>
              </w:rPr>
            </w:pPr>
            <w:r w:rsidRPr="00480423">
              <w:rPr>
                <w:kern w:val="2"/>
                <w:szCs w:val="22"/>
                <w:lang w:val="en-US"/>
              </w:rPr>
              <w:t>CA_n66A-n78A</w:t>
            </w:r>
          </w:p>
          <w:p w14:paraId="76EAE21E"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2BF18240"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1E93B6"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0F158B61"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38EC857B" w14:textId="77777777" w:rsidTr="005A0D4C">
        <w:trPr>
          <w:trHeight w:val="29"/>
        </w:trPr>
        <w:tc>
          <w:tcPr>
            <w:tcW w:w="3066" w:type="dxa"/>
            <w:tcBorders>
              <w:top w:val="nil"/>
              <w:left w:val="single" w:sz="4" w:space="0" w:color="auto"/>
              <w:bottom w:val="nil"/>
              <w:right w:val="single" w:sz="4" w:space="0" w:color="auto"/>
            </w:tcBorders>
            <w:vAlign w:val="center"/>
          </w:tcPr>
          <w:p w14:paraId="76698B8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A1A962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FE52F7"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C1CBE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8B87EFD" w14:textId="77777777" w:rsidR="00E060BF" w:rsidRPr="00480423" w:rsidRDefault="00E060BF" w:rsidP="00AF6673">
            <w:pPr>
              <w:pStyle w:val="TAC"/>
              <w:rPr>
                <w:kern w:val="2"/>
                <w:szCs w:val="22"/>
                <w:lang w:val="en-US" w:eastAsia="zh-CN"/>
              </w:rPr>
            </w:pPr>
          </w:p>
        </w:tc>
      </w:tr>
      <w:tr w:rsidR="00E060BF" w:rsidRPr="00480423" w14:paraId="13F9B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C983C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D1E0D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AC10CC"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0D106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73B9617" w14:textId="77777777" w:rsidR="00E060BF" w:rsidRPr="00480423" w:rsidRDefault="00E060BF" w:rsidP="00AF6673">
            <w:pPr>
              <w:pStyle w:val="TAC"/>
              <w:rPr>
                <w:kern w:val="2"/>
                <w:szCs w:val="22"/>
                <w:lang w:val="en-US" w:eastAsia="zh-CN"/>
              </w:rPr>
            </w:pPr>
          </w:p>
        </w:tc>
      </w:tr>
      <w:tr w:rsidR="00E060BF" w:rsidRPr="00480423" w14:paraId="73840F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5C3989" w14:textId="77777777" w:rsidR="00E060BF" w:rsidRPr="00480423" w:rsidRDefault="00E060BF" w:rsidP="00AF6673">
            <w:pPr>
              <w:pStyle w:val="TAC"/>
              <w:rPr>
                <w:lang w:eastAsia="zh-CN"/>
              </w:rPr>
            </w:pPr>
            <w:r w:rsidRPr="00C8045A">
              <w:rPr>
                <w:lang w:eastAsia="zh-CN"/>
              </w:rPr>
              <w:t>CA_n</w:t>
            </w:r>
            <w:r>
              <w:rPr>
                <w:lang w:eastAsia="zh-CN"/>
              </w:rPr>
              <w:t>66</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06183BB4" w14:textId="77777777" w:rsidR="00E060BF" w:rsidRPr="00EC54FC" w:rsidRDefault="00E060BF" w:rsidP="00AF667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6AB7107A" w14:textId="77777777" w:rsidR="00E060BF" w:rsidRPr="00EC54FC" w:rsidRDefault="00E060BF" w:rsidP="00AF667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BFFF8F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F74CB" w14:textId="77777777" w:rsidR="00E060BF" w:rsidRPr="00480423" w:rsidRDefault="00E060BF" w:rsidP="00AF6673">
            <w:pPr>
              <w:pStyle w:val="TAC"/>
              <w:rPr>
                <w:rFonts w:eastAsiaTheme="minorEastAsia"/>
                <w:lang w:eastAsia="zh-CN"/>
              </w:rPr>
            </w:pPr>
            <w:r>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30981D"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374880DB"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48B40395" w14:textId="77777777" w:rsidTr="005A0D4C">
        <w:trPr>
          <w:trHeight w:val="29"/>
        </w:trPr>
        <w:tc>
          <w:tcPr>
            <w:tcW w:w="3066" w:type="dxa"/>
            <w:tcBorders>
              <w:top w:val="nil"/>
              <w:left w:val="single" w:sz="4" w:space="0" w:color="auto"/>
              <w:bottom w:val="nil"/>
              <w:right w:val="single" w:sz="4" w:space="0" w:color="auto"/>
            </w:tcBorders>
            <w:vAlign w:val="center"/>
          </w:tcPr>
          <w:p w14:paraId="2C5D0973" w14:textId="77777777" w:rsidR="00E060BF" w:rsidRPr="00480423" w:rsidRDefault="00E060BF" w:rsidP="00AF6673">
            <w:pPr>
              <w:pStyle w:val="TAC"/>
              <w:rPr>
                <w:lang w:eastAsia="zh-CN"/>
              </w:rPr>
            </w:pPr>
          </w:p>
        </w:tc>
        <w:tc>
          <w:tcPr>
            <w:tcW w:w="2712" w:type="dxa"/>
            <w:tcBorders>
              <w:top w:val="nil"/>
              <w:left w:val="single" w:sz="4" w:space="0" w:color="auto"/>
              <w:bottom w:val="nil"/>
              <w:right w:val="single" w:sz="4" w:space="0" w:color="auto"/>
            </w:tcBorders>
            <w:vAlign w:val="center"/>
          </w:tcPr>
          <w:p w14:paraId="08404C6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F09A5" w14:textId="77777777" w:rsidR="00E060BF" w:rsidRPr="00480423" w:rsidRDefault="00E060BF" w:rsidP="00AF6673">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E1C1B4"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6BD0EA28" w14:textId="77777777" w:rsidR="00E060BF" w:rsidRPr="00480423" w:rsidRDefault="00E060BF" w:rsidP="00AF6673">
            <w:pPr>
              <w:pStyle w:val="TAC"/>
              <w:rPr>
                <w:rFonts w:eastAsiaTheme="minorEastAsia"/>
                <w:lang w:eastAsia="zh-CN"/>
              </w:rPr>
            </w:pPr>
          </w:p>
        </w:tc>
      </w:tr>
      <w:tr w:rsidR="00E060BF" w:rsidRPr="00480423" w14:paraId="4526A3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FA3921" w14:textId="77777777" w:rsidR="00E060BF" w:rsidRPr="00480423" w:rsidRDefault="00E060BF" w:rsidP="00AF6673">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66E843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270DE" w14:textId="77777777" w:rsidR="00E060BF" w:rsidRPr="00480423" w:rsidRDefault="00E060BF" w:rsidP="00AF6673">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C40D467"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E2178DD" w14:textId="77777777" w:rsidR="00E060BF" w:rsidRPr="00480423" w:rsidRDefault="00E060BF" w:rsidP="00AF6673">
            <w:pPr>
              <w:pStyle w:val="TAC"/>
              <w:rPr>
                <w:rFonts w:eastAsiaTheme="minorEastAsia"/>
                <w:lang w:eastAsia="zh-CN"/>
              </w:rPr>
            </w:pPr>
          </w:p>
        </w:tc>
      </w:tr>
      <w:tr w:rsidR="00E060BF" w:rsidRPr="00480423" w14:paraId="4CA4E3B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598BEE" w14:textId="77777777" w:rsidR="00E060BF" w:rsidRPr="00480423" w:rsidRDefault="00E060BF" w:rsidP="00AF6673">
            <w:pPr>
              <w:pStyle w:val="TAC"/>
              <w:rPr>
                <w:kern w:val="2"/>
                <w:szCs w:val="22"/>
                <w:lang w:val="en-US"/>
              </w:rPr>
            </w:pPr>
            <w:r w:rsidRPr="00480423">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645A0DCA"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6DCFE09D"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AE8C5E5"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EFCBA89" w14:textId="77777777" w:rsidR="00E060BF" w:rsidRPr="00480423" w:rsidRDefault="00E060BF" w:rsidP="00AF6673">
            <w:pPr>
              <w:pStyle w:val="TAC"/>
              <w:rPr>
                <w:kern w:val="2"/>
                <w:szCs w:val="22"/>
                <w:lang w:val="en-US"/>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8CD32A"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258DD158" w14:textId="77777777" w:rsidR="00E060BF" w:rsidRPr="00480423" w:rsidRDefault="00E060BF" w:rsidP="00AF6673">
            <w:pPr>
              <w:pStyle w:val="TAC"/>
              <w:rPr>
                <w:kern w:val="2"/>
                <w:szCs w:val="22"/>
                <w:lang w:val="en-US" w:eastAsia="zh-CN"/>
              </w:rPr>
            </w:pPr>
            <w:r w:rsidRPr="00480423">
              <w:rPr>
                <w:rFonts w:eastAsiaTheme="minorEastAsia"/>
                <w:lang w:eastAsia="zh-CN"/>
              </w:rPr>
              <w:t>4 and 5</w:t>
            </w:r>
          </w:p>
        </w:tc>
      </w:tr>
      <w:tr w:rsidR="00E060BF" w:rsidRPr="00480423" w14:paraId="4AEF8B7B" w14:textId="77777777" w:rsidTr="005A0D4C">
        <w:trPr>
          <w:trHeight w:val="29"/>
        </w:trPr>
        <w:tc>
          <w:tcPr>
            <w:tcW w:w="3066" w:type="dxa"/>
            <w:tcBorders>
              <w:top w:val="nil"/>
              <w:left w:val="single" w:sz="4" w:space="0" w:color="auto"/>
              <w:bottom w:val="nil"/>
              <w:right w:val="single" w:sz="4" w:space="0" w:color="auto"/>
            </w:tcBorders>
            <w:vAlign w:val="center"/>
          </w:tcPr>
          <w:p w14:paraId="6CC035D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4DEAE4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0E217" w14:textId="77777777" w:rsidR="00E060BF" w:rsidRPr="00480423" w:rsidRDefault="00E060BF" w:rsidP="00AF6673">
            <w:pPr>
              <w:pStyle w:val="TAC"/>
              <w:rPr>
                <w:kern w:val="2"/>
                <w:szCs w:val="22"/>
                <w:lang w:val="en-US"/>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7E4F58"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05B6A549" w14:textId="77777777" w:rsidR="00E060BF" w:rsidRPr="00480423" w:rsidRDefault="00E060BF" w:rsidP="00AF6673">
            <w:pPr>
              <w:pStyle w:val="TAC"/>
              <w:rPr>
                <w:kern w:val="2"/>
                <w:szCs w:val="22"/>
                <w:lang w:val="en-US" w:eastAsia="zh-CN"/>
              </w:rPr>
            </w:pPr>
          </w:p>
        </w:tc>
      </w:tr>
      <w:tr w:rsidR="00E060BF" w:rsidRPr="00480423" w14:paraId="21BDDB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C6BCB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D4343F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9392D5" w14:textId="77777777" w:rsidR="00E060BF" w:rsidRPr="00480423" w:rsidRDefault="00E060BF" w:rsidP="00AF6673">
            <w:pPr>
              <w:pStyle w:val="TAC"/>
              <w:rPr>
                <w:kern w:val="2"/>
                <w:szCs w:val="22"/>
                <w:lang w:val="en-US"/>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074B417"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82DD7D5" w14:textId="77777777" w:rsidR="00E060BF" w:rsidRPr="00480423" w:rsidRDefault="00E060BF" w:rsidP="00AF6673">
            <w:pPr>
              <w:pStyle w:val="TAC"/>
              <w:rPr>
                <w:kern w:val="2"/>
                <w:szCs w:val="22"/>
                <w:lang w:val="en-US" w:eastAsia="zh-CN"/>
              </w:rPr>
            </w:pPr>
          </w:p>
        </w:tc>
      </w:tr>
      <w:tr w:rsidR="00E060BF" w:rsidRPr="00480423" w14:paraId="157643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979E4C" w14:textId="77777777" w:rsidR="00E060BF" w:rsidRPr="00480423" w:rsidRDefault="00E060BF" w:rsidP="00AF6673">
            <w:pPr>
              <w:pStyle w:val="TAC"/>
              <w:rPr>
                <w:kern w:val="2"/>
                <w:szCs w:val="22"/>
                <w:lang w:val="en-US"/>
              </w:rPr>
            </w:pPr>
            <w:r w:rsidRPr="008523D2">
              <w:t>CA_n66A-n77(2A)-n85A</w:t>
            </w:r>
          </w:p>
        </w:tc>
        <w:tc>
          <w:tcPr>
            <w:tcW w:w="2712" w:type="dxa"/>
            <w:tcBorders>
              <w:top w:val="single" w:sz="4" w:space="0" w:color="auto"/>
              <w:left w:val="single" w:sz="4" w:space="0" w:color="auto"/>
              <w:bottom w:val="nil"/>
              <w:right w:val="single" w:sz="4" w:space="0" w:color="auto"/>
            </w:tcBorders>
            <w:vAlign w:val="center"/>
          </w:tcPr>
          <w:p w14:paraId="52A077D7" w14:textId="77777777" w:rsidR="00E060BF" w:rsidRPr="00480423" w:rsidRDefault="00E060BF" w:rsidP="00AF6673">
            <w:pPr>
              <w:pStyle w:val="TAC"/>
              <w:rPr>
                <w:kern w:val="2"/>
                <w:szCs w:val="22"/>
                <w:lang w:val="en-US"/>
              </w:rPr>
            </w:pPr>
            <w:r w:rsidRPr="008523D2">
              <w:t>CA_n66A-n77A</w:t>
            </w:r>
            <w:r w:rsidRPr="008523D2">
              <w:br/>
              <w:t>CA_n66A-n85A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1224FB7"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590CCD"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0F4CEEEA"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2CBA49A7" w14:textId="77777777" w:rsidTr="005A0D4C">
        <w:trPr>
          <w:trHeight w:val="29"/>
        </w:trPr>
        <w:tc>
          <w:tcPr>
            <w:tcW w:w="3066" w:type="dxa"/>
            <w:tcBorders>
              <w:top w:val="nil"/>
              <w:left w:val="single" w:sz="4" w:space="0" w:color="auto"/>
              <w:bottom w:val="nil"/>
              <w:right w:val="single" w:sz="4" w:space="0" w:color="auto"/>
            </w:tcBorders>
            <w:vAlign w:val="center"/>
          </w:tcPr>
          <w:p w14:paraId="751008C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32EE4C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0BC8F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296C53" w14:textId="77777777" w:rsidR="00E060BF" w:rsidRPr="00480423" w:rsidRDefault="00E060BF" w:rsidP="00AF6673">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42D664D" w14:textId="77777777" w:rsidR="00E060BF" w:rsidRPr="00480423" w:rsidRDefault="00E060BF" w:rsidP="00AF6673">
            <w:pPr>
              <w:pStyle w:val="TAC"/>
              <w:rPr>
                <w:kern w:val="2"/>
                <w:szCs w:val="22"/>
                <w:lang w:val="en-US" w:eastAsia="zh-CN"/>
              </w:rPr>
            </w:pPr>
          </w:p>
        </w:tc>
      </w:tr>
      <w:tr w:rsidR="00E060BF" w:rsidRPr="00480423" w14:paraId="535750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A84F8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00C3C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407FC"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993073A"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88938DD" w14:textId="77777777" w:rsidR="00E060BF" w:rsidRPr="00480423" w:rsidRDefault="00E060BF" w:rsidP="00AF6673">
            <w:pPr>
              <w:pStyle w:val="TAC"/>
              <w:rPr>
                <w:kern w:val="2"/>
                <w:szCs w:val="22"/>
                <w:lang w:val="en-US" w:eastAsia="zh-CN"/>
              </w:rPr>
            </w:pPr>
          </w:p>
        </w:tc>
      </w:tr>
      <w:tr w:rsidR="00E060BF" w:rsidRPr="00480423" w14:paraId="4AAD08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C94BE0" w14:textId="77777777" w:rsidR="00E060BF" w:rsidRPr="00480423" w:rsidRDefault="00E060BF" w:rsidP="00AF6673">
            <w:pPr>
              <w:pStyle w:val="TAC"/>
              <w:rPr>
                <w:kern w:val="2"/>
                <w:szCs w:val="22"/>
                <w:lang w:val="en-US"/>
              </w:rPr>
            </w:pPr>
            <w:r w:rsidRPr="00480423">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6070A2CB" w14:textId="77777777" w:rsidR="00E060BF" w:rsidRPr="00480423" w:rsidRDefault="00E060BF" w:rsidP="00AF6673">
            <w:pPr>
              <w:pStyle w:val="TAC"/>
              <w:rPr>
                <w:rFonts w:cs="Arial"/>
                <w:kern w:val="2"/>
                <w:szCs w:val="22"/>
                <w:lang w:val="en-US" w:eastAsia="zh-CN"/>
              </w:rPr>
            </w:pPr>
            <w:r w:rsidRPr="00480423">
              <w:rPr>
                <w:rFonts w:cs="Arial"/>
                <w:kern w:val="2"/>
                <w:szCs w:val="22"/>
                <w:lang w:val="en-US" w:eastAsia="zh-CN"/>
              </w:rPr>
              <w:t>CA_n70A-n71A</w:t>
            </w:r>
          </w:p>
          <w:p w14:paraId="5C223E74" w14:textId="77777777" w:rsidR="00E060BF" w:rsidRPr="00480423" w:rsidRDefault="00E060BF" w:rsidP="00AF6673">
            <w:pPr>
              <w:pStyle w:val="TAC"/>
              <w:rPr>
                <w:kern w:val="2"/>
                <w:szCs w:val="22"/>
                <w:lang w:val="en-US"/>
              </w:rPr>
            </w:pPr>
            <w:r w:rsidRPr="00480423">
              <w:rPr>
                <w:kern w:val="2"/>
                <w:szCs w:val="22"/>
                <w:lang w:val="en-US"/>
              </w:rPr>
              <w:t>CA_n70A-n77A</w:t>
            </w:r>
          </w:p>
          <w:p w14:paraId="28C2D9E2" w14:textId="77777777" w:rsidR="00E060BF" w:rsidRPr="00480423" w:rsidRDefault="00E060BF" w:rsidP="00AF6673">
            <w:pPr>
              <w:pStyle w:val="TAC"/>
              <w:rPr>
                <w:kern w:val="2"/>
                <w:szCs w:val="22"/>
                <w:lang w:val="en-US"/>
              </w:rPr>
            </w:pPr>
            <w:r w:rsidRPr="00480423">
              <w:rPr>
                <w:kern w:val="2"/>
                <w:szCs w:val="22"/>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62D8299" w14:textId="77777777" w:rsidR="00E060BF" w:rsidRPr="00480423" w:rsidRDefault="00E060BF" w:rsidP="00AF6673">
            <w:pPr>
              <w:pStyle w:val="TAC"/>
              <w:rPr>
                <w:kern w:val="2"/>
                <w:szCs w:val="22"/>
                <w:lang w:val="en-US"/>
              </w:rPr>
            </w:pPr>
            <w:r w:rsidRPr="00480423">
              <w:rPr>
                <w:kern w:val="2"/>
                <w:szCs w:val="22"/>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AF81D12"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0B800E30" w14:textId="77777777" w:rsidR="00E060BF" w:rsidRPr="00480423" w:rsidRDefault="00E060BF" w:rsidP="00AF6673">
            <w:pPr>
              <w:pStyle w:val="TAC"/>
              <w:rPr>
                <w:kern w:val="2"/>
                <w:szCs w:val="22"/>
                <w:lang w:val="en-US" w:eastAsia="zh-CN"/>
              </w:rPr>
            </w:pPr>
            <w:r w:rsidRPr="00480423">
              <w:rPr>
                <w:rFonts w:eastAsiaTheme="minorEastAsia" w:hint="eastAsia"/>
                <w:szCs w:val="18"/>
                <w:lang w:val="en-US" w:eastAsia="zh-CN"/>
              </w:rPr>
              <w:t>0</w:t>
            </w:r>
          </w:p>
        </w:tc>
      </w:tr>
      <w:tr w:rsidR="00E060BF" w:rsidRPr="00480423" w14:paraId="65AA04BE" w14:textId="77777777" w:rsidTr="005A0D4C">
        <w:trPr>
          <w:trHeight w:val="29"/>
        </w:trPr>
        <w:tc>
          <w:tcPr>
            <w:tcW w:w="3066" w:type="dxa"/>
            <w:tcBorders>
              <w:top w:val="nil"/>
              <w:left w:val="single" w:sz="4" w:space="0" w:color="auto"/>
              <w:bottom w:val="nil"/>
              <w:right w:val="single" w:sz="4" w:space="0" w:color="auto"/>
            </w:tcBorders>
            <w:vAlign w:val="center"/>
          </w:tcPr>
          <w:p w14:paraId="6B253D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65B0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F0678"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37E4CA" w14:textId="77777777" w:rsidR="00E060BF" w:rsidRPr="00480423" w:rsidRDefault="00E060BF" w:rsidP="00AF6673">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C50DFE5" w14:textId="77777777" w:rsidR="00E060BF" w:rsidRPr="00480423" w:rsidRDefault="00E060BF" w:rsidP="00AF6673">
            <w:pPr>
              <w:pStyle w:val="TAC"/>
              <w:rPr>
                <w:kern w:val="2"/>
                <w:szCs w:val="22"/>
                <w:lang w:val="en-US" w:eastAsia="zh-CN"/>
              </w:rPr>
            </w:pPr>
          </w:p>
        </w:tc>
      </w:tr>
      <w:tr w:rsidR="00E060BF" w:rsidRPr="00480423" w14:paraId="2D9FBB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84E1D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D8AF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CDC207"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98EFC"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0F50E8" w14:textId="77777777" w:rsidR="00E060BF" w:rsidRPr="00480423" w:rsidRDefault="00E060BF" w:rsidP="00AF6673">
            <w:pPr>
              <w:pStyle w:val="TAC"/>
              <w:rPr>
                <w:kern w:val="2"/>
                <w:szCs w:val="22"/>
                <w:lang w:val="en-US" w:eastAsia="zh-CN"/>
              </w:rPr>
            </w:pPr>
          </w:p>
        </w:tc>
      </w:tr>
      <w:tr w:rsidR="00E060BF" w:rsidRPr="00480423" w14:paraId="4608C81A" w14:textId="77777777" w:rsidTr="005A0D4C">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63EFF586" w14:textId="77777777" w:rsidR="00E060BF" w:rsidRPr="00480423" w:rsidRDefault="00E060BF" w:rsidP="00AF6673">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07AB046D" w14:textId="77777777" w:rsidR="00E060BF" w:rsidRPr="00480423" w:rsidRDefault="00E060BF" w:rsidP="00AF6673">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46D58EE8" w14:textId="77777777" w:rsidR="00E060BF" w:rsidRPr="00480423" w:rsidRDefault="00E060BF" w:rsidP="00AF6673">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09D834CC" w14:textId="77777777" w:rsidR="00E060BF" w:rsidRPr="00480423" w:rsidRDefault="00E060BF" w:rsidP="00AF6673">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466E39C5" w14:textId="77777777" w:rsidR="00E060BF" w:rsidRPr="00480423" w:rsidRDefault="00E060BF" w:rsidP="00AF6673">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0DAB153C" w14:textId="77777777" w:rsidR="00E060BF" w:rsidRPr="00480423" w:rsidRDefault="00E060BF" w:rsidP="00AF6673">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775A4A07" w14:textId="77777777" w:rsidR="00E060BF" w:rsidRDefault="00E060BF" w:rsidP="00AF6673">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5DD6E753" w14:textId="77777777" w:rsidR="00E060BF" w:rsidRDefault="00E060BF" w:rsidP="00AF667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187553DD" w14:textId="77777777" w:rsidR="00E060BF" w:rsidRPr="00480423" w:rsidRDefault="00E060BF" w:rsidP="00AF6673">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681F10A9" w14:textId="77777777" w:rsidR="00E060BF" w:rsidRPr="00480423" w:rsidRDefault="00E060BF" w:rsidP="00AF6673">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ACF1943" w14:textId="77777777" w:rsidR="00E060BF" w:rsidRPr="00480423" w:rsidRDefault="00E060BF" w:rsidP="00AF6673">
            <w:pPr>
              <w:pStyle w:val="TAN"/>
              <w:rPr>
                <w:rFonts w:eastAsiaTheme="minorEastAsia"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FB80" w14:textId="77777777" w:rsidR="00724FBF" w:rsidRDefault="00724FBF">
      <w:r>
        <w:separator/>
      </w:r>
    </w:p>
  </w:endnote>
  <w:endnote w:type="continuationSeparator" w:id="0">
    <w:p w14:paraId="4BE1E2C0" w14:textId="77777777" w:rsidR="00724FBF" w:rsidRDefault="0072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1D86" w14:textId="77777777" w:rsidR="00724FBF" w:rsidRDefault="00724FBF">
      <w:r>
        <w:separator/>
      </w:r>
    </w:p>
  </w:footnote>
  <w:footnote w:type="continuationSeparator" w:id="0">
    <w:p w14:paraId="6439E0F4" w14:textId="77777777" w:rsidR="00724FBF" w:rsidRDefault="0072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7"/>
  </w:num>
  <w:num w:numId="3" w16cid:durableId="1816333836">
    <w:abstractNumId w:val="6"/>
  </w:num>
  <w:num w:numId="4" w16cid:durableId="2009213299">
    <w:abstractNumId w:val="27"/>
  </w:num>
  <w:num w:numId="5" w16cid:durableId="967129981">
    <w:abstractNumId w:val="18"/>
  </w:num>
  <w:num w:numId="6" w16cid:durableId="601495370">
    <w:abstractNumId w:val="35"/>
  </w:num>
  <w:num w:numId="7" w16cid:durableId="1578586571">
    <w:abstractNumId w:val="38"/>
  </w:num>
  <w:num w:numId="8" w16cid:durableId="1677076770">
    <w:abstractNumId w:val="20"/>
  </w:num>
  <w:num w:numId="9" w16cid:durableId="2014188866">
    <w:abstractNumId w:val="39"/>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4"/>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3"/>
  </w:num>
  <w:num w:numId="20" w16cid:durableId="464660936">
    <w:abstractNumId w:val="28"/>
  </w:num>
  <w:num w:numId="21" w16cid:durableId="628977840">
    <w:abstractNumId w:val="22"/>
  </w:num>
  <w:num w:numId="22" w16cid:durableId="175269142">
    <w:abstractNumId w:val="29"/>
  </w:num>
  <w:num w:numId="23" w16cid:durableId="274212054">
    <w:abstractNumId w:val="26"/>
  </w:num>
  <w:num w:numId="24" w16cid:durableId="974334260">
    <w:abstractNumId w:val="15"/>
  </w:num>
  <w:num w:numId="25" w16cid:durableId="1472819947">
    <w:abstractNumId w:val="23"/>
  </w:num>
  <w:num w:numId="26" w16cid:durableId="1945072268">
    <w:abstractNumId w:val="9"/>
  </w:num>
  <w:num w:numId="27" w16cid:durableId="1046829547">
    <w:abstractNumId w:val="40"/>
  </w:num>
  <w:num w:numId="28" w16cid:durableId="1687361649">
    <w:abstractNumId w:val="25"/>
  </w:num>
  <w:num w:numId="29" w16cid:durableId="1592860427">
    <w:abstractNumId w:val="41"/>
  </w:num>
  <w:num w:numId="30" w16cid:durableId="431557506">
    <w:abstractNumId w:val="32"/>
  </w:num>
  <w:num w:numId="31" w16cid:durableId="452791595">
    <w:abstractNumId w:val="5"/>
  </w:num>
  <w:num w:numId="32" w16cid:durableId="1544437678">
    <w:abstractNumId w:val="24"/>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2"/>
  </w:num>
  <w:num w:numId="38" w16cid:durableId="1065298792">
    <w:abstractNumId w:val="30"/>
  </w:num>
  <w:num w:numId="39" w16cid:durableId="1647011116">
    <w:abstractNumId w:val="10"/>
  </w:num>
  <w:num w:numId="40" w16cid:durableId="321661693">
    <w:abstractNumId w:val="36"/>
  </w:num>
  <w:num w:numId="41" w16cid:durableId="2004310703">
    <w:abstractNumId w:val="31"/>
  </w:num>
  <w:num w:numId="42" w16cid:durableId="1106197832">
    <w:abstractNumId w:val="17"/>
  </w:num>
  <w:num w:numId="43" w16cid:durableId="86136176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64F9"/>
    <w:rsid w:val="005A6C90"/>
    <w:rsid w:val="005A6E38"/>
    <w:rsid w:val="005B0FDD"/>
    <w:rsid w:val="005B39C9"/>
    <w:rsid w:val="005C3514"/>
    <w:rsid w:val="005C7E82"/>
    <w:rsid w:val="005D2E01"/>
    <w:rsid w:val="005D5765"/>
    <w:rsid w:val="005D65DB"/>
    <w:rsid w:val="005D7526"/>
    <w:rsid w:val="005E4BB2"/>
    <w:rsid w:val="005E552E"/>
    <w:rsid w:val="005E61AD"/>
    <w:rsid w:val="005F2FCC"/>
    <w:rsid w:val="005F4AD4"/>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6AAC"/>
    <w:rsid w:val="007F78A9"/>
    <w:rsid w:val="00800A27"/>
    <w:rsid w:val="00802583"/>
    <w:rsid w:val="008028A4"/>
    <w:rsid w:val="00802BCF"/>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97A72"/>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6F8C"/>
    <w:rsid w:val="00B93086"/>
    <w:rsid w:val="00BA19ED"/>
    <w:rsid w:val="00BA1BC7"/>
    <w:rsid w:val="00BA4B8D"/>
    <w:rsid w:val="00BB3433"/>
    <w:rsid w:val="00BC0F7D"/>
    <w:rsid w:val="00BC2652"/>
    <w:rsid w:val="00BC2754"/>
    <w:rsid w:val="00BC447D"/>
    <w:rsid w:val="00BC50D3"/>
    <w:rsid w:val="00BC5BA9"/>
    <w:rsid w:val="00BC7108"/>
    <w:rsid w:val="00BD7A18"/>
    <w:rsid w:val="00BD7D3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117</Pages>
  <Words>28611</Words>
  <Characters>163087</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369</cp:revision>
  <cp:lastPrinted>2019-02-25T14:05:00Z</cp:lastPrinted>
  <dcterms:created xsi:type="dcterms:W3CDTF">2022-04-23T09:28:00Z</dcterms:created>
  <dcterms:modified xsi:type="dcterms:W3CDTF">2024-02-19T08:59:00Z</dcterms:modified>
</cp:coreProperties>
</file>